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6b0f" w14:paraId="49a6b0f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7F6D75">
        <w:t xml:space="preserve">100 USI j.d.o.o. za usluge, Zagreb, </w:t>
      </w:r>
      <w:proofErr w:type="spellStart"/>
      <w:r w:rsidR="007F6D75">
        <w:t>Rudeška</w:t>
      </w:r>
      <w:proofErr w:type="spellEnd"/>
      <w:r w:rsidR="007F6D75">
        <w:t xml:space="preserve"> cesta 88, MBS: 080906705, OIB: 35426076023</w:t>
      </w:r>
      <w:r w:rsidRPr="006F0619">
        <w:t xml:space="preserve">, dana </w:t>
      </w:r>
      <w:r w:rsidR="001A29A1">
        <w:t>2</w:t>
      </w:r>
      <w:r w:rsidR="007F6D75">
        <w:t>7</w:t>
      </w:r>
      <w:r w:rsidR="00A91212" w:rsidRPr="006F0619">
        <w:t>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462A12" w:rsidR="00462A12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206D09">
        <w:t xml:space="preserve">100 USI j.d.o.o. za usluge, Zagreb, </w:t>
      </w:r>
      <w:proofErr w:type="spellStart"/>
      <w:r w:rsidR="00206D09">
        <w:t>Rudeška</w:t>
      </w:r>
      <w:proofErr w:type="spellEnd"/>
      <w:r w:rsidR="00206D09">
        <w:t xml:space="preserve"> cesta 88, MBS: 080906705, OIB: 35426076023</w:t>
      </w:r>
      <w:r w:rsidRPr="006F0619">
        <w:t>.</w:t>
      </w:r>
    </w:p>
    <w:p w:rsidRDefault="00462A12" w:rsidP="00462A12" w:rsidR="00462A12">
      <w:pPr>
        <w:pStyle w:val="Odlomakpopisa"/>
        <w:ind w:left="2160"/>
        <w:jc w:val="both"/>
      </w:pPr>
    </w:p>
    <w:p w:rsidRDefault="00462A12" w:rsidP="00462A12" w:rsidR="00462A12">
      <w:pPr>
        <w:pStyle w:val="Odlomakpopisa"/>
        <w:numPr>
          <w:ilvl w:val="0"/>
          <w:numId w:val="13"/>
        </w:numPr>
        <w:jc w:val="both"/>
      </w:pPr>
      <w:r>
        <w:t>Za stečajnog upravitelja imenuje se Nada Reljić, Slavonski Brod, Naselje A. Hebranga 7/9, OIB: 63776354688.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206D09">
        <w:t xml:space="preserve">100 USI j.d.o.o. za usluge, Zagreb, </w:t>
      </w:r>
      <w:proofErr w:type="spellStart"/>
      <w:r w:rsidR="00206D09">
        <w:t>Rudeška</w:t>
      </w:r>
      <w:proofErr w:type="spellEnd"/>
      <w:r w:rsidR="00206D09">
        <w:t xml:space="preserve"> cesta 88, MBS: 080906705, OIB: 35426076023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280FA1">
        <w:t>28. rujna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8069C1">
        <w:t xml:space="preserve">100 USI j.d.o.o. za usluge, Zagreb, </w:t>
      </w:r>
      <w:proofErr w:type="spellStart"/>
      <w:r w:rsidR="008069C1">
        <w:t>Rudeška</w:t>
      </w:r>
      <w:proofErr w:type="spellEnd"/>
      <w:r w:rsidR="008069C1">
        <w:t xml:space="preserve"> cesta 88, MBS: 080906705, OIB: 35426076023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8069C1">
        <w:t>178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</w:t>
      </w:r>
      <w:r w:rsidR="00AB1990">
        <w:rPr>
          <w:sz w:val="24"/>
        </w:rPr>
        <w:t>7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B17313">
        <w:rPr>
          <w:sz w:val="24"/>
        </w:rPr>
        <w:t>22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18E" w:rsidR="00AF718E">
      <w:r>
        <w:separator/>
      </w:r>
    </w:p>
  </w:endnote>
  <w:endnote w:id="0" w:type="continuationSeparator">
    <w:p w:rsidRDefault="00AF718E" w:rsidR="00AF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18E" w:rsidR="00AF718E">
      <w:r>
        <w:separator/>
      </w:r>
    </w:p>
  </w:footnote>
  <w:footnote w:id="0" w:type="continuationSeparator">
    <w:p w:rsidRDefault="00AF718E" w:rsidR="00AF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1F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F38F6" w:rsidR="00CF38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CF38F6">
      <w:t>7 St-</w:t>
    </w:r>
    <w:r w:rsidR="007F6D75">
      <w:t>178</w:t>
    </w:r>
    <w:r w:rsidR="00CF38F6">
      <w:t>/17-6</w:t>
    </w:r>
  </w:p>
  <w:p w:rsidRDefault="00CF38F6" w:rsidP="00CF38F6" w:rsidR="00CF38F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F6D75">
      <w:t>178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161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6D0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0FA1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2A12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D75"/>
    <w:rsid w:val="007F7C97"/>
    <w:rsid w:val="008015CF"/>
    <w:rsid w:val="008022C7"/>
    <w:rsid w:val="00802615"/>
    <w:rsid w:val="00802D41"/>
    <w:rsid w:val="008053FC"/>
    <w:rsid w:val="008062BF"/>
    <w:rsid w:val="008069C1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9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18E"/>
    <w:rsid w:val="00AF7DAE"/>
    <w:rsid w:val="00B026F7"/>
    <w:rsid w:val="00B0554D"/>
    <w:rsid w:val="00B1351D"/>
    <w:rsid w:val="00B14188"/>
    <w:rsid w:val="00B15F6D"/>
    <w:rsid w:val="00B162DF"/>
    <w:rsid w:val="00B17313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C8C"/>
    <w:rsid w:val="00B67BBF"/>
    <w:rsid w:val="00B7024E"/>
    <w:rsid w:val="00B70514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1FC"/>
    <w:rsid w:val="00CF38F6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38F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F31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F31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31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1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1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38F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F31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F31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31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1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1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100 USI j.d.o.o. za usluge</izvorni_sadrzaj>
    <derivirana_varijabla naziv="DomainObject.Predmet.ProtustrankaFormated_1">  100 USI j.d.o.o. za usluge</derivirana_varijabla>
  </DomainObject.Predmet.ProtustrankaFormated>
  <DomainObject.Predmet.ProtustrankaFormatedOIB>
    <izvorni_sadrzaj>  100 USI j.d.o.o. za usluge, OIB 35426076023</izvorni_sadrzaj>
    <derivirana_varijabla naziv="DomainObject.Predmet.ProtustrankaFormatedOIB_1">  100 USI j.d.o.o. za usluge, OIB 35426076023</derivirana_varijabla>
  </DomainObject.Predmet.ProtustrankaFormatedOIB>
  <DomainObject.Predmet.ProtustrankaFormatedWithAdress>
    <izvorni_sadrzaj> 100 USI j.d.o.o. za usluge, Rudeška cesta 88, 10000 Zagreb</izvorni_sadrzaj>
    <derivirana_varijabla naziv="DomainObject.Predmet.ProtustrankaFormatedWithAdress_1"> 100 USI j.d.o.o. za usluge, Rudeška cesta 88, 10000 Zagreb</derivirana_varijabla>
  </DomainObject.Predmet.ProtustrankaFormatedWithAdress>
  <DomainObject.Predmet.ProtustrankaFormatedWithAdressOIB>
    <izvorni_sadrzaj> 100 USI j.d.o.o. za usluge, OIB 35426076023, Rudeška cesta 88, 10000 Zagreb</izvorni_sadrzaj>
    <derivirana_varijabla naziv="DomainObject.Predmet.ProtustrankaFormatedWithAdressOIB_1"> 100 USI j.d.o.o. za usluge, OIB 35426076023, Rudeška cesta 88, 10000 Zagreb</derivirana_varijabla>
  </DomainObject.Predmet.ProtustrankaFormatedWithAdressOIB>
  <DomainObject.Predmet.ProtustrankaWithAdress>
    <izvorni_sadrzaj>100 USI j.d.o.o. za usluge Rudeška cesta 88, 10000 Zagreb</izvorni_sadrzaj>
    <derivirana_varijabla naziv="DomainObject.Predmet.ProtustrankaWithAdress_1">100 USI j.d.o.o. za usluge Rudeška cesta 88, 10000 Zagreb</derivirana_varijabla>
  </DomainObject.Predmet.ProtustrankaWithAdress>
  <DomainObject.Predmet.ProtustrankaWithAdressOIB>
    <izvorni_sadrzaj>100 USI j.d.o.o. za usluge, OIB 35426076023, Rudeška cesta 88, 10000 Zagreb</izvorni_sadrzaj>
    <derivirana_varijabla naziv="DomainObject.Predmet.ProtustrankaWithAdressOIB_1">100 USI j.d.o.o. za usluge, OIB 35426076023, Rudeška cesta 88, 10000 Zagreb</derivirana_varijabla>
  </DomainObject.Predmet.ProtustrankaWithAdressOIB>
  <DomainObject.Predmet.ProtustrankaNazivFormated>
    <izvorni_sadrzaj>100 USI j.d.o.o. za usluge</izvorni_sadrzaj>
    <derivirana_varijabla naziv="DomainObject.Predmet.ProtustrankaNazivFormated_1">100 USI j.d.o.o. za usluge</derivirana_varijabla>
  </DomainObject.Predmet.ProtustrankaNazivFormated>
  <DomainObject.Predmet.ProtustrankaNazivFormatedOIB>
    <izvorni_sadrzaj>100 USI j.d.o.o. za usluge, OIB 35426076023</izvorni_sadrzaj>
    <derivirana_varijabla naziv="DomainObject.Predmet.ProtustrankaNazivFormatedOIB_1">100 USI j.d.o.o. za usluge, OIB 35426076023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100 USI j.d.o.o. za usluge</item>
    </izvorni_sadrzaj>
    <derivirana_varijabla naziv="DomainObject.Predmet.ProtuStrankaListFormated_1">
      <item>100 USI j.d.o.o. za usluge</item>
    </derivirana_varijabla>
  </DomainObject.Predmet.ProtuStrankaListFormated>
  <DomainObject.Predmet.ProtuStrankaListFormatedOIB>
    <izvorni_sadrzaj>
      <item>100 USI j.d.o.o. za usluge, OIB 35426076023</item>
    </izvorni_sadrzaj>
    <derivirana_varijabla naziv="DomainObject.Predmet.ProtuStrankaListFormatedOIB_1">
      <item>100 USI j.d.o.o. za usluge, OIB 35426076023</item>
    </derivirana_varijabla>
  </DomainObject.Predmet.ProtuStrankaListFormatedOIB>
  <DomainObject.Predmet.ProtuStrankaListFormatedWithAdress>
    <izvorni_sadrzaj>
      <item>100 USI j.d.o.o. za usluge, Rudeška cesta 88, 10000 Zagreb</item>
    </izvorni_sadrzaj>
    <derivirana_varijabla naziv="DomainObject.Predmet.ProtuStrankaListFormatedWithAdress_1">
      <item>100 USI j.d.o.o. za usluge, Rudeška cesta 88, 10000 Zagreb</item>
    </derivirana_varijabla>
  </DomainObject.Predmet.ProtuStrankaListFormatedWithAdress>
  <DomainObject.Predmet.ProtuStrankaListFormatedWithAdressOIB>
    <izvorni_sadrzaj>
      <item>100 USI j.d.o.o. za usluge, OIB 35426076023, Rudeška cesta 88, 10000 Zagreb</item>
    </izvorni_sadrzaj>
    <derivirana_varijabla naziv="DomainObject.Predmet.ProtuStrankaListFormatedWithAdressOIB_1">
      <item>100 USI j.d.o.o. za usluge, OIB 35426076023, Rudeška cesta 88, 10000 Zagreb</item>
    </derivirana_varijabla>
  </DomainObject.Predmet.ProtuStrankaListFormatedWithAdressOIB>
  <DomainObject.Predmet.ProtuStrankaListNazivFormated>
    <izvorni_sadrzaj>
      <item>100 USI j.d.o.o. za usluge</item>
    </izvorni_sadrzaj>
    <derivirana_varijabla naziv="DomainObject.Predmet.ProtuStrankaListNazivFormated_1">
      <item>100 USI j.d.o.o. za usluge</item>
    </derivirana_varijabla>
  </DomainObject.Predmet.ProtuStrankaListNazivFormated>
  <DomainObject.Predmet.ProtuStrankaListNazivFormatedOIB>
    <izvorni_sadrzaj>
      <item>100 USI j.d.o.o. za usluge, OIB 35426076023</item>
    </izvorni_sadrzaj>
    <derivirana_varijabla naziv="DomainObject.Predmet.ProtuStrankaListNazivFormatedOIB_1">
      <item>100 USI j.d.o.o. za usluge, OIB 35426076023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100 USI j.d.o.o. za usluge</izvorni_sadrzaj>
    <derivirana_varijabla naziv="DomainObject.Predmet.ProtustrankaIDrugi_1">100 USI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100 USI j.d.o.o. za usluge, OIB 35426076023, Rudeška cesta 88, 10000 Zagreb</izvorni_sadrzaj>
    <derivirana_varijabla naziv="DomainObject.Predmet.ProtustrankaIDrugiAdressOIB_1">100 USI j.d.o.o. za usluge, OIB 35426076023, Rudeška cesta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100 USI j.d.o.o. za usluge</item>
      <item>FINA Regionalni centar Zagreb</item>
    </izvorni_sadrzaj>
    <derivirana_varijabla naziv="DomainObject.Predmet.SudioniciListNaziv_1">
      <item>100 USI j.d.o.o. za usluge</item>
      <item>FINA Regionalni centar Zagreb</item>
    </derivirana_varijabla>
  </DomainObject.Predmet.SudioniciListNaziv>
  <DomainObject.Predmet.SudioniciListAdressOIB>
    <izvorni_sadrzaj>
      <item>100 USI j.d.o.o. za usluge, OIB 35426076023, Rudeška cesta 88,10000 Zagreb</item>
      <item>FINA Regionalni centar Zagreb, OIB 85821130368, Trg svibanjskih žrtava 1995. br. 1,10000 Zagreb</item>
    </izvorni_sadrzaj>
    <derivirana_varijabla naziv="DomainObject.Predmet.SudioniciListAdressOIB_1">
      <item>100 USI j.d.o.o. za usluge, OIB 35426076023, Rudeška cesta 88,10000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35426076023</item>
      <item>, OIB 85821130368</item>
    </izvorni_sadrzaj>
    <derivirana_varijabla naziv="DomainObject.Predmet.SudioniciListNazivOIB_1">
      <item>, OIB 35426076023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26CB9-D8AE-4699-B54C-FC4626D51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475</properties:Words>
  <properties:Characters>2527</properties:Characters>
  <properties:Lines>162</properties:Lines>
  <properties:Paragraphs>29</properties:Paragraphs>
  <properties:TotalTime>414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2017-04-27T07:45:00Z</dcterms:modified>
  <cp:revision>436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