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4c14" w14:paraId="71a4c1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BD407D">
        <w:t>3</w:t>
      </w:r>
      <w:r w:rsidR="00650F08">
        <w:t>368</w:t>
      </w:r>
      <w:r w:rsidR="007A5773">
        <w:t>/16-9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924354">
        <w:t>COTTON FASHION j.d.o.o. za trgovinu i usluge, OIB 02297197151, Velika Gorica, Šetalište Franje Lučića 39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24354">
        <w:t>COTTON FASHION j.d.o.o. za trgovinu i usluge, OIB 02297197151, Velika Gorica, Šetalište Franje Lučića 39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F55EAE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FC1039">
        <w:t>1</w:t>
      </w:r>
      <w:r w:rsidR="001C6A49">
        <w:t>1</w:t>
      </w:r>
      <w:r w:rsidR="009C20B8">
        <w:t>:</w:t>
      </w:r>
      <w:r w:rsidR="00924354">
        <w:t>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466EAD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466EAD" w:rsidR="00466EA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466EAD" w:rsidR="00466EAD" w:rsidRPr="00694D64">
      <w:r w:rsidRPr="00694D64">
        <w:t>Karmela Dolenc</w:t>
      </w:r>
    </w:p>
    <w:sectPr w:rsidSect="00FD3B1B" w:rsidR="00466EAD" w:rsidRPr="00694D64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C6A49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66EAD"/>
    <w:rsid w:val="004B7913"/>
    <w:rsid w:val="004B7F3F"/>
    <w:rsid w:val="004E5469"/>
    <w:rsid w:val="004F022B"/>
    <w:rsid w:val="004F27DB"/>
    <w:rsid w:val="00504234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50F08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F5BEE"/>
    <w:rsid w:val="00880F0E"/>
    <w:rsid w:val="008B05F8"/>
    <w:rsid w:val="008D6FB5"/>
    <w:rsid w:val="00924354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55EAE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2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2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2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2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2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2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3368</izvorni_sadrzaj>
    <derivirana_varijabla naziv="DomainObject.Predmet.Broj_1">3368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St-3368/2016</izvorni_sadrzaj>
    <derivirana_varijabla naziv="DomainObject.Predmet.OznakaBroj_1">St-3368/2016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COTTON FASHION j.d.o.o. za trgovinu i usluge zastupanog po punomoćniku Marina Mikulić</izvorni_sadrzaj>
    <derivirana_varijabla naziv="DomainObject.Predmet.ProtustrankaFormated_1">  COTTON FASHION j.d.o.o. za trgovinu i usluge zastupanog po punomoćniku Marina Mikulić</derivirana_varijabla>
  </DomainObject.Predmet.ProtustrankaFormated>
  <DomainObject.Predmet.ProtustrankaFormatedOIB>
    <izvorni_sadrzaj>  COTTON FASHION j.d.o.o. za trgovinu i usluge, OIB 02297197151 zastupanog po punomoćniku Marina Mikulić</izvorni_sadrzaj>
    <derivirana_varijabla naziv="DomainObject.Predmet.ProtustrankaFormatedOIB_1">  COTTON FASHION j.d.o.o. za trgovinu i usluge, OIB 02297197151 zastupanog po punomoćniku Marina Mikulić</derivirana_varijabla>
  </DomainObject.Predmet.ProtustrankaFormatedOIB>
  <DomainObject.Predmet.ProtustrankaFormatedWithAdress>
    <izvorni_sadrzaj> COTTON FASHION j.d.o.o. za trgovinu i usluge, Šetalište Franje Lučića 39, 10410 Velika Gorica zastupanog po punomoćniku Marina Mikulić</izvorni_sadrzaj>
    <derivirana_varijabla naziv="DomainObject.Predmet.ProtustrankaFormatedWithAdress_1"> COTTON FASHION j.d.o.o. za trgovinu i usluge, Šetalište Franje Lučića 39, 10410 Velika Gorica zastupanog po punomoćniku Marina Mikulić</derivirana_varijabla>
  </DomainObject.Predmet.ProtustrankaFormatedWithAdress>
  <DomainObject.Predmet.ProtustrankaFormatedWithAdressOIB>
    <izvorni_sadrzaj> COTTON FASHION j.d.o.o. za trgovinu i usluge, OIB 02297197151, Šetalište Franje Lučića 39, 10410 Velika Gorica zastupanog po punomoćniku Marina Mikulić</izvorni_sadrzaj>
    <derivirana_varijabla naziv="DomainObject.Predmet.ProtustrankaFormatedWithAdressOIB_1"> COTTON FASHION j.d.o.o. za trgovinu i usluge, OIB 02297197151, Šetalište Franje Lučića 39, 10410 Velika Gorica zastupanog po punomoćniku Marina Mikulić</derivirana_varijabla>
  </DomainObject.Predmet.ProtustrankaFormatedWithAdressOIB>
  <DomainObject.Predmet.ProtustrankaWithAdress>
    <izvorni_sadrzaj>COTTON FASHION j.d.o.o. za trgovinu i usluge Šetalište Franje Lučića 39, 10410 Velika Gorica</izvorni_sadrzaj>
    <derivirana_varijabla naziv="DomainObject.Predmet.ProtustrankaWithAdress_1">COTTON FASHION j.d.o.o. za trgovinu i usluge Šetalište Franje Lučića 39, 10410 Velika Gorica</derivirana_varijabla>
  </DomainObject.Predmet.ProtustrankaWithAdress>
  <DomainObject.Predmet.ProtustrankaWithAdressOIB>
    <izvorni_sadrzaj>COTTON FASHION j.d.o.o. za trgovinu i usluge, OIB 02297197151, Šetalište Franje Lučića 39, 10410 Velika Gorica</izvorni_sadrzaj>
    <derivirana_varijabla naziv="DomainObject.Predmet.ProtustrankaWithAdressOIB_1">COTTON FASHION j.d.o.o. za trgovinu i usluge, OIB 02297197151, Šetalište Franje Lučića 39, 10410 Velika Gorica</derivirana_varijabla>
  </DomainObject.Predmet.ProtustrankaWithAdressOIB>
  <DomainObject.Predmet.ProtustrankaNazivFormated>
    <izvorni_sadrzaj>COTTON FASHION j.d.o.o. za trgovinu i usluge</izvorni_sadrzaj>
    <derivirana_varijabla naziv="DomainObject.Predmet.ProtustrankaNazivFormated_1">COTTON FASHION j.d.o.o. za trgovinu i usluge</derivirana_varijabla>
  </DomainObject.Predmet.ProtustrankaNazivFormated>
  <DomainObject.Predmet.ProtustrankaNazivFormatedOIB>
    <izvorni_sadrzaj>COTTON FASHION j.d.o.o. za trgovinu i usluge, OIB 02297197151</izvorni_sadrzaj>
    <derivirana_varijabla naziv="DomainObject.Predmet.ProtustrankaNazivFormatedOIB_1">COTTON FASHION j.d.o.o. za trgovinu i usluge, OIB 02297197151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COTTON FASHION j.d.o.o. za trgovinu i usluge zastupanog po punomoćniku Marina Mikulić</item>
    </izvorni_sadrzaj>
    <derivirana_varijabla naziv="DomainObject.Predmet.ProtuStrankaListFormated_1">
      <item>COTTON FASHION j.d.o.o. za trgovinu i usluge zastupanog po punomoćniku Marina Mikulić</item>
    </derivirana_varijabla>
  </DomainObject.Predmet.ProtuStrankaListFormated>
  <DomainObject.Predmet.ProtuStrankaListFormatedOIB>
    <izvorni_sadrzaj>
      <item>COTTON FASHION j.d.o.o. za trgovinu i usluge, OIB 02297197151 zastupanog po punomoćniku Marina Mikulić</item>
    </izvorni_sadrzaj>
    <derivirana_varijabla naziv="DomainObject.Predmet.ProtuStrankaListFormatedOIB_1">
      <item>COTTON FASHION j.d.o.o. za trgovinu i usluge, OIB 02297197151 zastupanog po punomoćniku Marina Mikulić</item>
    </derivirana_varijabla>
  </DomainObject.Predmet.ProtuStrankaListFormatedOIB>
  <DomainObject.Predmet.ProtuStrankaListFormatedWithAdress>
    <izvorni_sadrzaj>
      <item>COTTON FASHION j.d.o.o. za trgovinu i usluge, Šetalište Franje Lučića 39, 10410 Velika Gorica zastupanog po punomoćniku Marina Mikulić</item>
    </izvorni_sadrzaj>
    <derivirana_varijabla naziv="DomainObject.Predmet.ProtuStrankaListFormatedWithAdress_1">
      <item>COTTON FASHION j.d.o.o. za trgovinu i usluge, Šetalište Franje Lučića 39, 10410 Velika Gorica zastupanog po punomoćniku Marina Mikulić</item>
    </derivirana_varijabla>
  </DomainObject.Predmet.ProtuStrankaListFormatedWithAdress>
  <DomainObject.Predmet.ProtuStrankaListFormatedWithAdressOIB>
    <izvorni_sadrzaj>
      <item>COTTON FASHION j.d.o.o. za trgovinu i usluge, OIB 02297197151, Šetalište Franje Lučića 39, 10410 Velika Gorica zastupanog po punomoćniku Marina Mikulić</item>
    </izvorni_sadrzaj>
    <derivirana_varijabla naziv="DomainObject.Predmet.ProtuStrankaListFormatedWithAdressOIB_1">
      <item>COTTON FASHION j.d.o.o. za trgovinu i usluge, OIB 02297197151, Šetalište Franje Lučića 39, 10410 Velika Gorica zastupanog po punomoćniku Marina Mikulić</item>
    </derivirana_varijabla>
  </DomainObject.Predmet.ProtuStrankaListFormatedWithAdressOIB>
  <DomainObject.Predmet.ProtuStrankaListNazivFormated>
    <izvorni_sadrzaj>
      <item>COTTON FASHION j.d.o.o. za trgovinu i usluge</item>
    </izvorni_sadrzaj>
    <derivirana_varijabla naziv="DomainObject.Predmet.ProtuStrankaListNazivFormated_1">
      <item>COTTON FASHION j.d.o.o. za trgovinu i usluge</item>
    </derivirana_varijabla>
  </DomainObject.Predmet.ProtuStrankaListNazivFormated>
  <DomainObject.Predmet.ProtuStrankaListNazivFormatedOIB>
    <izvorni_sadrzaj>
      <item>COTTON FASHION j.d.o.o. za trgovinu i usluge, OIB 02297197151</item>
    </izvorni_sadrzaj>
    <derivirana_varijabla naziv="DomainObject.Predmet.ProtuStrankaListNazivFormatedOIB_1">
      <item>COTTON FASHION j.d.o.o. za trgovinu i usluge, OIB 02297197151</item>
    </derivirana_varijabla>
  </DomainObject.Predmet.ProtuStrankaListNazivFormatedOIB>
  <DomainObject.Predmet.OstaliListFormated>
    <izvorni_sadrzaj>
      <item>Marina Mikulić punomoćnik sudionika u postupku COTTON FASHION j.d.o.o. za trgovinu i usluge</item>
      <item>Raiffeisenbank Austria d.d.</item>
      <item>Addiko Bank dioničko društvo</item>
    </izvorni_sadrzaj>
    <derivirana_varijabla naziv="DomainObject.Predmet.OstaliListFormated_1">
      <item>Marina Mikulić punomoćnik sudionika u postupku COTTON FASHION j.d.o.o. za trgovinu i usluge</item>
      <item>Raiffeisenbank Austria d.d.</item>
      <item>Addiko Bank dioničko društvo</item>
    </derivirana_varijabla>
  </DomainObject.Predmet.OstaliListFormated>
  <DomainObject.Predmet.OstaliListFormatedOIB>
    <izvorni_sadrzaj>
      <item>Marina Mikulić, OIB 90234449754 punomoćnik sudionika u postupku COTTON FASHION j.d.o.o. za trgovinu i usluge</item>
      <item>Raiffeisenbank Austria d.d., OIB 53056966535</item>
      <item>Addiko Bank dioničko društvo, OIB 14036333877</item>
    </izvorni_sadrzaj>
    <derivirana_varijabla naziv="DomainObject.Predmet.OstaliListFormatedOIB_1">
      <item>Marina Mikulić, OIB 90234449754 punomoćnik sudionika u postupku COTTON FASHION j.d.o.o. za trgovinu i usluge</item>
      <item>Raiffeisenbank Austria d.d., OIB 53056966535</item>
      <item>Addiko Bank dioničko društvo, OIB 14036333877</item>
    </derivirana_varijabla>
  </DomainObject.Predmet.OstaliListFormatedOIB>
  <DomainObject.Predmet.OstaliListFormatedWithAdress>
    <izvorni_sadrzaj>
      <item>Marina Mikulić, Ulica Matice Hrvatske 7, 10410 Velika Gorica punomoćnik sudionika u postupku COTTON FASHION j.d.o.o. za trgovinu i usluge</item>
      <item>Raiffeisenbank Austria d.d., Petrinjska 59, 10000 Zagreb</item>
      <item>Addiko Bank dioničko društvo, Slavonska avenija 6, 10000 Zagreb</item>
    </izvorni_sadrzaj>
    <derivirana_varijabla naziv="DomainObject.Predmet.OstaliListFormatedWithAdress_1">
      <item>Marina Mikulić, Ulica Matice Hrvatske 7, 10410 Velika Gorica punomoćnik sudionika u postupku COTTON FASHION j.d.o.o. za trgovinu i usluge</item>
      <item>Raiffeisenbank Austria d.d., Petrinjska 59,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Marina Mikulić, OIB 90234449754, Ulica Matice Hrvatske 7, 10410 Velika Gorica punomoćnik sudionika u postupku COTTON FASHION j.d.o.o. za trgovinu i usluge</item>
      <item>Raiffeisenbank Austria d.d., OIB 53056966535, Petrinjska 59, 10000 Zagreb</item>
      <item>Addiko Bank dioničko društvo, OIB 14036333877, Slavonska avenija 6, 10000 Zagreb</item>
    </izvorni_sadrzaj>
    <derivirana_varijabla naziv="DomainObject.Predmet.OstaliListFormatedWithAdressOIB_1">
      <item>Marina Mikulić, OIB 90234449754, Ulica Matice Hrvatske 7, 10410 Velika Gorica punomoćnik sudionika u postupku COTTON FASHION j.d.o.o. za trgovinu i usluge</item>
      <item>Raiffeisenbank Austria d.d., OIB 53056966535, Petrinjska 59,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Marina Mikulić</item>
      <item>Raiffeisenbank Austria d.d.</item>
      <item>Addiko Bank dioničko društvo</item>
    </izvorni_sadrzaj>
    <derivirana_varijabla naziv="DomainObject.Predmet.OstaliListNazivFormated_1">
      <item>Marina Mikulić</item>
      <item>Raiffeisenbank Austria d.d.</item>
      <item>Addiko Bank dioničko društvo</item>
    </derivirana_varijabla>
  </DomainObject.Predmet.OstaliListNazivFormated>
  <DomainObject.Predmet.OstaliListNazivFormatedOIB>
    <izvorni_sadrzaj>
      <item>Marina Mikulić, OIB 90234449754</item>
      <item>Raiffeisenbank Austria d.d., OIB 53056966535</item>
      <item>Addiko Bank dioničko društvo, OIB 14036333877</item>
    </izvorni_sadrzaj>
    <derivirana_varijabla naziv="DomainObject.Predmet.OstaliListNazivFormatedOIB_1">
      <item>Marina Mikulić, OIB 90234449754</item>
      <item>Raiffeisenbank Austria d.d., OIB 53056966535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COTTON FASHION j.d.o.o. za trgovinu i usluge</izvorni_sadrzaj>
    <derivirana_varijabla naziv="DomainObject.Predmet.ProtustrankaIDrugi_1">COTTON FASHION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COTTON FASHION j.d.o.o. za trgovinu i usluge, OIB 02297197151, Šetalište Franje Lučića 39, 10410 Velika Gorica</izvorni_sadrzaj>
    <derivirana_varijabla naziv="DomainObject.Predmet.ProtustrankaIDrugiAdressOIB_1">COTTON FASHION j.d.o.o. za trgovinu i usluge, OIB 02297197151, Šetalište Franje Lučića 39,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COTTON FASHION j.d.o.o. za trgovinu i usluge</item>
      <item>Marina Mikulić</item>
      <item>Raiffeisenbank Austria d.d.</item>
      <item>Addiko Bank dioničko društvo</item>
    </izvorni_sadrzaj>
    <derivirana_varijabla naziv="DomainObject.Predmet.SudioniciListNaziv_1">
      <item>FINA Regionalni centar Zagreb</item>
      <item>COTTON FASHION j.d.o.o. za trgovinu i usluge</item>
      <item>Marina Mikulić</item>
      <item>Raiffeisenbank Austria d.d.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COTTON FASHION j.d.o.o. za trgovinu i usluge, OIB 02297197151, Šetalište Franje Lučića 39,10410 Velika Gorica</item>
      <item>Marina Mikulić, OIB 90234449754, Ulica Matice Hrvatske 7,10410 Velika Gorica</item>
      <item>Raiffeisenbank Austria d.d., OIB 53056966535, Petrinjska 59,10000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COTTON FASHION j.d.o.o. za trgovinu i usluge, OIB 02297197151, Šetalište Franje Lučića 39,10410 Velika Gorica</item>
      <item>Marina Mikulić, OIB 90234449754, Ulica Matice Hrvatske 7,10410 Velika Gorica</item>
      <item>Raiffeisenbank Austria d.d., OIB 53056966535, Petrinjska 59,10000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02297197151</item>
      <item>, OIB 90234449754</item>
      <item>, OIB 53056966535</item>
      <item>, OIB 14036333877</item>
    </izvorni_sadrzaj>
    <derivirana_varijabla naziv="DomainObject.Predmet.SudioniciListNazivOIB_1">
      <item>, OIB 85821130368</item>
      <item>, OIB 02297197151</item>
      <item>, OIB 90234449754</item>
      <item>, OIB 53056966535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BFB07-8EFB-4180-B255-31543AAF4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1008</properties:Characters>
  <properties:Lines>38</properties:Lines>
  <properties:Paragraphs>19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2016-10-18T06:17:00Z</cp:lastPrinted>
  <dcterms:modified xmlns:xsi="http://www.w3.org/2001/XMLSchema-instance" xsi:type="dcterms:W3CDTF">2016-10-18T06:19:00Z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