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e86c" w14:paraId="3a2e86c" w:rsidRDefault="00EF68B7" w:rsidP="00EF68B7" w:rsidR="00EF68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8B7" w:rsidP="00EF68B7" w:rsidR="00EF68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F68B7" w:rsidP="00EF68B7" w:rsidR="00EF68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F68B7" w:rsidP="00EF68B7" w:rsidR="00EF68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F68B7" w:rsidP="00EF68B7" w:rsidR="00EF68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F68B7" w:rsidP="00EF68B7" w:rsidR="00EF68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F68B7" w:rsidP="00EF68B7" w:rsidR="00EF68B7" w:rsidRPr="005D578C">
      <w:pPr>
        <w:jc w:val="center"/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DOMINUS NAVIS d. o. o. Pula, Veruda 19, OIB </w:t>
      </w:r>
      <w:r w:rsidRPr="00EF68B7">
        <w:rPr>
          <w:rFonts w:cs="Times New Roman" w:eastAsia="Times New Roman"/>
          <w:szCs w:val="24"/>
        </w:rPr>
        <w:t>89217697054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F68B7">
        <w:rPr>
          <w:rFonts w:cs="Times New Roman" w:eastAsia="Times New Roman"/>
          <w:szCs w:val="24"/>
        </w:rPr>
        <w:t>130035997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B570F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DOMINUS NAVIS d. o. o. Pula, Veruda 19, OIB </w:t>
      </w:r>
      <w:r w:rsidRPr="00EF68B7">
        <w:rPr>
          <w:rFonts w:cs="Times New Roman" w:eastAsia="Times New Roman"/>
          <w:szCs w:val="24"/>
        </w:rPr>
        <w:t>89217697054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F68B7">
        <w:rPr>
          <w:rFonts w:cs="Times New Roman" w:eastAsia="Times New Roman"/>
          <w:szCs w:val="24"/>
        </w:rPr>
        <w:t>130035997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B570F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F68B7" w:rsidP="00EF68B7" w:rsidR="00EF68B7">
      <w:pPr>
        <w:rPr>
          <w:rFonts w:cs="Times New Roman" w:eastAsia="Times New Roman"/>
          <w:szCs w:val="20"/>
        </w:rPr>
      </w:pPr>
    </w:p>
    <w:p w:rsidRDefault="00EF68B7" w:rsidP="00EF68B7" w:rsidR="00EF68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DOMINUS NAVIS d. o. o. Pula, Veruda 19, OIB </w:t>
      </w:r>
      <w:r w:rsidRPr="00EF68B7">
        <w:rPr>
          <w:rFonts w:cs="Times New Roman" w:eastAsia="Times New Roman"/>
          <w:szCs w:val="24"/>
        </w:rPr>
        <w:t>89217697054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F68B7">
        <w:rPr>
          <w:rFonts w:cs="Times New Roman" w:eastAsia="Times New Roman"/>
          <w:szCs w:val="24"/>
        </w:rPr>
        <w:t>130035997</w:t>
      </w:r>
      <w:r>
        <w:rPr>
          <w:rFonts w:cs="Times New Roman" w:eastAsia="Times New Roman"/>
          <w:szCs w:val="24"/>
        </w:rPr>
        <w:t>.</w:t>
      </w:r>
    </w:p>
    <w:p w:rsidRDefault="00EF68B7" w:rsidP="00EF68B7" w:rsidR="00EF68B7">
      <w:pPr>
        <w:ind w:firstLine="709"/>
        <w:rPr>
          <w:rFonts w:cs="Times New Roman" w:eastAsia="Times New Roman"/>
          <w:szCs w:val="24"/>
        </w:rPr>
      </w:pPr>
    </w:p>
    <w:p w:rsidRDefault="00EF68B7" w:rsidP="00EF68B7" w:rsidR="00EF68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DOMINUS NAVIS d. o. o. Pula, Veruda 19, OIB </w:t>
      </w:r>
      <w:r w:rsidRPr="00EF68B7">
        <w:rPr>
          <w:rFonts w:cs="Times New Roman" w:eastAsia="Times New Roman"/>
          <w:szCs w:val="24"/>
        </w:rPr>
        <w:t>89217697054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F68B7">
        <w:rPr>
          <w:rFonts w:cs="Times New Roman" w:eastAsia="Times New Roman"/>
          <w:szCs w:val="24"/>
        </w:rPr>
        <w:t>130035997</w:t>
      </w:r>
      <w:r>
        <w:rPr>
          <w:rFonts w:cs="Times New Roman" w:eastAsia="Times New Roman"/>
          <w:szCs w:val="24"/>
        </w:rPr>
        <w:t>.</w:t>
      </w:r>
    </w:p>
    <w:p w:rsidRDefault="00EF68B7" w:rsidP="00EF68B7" w:rsidR="00EF68B7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F68B7" w:rsidP="00EF68B7" w:rsidR="00EF68B7">
      <w:pPr>
        <w:ind w:firstLine="708"/>
        <w:rPr>
          <w:rFonts w:cs="Times New Roman" w:eastAsia="Times New Roman"/>
          <w:szCs w:val="24"/>
        </w:rPr>
      </w:pPr>
    </w:p>
    <w:p w:rsidRDefault="00EF68B7" w:rsidP="00EF68B7" w:rsidR="00EF68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DOMINUS NAVIS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F68B7" w:rsidP="00EF68B7" w:rsidR="00EF68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B570F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F68B7" w:rsidP="00EF68B7" w:rsidR="00EF68B7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F68B7" w:rsidP="00EF68B7" w:rsidR="00EF68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F68B7" w:rsidP="00EF68B7" w:rsidR="00EF68B7">
      <w:pPr>
        <w:jc w:val="left"/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left"/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F68B7" w:rsidP="00EF68B7" w:rsidR="00EF68B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F68B7" w:rsidP="00EF68B7" w:rsidR="00EF68B7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rPr>
          <w:rFonts w:cs="Times New Roman" w:eastAsia="Times New Roman"/>
          <w:szCs w:val="24"/>
        </w:rPr>
      </w:pPr>
    </w:p>
    <w:p w:rsidRDefault="00EF68B7" w:rsidP="00EF68B7" w:rsidR="00EF68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DOMINUS NAVIS d. o. o. Pula, Veruda 19,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Robert Dominović, Split, Mosećka 70, </w:t>
      </w:r>
    </w:p>
    <w:p w:rsidRDefault="00EF68B7" w:rsidP="00EF68B7" w:rsidR="00EF68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F68B7" w:rsidP="00EF68B7" w:rsidR="00EF68B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EF68B7" w:rsidP="00EF68B7" w:rsidR="00EF68B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F68B7" w:rsidP="00EF68B7" w:rsidR="00EF68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F68B7" w:rsidP="00EF68B7" w:rsidR="00EF68B7"/>
    <w:p w:rsidRDefault="00EF68B7" w:rsidP="00EF68B7" w:rsidR="00EF68B7"/>
    <w:p w:rsidRDefault="00EF68B7" w:rsidP="00EF68B7" w:rsidR="00EF68B7"/>
    <w:p w:rsidRDefault="00EF68B7" w:rsidP="00EF68B7" w:rsidR="00EF68B7"/>
    <w:p w:rsidRDefault="00EF68B7" w:rsidP="00EF68B7" w:rsidR="00EF68B7"/>
    <w:p w:rsidRDefault="00542CF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8B7" w:rsidP="00EF68B7" w:rsidR="00EF68B7">
      <w:r>
        <w:separator/>
      </w:r>
    </w:p>
  </w:endnote>
  <w:endnote w:id="0" w:type="continuationSeparator">
    <w:p w:rsidRDefault="00EF68B7" w:rsidP="00EF68B7" w:rsidR="00EF6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8B7" w:rsidP="00EF68B7" w:rsidR="00EF68B7">
      <w:r>
        <w:separator/>
      </w:r>
    </w:p>
  </w:footnote>
  <w:footnote w:id="0" w:type="continuationSeparator">
    <w:p w:rsidRDefault="00EF68B7" w:rsidP="00EF68B7" w:rsidR="00EF6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8B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2C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8B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142"/>
    <w:rsid w:val="003B7142"/>
    <w:rsid w:val="00542CF0"/>
    <w:rsid w:val="0075528E"/>
    <w:rsid w:val="0079403F"/>
    <w:rsid w:val="00B570FE"/>
    <w:rsid w:val="00E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68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8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F68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8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68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68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C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2C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2C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2C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68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8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F68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8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68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68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C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2C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2C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2C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St-1283/2015</izvorni_sadrzaj>
    <derivirana_varijabla naziv="DomainObject.Predmet.OznakaBroj_1">St-1283/2015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NAVIS d.o.o. PULA</izvorni_sadrzaj>
    <derivirana_varijabla naziv="DomainObject.Predmet.ProtustrankaFormated_1">  DOMINUS NAVIS d.o.o. PULA</derivirana_varijabla>
  </DomainObject.Predmet.ProtustrankaFormated>
  <DomainObject.Predmet.ProtustrankaFormatedOIB>
    <izvorni_sadrzaj>  DOMINUS NAVIS d.o.o. PULA, OIB 89217697054</izvorni_sadrzaj>
    <derivirana_varijabla naziv="DomainObject.Predmet.ProtustrankaFormatedOIB_1">  DOMINUS NAVIS d.o.o. PULA, OIB 89217697054</derivirana_varijabla>
  </DomainObject.Predmet.ProtustrankaFormatedOIB>
  <DomainObject.Predmet.ProtustrankaFormatedWithAdress>
    <izvorni_sadrzaj> DOMINUS NAVIS d.o.o. PULA, Veruda 19, 52100 Pula</izvorni_sadrzaj>
    <derivirana_varijabla naziv="DomainObject.Predmet.ProtustrankaFormatedWithAdress_1"> DOMINUS NAVIS d.o.o. PULA, Veruda 19, 52100 Pula</derivirana_varijabla>
  </DomainObject.Predmet.ProtustrankaFormatedWithAdress>
  <DomainObject.Predmet.ProtustrankaFormatedWithAdressOIB>
    <izvorni_sadrzaj> DOMINUS NAVIS d.o.o. PULA, OIB 89217697054, Veruda 19, 52100 Pula</izvorni_sadrzaj>
    <derivirana_varijabla naziv="DomainObject.Predmet.ProtustrankaFormatedWithAdressOIB_1"> DOMINUS NAVIS d.o.o. PULA, OIB 89217697054, Veruda 19, 52100 Pula</derivirana_varijabla>
  </DomainObject.Predmet.ProtustrankaFormatedWithAdressOIB>
  <DomainObject.Predmet.ProtustrankaWithAdress>
    <izvorni_sadrzaj>DOMINUS NAVIS d.o.o. PULA Veruda 19, 52100 Pula</izvorni_sadrzaj>
    <derivirana_varijabla naziv="DomainObject.Predmet.ProtustrankaWithAdress_1">DOMINUS NAVIS d.o.o. PULA Veruda 19, 52100 Pula</derivirana_varijabla>
  </DomainObject.Predmet.ProtustrankaWithAdress>
  <DomainObject.Predmet.ProtustrankaWithAdressOIB>
    <izvorni_sadrzaj>DOMINUS NAVIS d.o.o. PULA, OIB 89217697054, Veruda 19, 52100 Pula</izvorni_sadrzaj>
    <derivirana_varijabla naziv="DomainObject.Predmet.ProtustrankaWithAdressOIB_1">DOMINUS NAVIS d.o.o. PULA, OIB 89217697054, Veruda 19, 52100 Pula</derivirana_varijabla>
  </DomainObject.Predmet.ProtustrankaWithAdressOIB>
  <DomainObject.Predmet.ProtustrankaNazivFormated>
    <izvorni_sadrzaj>DOMINUS NAVIS d.o.o. PULA</izvorni_sadrzaj>
    <derivirana_varijabla naziv="DomainObject.Predmet.ProtustrankaNazivFormated_1">DOMINUS NAVIS d.o.o. PULA</derivirana_varijabla>
  </DomainObject.Predmet.ProtustrankaNazivFormated>
  <DomainObject.Predmet.ProtustrankaNazivFormatedOIB>
    <izvorni_sadrzaj>DOMINUS NAVIS d.o.o. PULA, OIB 89217697054</izvorni_sadrzaj>
    <derivirana_varijabla naziv="DomainObject.Predmet.ProtustrankaNazivFormatedOIB_1">DOMINUS NAVIS d.o.o. PULA, OIB 89217697054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115887.42</izvorni_sadrzaj>
    <derivirana_varijabla naziv="DomainObject.Predmet.TrenutnaVrijednost_1">115887.42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DOMINUS NAVIS d.o.o. PULA</item>
    </izvorni_sadrzaj>
    <derivirana_varijabla naziv="DomainObject.Predmet.ProtuStrankaListFormated_1">
      <item>DOMINUS NAVIS d.o.o. PULA</item>
    </derivirana_varijabla>
  </DomainObject.Predmet.ProtuStrankaListFormated>
  <DomainObject.Predmet.ProtuStrankaListFormatedOIB>
    <izvorni_sadrzaj>
      <item>DOMINUS NAVIS d.o.o. PULA, OIB 89217697054</item>
    </izvorni_sadrzaj>
    <derivirana_varijabla naziv="DomainObject.Predmet.ProtuStrankaListFormatedOIB_1">
      <item>DOMINUS NAVIS d.o.o. PULA, OIB 89217697054</item>
    </derivirana_varijabla>
  </DomainObject.Predmet.ProtuStrankaListFormatedOIB>
  <DomainObject.Predmet.ProtuStrankaListFormatedWithAdress>
    <izvorni_sadrzaj>
      <item>DOMINUS NAVIS d.o.o. PULA, Veruda 19, 52100 Pula</item>
    </izvorni_sadrzaj>
    <derivirana_varijabla naziv="DomainObject.Predmet.ProtuStrankaListFormatedWithAdress_1">
      <item>DOMINUS NAVIS d.o.o. PULA, Veruda 19, 52100 Pula</item>
    </derivirana_varijabla>
  </DomainObject.Predmet.ProtuStrankaListFormatedWithAdress>
  <DomainObject.Predmet.ProtuStrankaListFormatedWithAdressOIB>
    <izvorni_sadrzaj>
      <item>DOMINUS NAVIS d.o.o. PULA, OIB 89217697054, Veruda 19, 52100 Pula</item>
    </izvorni_sadrzaj>
    <derivirana_varijabla naziv="DomainObject.Predmet.ProtuStrankaListFormatedWithAdressOIB_1">
      <item>DOMINUS NAVIS d.o.o. PULA, OIB 89217697054, Veruda 19, 52100 Pula</item>
    </derivirana_varijabla>
  </DomainObject.Predmet.ProtuStrankaListFormatedWithAdressOIB>
  <DomainObject.Predmet.ProtuStrankaListNazivFormated>
    <izvorni_sadrzaj>
      <item>DOMINUS NAVIS d.o.o. PULA</item>
    </izvorni_sadrzaj>
    <derivirana_varijabla naziv="DomainObject.Predmet.ProtuStrankaListNazivFormated_1">
      <item>DOMINUS NAVIS d.o.o. PULA</item>
    </derivirana_varijabla>
  </DomainObject.Predmet.ProtuStrankaListNazivFormated>
  <DomainObject.Predmet.ProtuStrankaListNazivFormatedOIB>
    <izvorni_sadrzaj>
      <item>DOMINUS NAVIS d.o.o. PULA, OIB 89217697054</item>
    </izvorni_sadrzaj>
    <derivirana_varijabla naziv="DomainObject.Predmet.ProtuStrankaListNazivFormatedOIB_1">
      <item>DOMINUS NAVIS d.o.o. PULA, OIB 89217697054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DOMINUS NAVIS d.o.o. PULA</izvorni_sadrzaj>
    <derivirana_varijabla naziv="DomainObject.Predmet.ProtustrankaIDrugi_1">DOMINUS NAVIS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DOMINUS NAVIS d.o.o. PULA, OIB 89217697054, Veruda 19, 52100 Pula</izvorni_sadrzaj>
    <derivirana_varijabla naziv="DomainObject.Predmet.ProtustrankaIDrugiAdressOIB_1">DOMINUS NAVIS d.o.o. PULA, OIB 89217697054, Veruda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DOMINUS NAVIS d.o.o. PULA</item>
    </izvorni_sadrzaj>
    <derivirana_varijabla naziv="DomainObject.Predmet.SudioniciListNaziv_1">
      <item>FINANCIJSKA AGENCIJA, RC RIJEKA, PODRUŽNICA PULA, PULA</item>
      <item>DOMINUS NAVIS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DOMINUS NAVIS d.o.o. PULA, OIB 89217697054, Veruda 19,52100 Pula</item>
    </izvorni_sadrzaj>
    <derivirana_varijabla naziv="DomainObject.Predmet.SudioniciListAdressOIB_1">
      <item>FINANCIJSKA AGENCIJA, RC RIJEKA, PODRUŽNICA PULA, PULA, OIB 85821130368, Giardini 5,52100 Pula</item>
      <item>DOMINUS NAVIS d.o.o. PULA, OIB 89217697054, Veruda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89217697054</item>
    </izvorni_sadrzaj>
    <derivirana_varijabla naziv="DomainObject.Predmet.SudioniciListNazivOIB_1">
      <item>, OIB 85821130368</item>
      <item>, OIB 89217697054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3022</properties:Characters>
  <properties:Lines>81</properties:Lines>
  <properties:Paragraphs>30</properties:Paragraphs>
  <properties:TotalTime>4</properties:TotalTime>
  <properties:ScaleCrop>false</properties:ScaleCrop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2016-03-23T10:46:00Z</dcterms:created>
  <dc:creator>Mihaela Kaligari</dc:creator>
  <dc:description/>
  <cp:keywords/>
  <cp:lastModifiedBy>Lorena Paris Aničić</cp:lastModifiedBy>
  <dcterms:modified xmlns:xsi="http://www.w3.org/2001/XMLSchema-instance" xsi:type="dcterms:W3CDTF">2016-03-29T08:35:00Z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