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ae6e" w14:paraId="ef4ae6e" w:rsidRDefault="00BE01DA" w:rsidP="00BE01DA" w:rsidR="00BE01D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E01DA" w:rsidP="00BE01DA" w:rsidR="00BE01D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BE01DA" w:rsidP="00BE01DA" w:rsidR="00BE01DA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A735E6">
        <w:t xml:space="preserve">      </w:t>
      </w:r>
      <w:r>
        <w:t>Posl.br.: 2 St-</w:t>
      </w:r>
      <w:r w:rsidR="00A735E6">
        <w:t>199</w:t>
      </w:r>
      <w:r>
        <w:t>/17</w:t>
      </w:r>
      <w:r w:rsidRPr="004D3099">
        <w:t>-</w:t>
      </w:r>
      <w:r w:rsidR="00A735E6">
        <w:t>14</w:t>
      </w:r>
    </w:p>
    <w:p w:rsidRDefault="00BE01DA" w:rsidP="00BE01DA" w:rsidR="00BE01DA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(prije: St-1135/15)     </w:t>
      </w:r>
    </w:p>
    <w:p w:rsidRDefault="00162068" w:rsidP="00BE01DA" w:rsidR="00162068">
      <w:pPr>
        <w:jc w:val="both"/>
      </w:pPr>
    </w:p>
    <w:p w:rsidRDefault="00DA2F39" w:rsidP="00BE01DA" w:rsidR="00DA2F39" w:rsidRPr="004D3099">
      <w:pPr>
        <w:jc w:val="both"/>
      </w:pPr>
    </w:p>
    <w:p w:rsidRDefault="00BE01DA" w:rsidP="00BE01DA" w:rsidR="00BE01DA">
      <w:pPr>
        <w:jc w:val="center"/>
      </w:pPr>
      <w:r w:rsidRPr="004D3099">
        <w:t>R E P U B L I K A   H R V A T S K A</w:t>
      </w:r>
    </w:p>
    <w:p w:rsidRDefault="00BE01DA" w:rsidP="00BE01DA" w:rsidR="00BE01DA" w:rsidRPr="004D3099">
      <w:pPr>
        <w:jc w:val="center"/>
      </w:pPr>
    </w:p>
    <w:p w:rsidRDefault="00BE01DA" w:rsidP="00BE01DA" w:rsidR="00BE01DA" w:rsidRPr="004D3099">
      <w:pPr>
        <w:jc w:val="center"/>
      </w:pPr>
      <w:r w:rsidRPr="004D3099">
        <w:t>R J E Š E N J E</w:t>
      </w:r>
    </w:p>
    <w:p w:rsidRDefault="00BE01DA" w:rsidP="00BE01DA" w:rsidR="00BE01DA" w:rsidRPr="004D3099">
      <w:pPr>
        <w:jc w:val="both"/>
      </w:pPr>
    </w:p>
    <w:p w:rsidRDefault="00BE01DA" w:rsidP="00BE01DA" w:rsidR="00BE01DA" w:rsidRPr="00A735E6">
      <w:pPr>
        <w:jc w:val="both"/>
      </w:pPr>
      <w:r w:rsidRPr="00A735E6">
        <w:tab/>
        <w:t>Trgovački sud u Pazinu, po stečajnom sucu Adrijani Labinjan Skok, po prijedlogu stečajnog upravitelja Ivana Gjurašića iz Zagreba, Petrinjska 28, OIB: 66025260916, radi naknadne diobe u stečajnom postupku nad Stečajnom masom iza SIGA NOVA ŠEST</w:t>
      </w:r>
      <w:r w:rsidR="00A735E6" w:rsidRPr="00A735E6">
        <w:t xml:space="preserve"> d.o.o. u stečaju, 5</w:t>
      </w:r>
      <w:r w:rsidRPr="00A735E6">
        <w:t>. travnja 2017.</w:t>
      </w:r>
    </w:p>
    <w:p w:rsidRDefault="00BE01DA" w:rsidP="00BE01DA" w:rsidR="00BE01DA" w:rsidRPr="00294B6C">
      <w:pPr>
        <w:jc w:val="both"/>
      </w:pPr>
    </w:p>
    <w:p w:rsidRDefault="00BE01DA" w:rsidP="00BE01DA" w:rsidR="00BE01DA" w:rsidRPr="004D3099">
      <w:pPr>
        <w:jc w:val="center"/>
      </w:pPr>
      <w:r w:rsidRPr="004D3099">
        <w:t>r i j e š i o  j e</w:t>
      </w:r>
    </w:p>
    <w:p w:rsidRDefault="00BE01DA" w:rsidP="00BE01DA" w:rsidR="00BE01DA" w:rsidRPr="004D3099">
      <w:pPr>
        <w:jc w:val="center"/>
      </w:pPr>
    </w:p>
    <w:p w:rsidRDefault="00BE01DA" w:rsidP="00BE01DA" w:rsidR="00BE01DA" w:rsidRPr="00A735E6">
      <w:pPr>
        <w:jc w:val="both"/>
      </w:pPr>
      <w:r w:rsidRPr="00A735E6">
        <w:tab/>
        <w:t>I.</w:t>
      </w:r>
      <w:r w:rsidRPr="00A735E6">
        <w:tab/>
        <w:t xml:space="preserve">Određuje se nastavak postupka radi naknadne diobe u stečajnom postupku nad Stečajnom masom iza SIGA NOVA ŠEST d.o.o. u stečaju, dana </w:t>
      </w:r>
      <w:r w:rsidR="00A735E6" w:rsidRPr="00A735E6">
        <w:t>5. travnja</w:t>
      </w:r>
      <w:r w:rsidRPr="00A735E6">
        <w:t xml:space="preserve"> 2</w:t>
      </w:r>
      <w:r w:rsidRPr="00980335">
        <w:t xml:space="preserve">017. u </w:t>
      </w:r>
      <w:r w:rsidR="00980335" w:rsidRPr="00980335">
        <w:t>14</w:t>
      </w:r>
      <w:r w:rsidRPr="00980335">
        <w:t>:20 sati</w:t>
      </w:r>
      <w:r w:rsidRPr="00A735E6">
        <w:t>.</w:t>
      </w:r>
    </w:p>
    <w:p w:rsidRDefault="00BE01DA" w:rsidP="00BE01DA" w:rsidR="00BE01DA">
      <w:pPr>
        <w:jc w:val="both"/>
        <w:rPr>
          <w:rStyle w:val="f01"/>
          <w:color w:val="auto"/>
        </w:rPr>
      </w:pPr>
    </w:p>
    <w:p w:rsidRDefault="00910BE4" w:rsidP="00BE01DA" w:rsidR="00BE01DA" w:rsidRPr="00287A9C">
      <w:pPr>
        <w:jc w:val="both"/>
      </w:pPr>
      <w:r>
        <w:tab/>
        <w:t>II</w:t>
      </w:r>
      <w:r w:rsidR="00BE01DA">
        <w:t>.</w:t>
      </w:r>
      <w:r w:rsidR="00BE01DA">
        <w:tab/>
        <w:t xml:space="preserve">Nalaže se sudskom registru </w:t>
      </w:r>
      <w:r w:rsidR="00BE01DA" w:rsidRPr="00396A5E">
        <w:t>Trgovačk</w:t>
      </w:r>
      <w:r w:rsidR="00BE01DA">
        <w:t>og</w:t>
      </w:r>
      <w:r w:rsidR="00BE01DA" w:rsidRPr="00396A5E">
        <w:t xml:space="preserve"> sud</w:t>
      </w:r>
      <w:r w:rsidR="00BE01DA">
        <w:t>a</w:t>
      </w:r>
      <w:r w:rsidR="00BE01DA" w:rsidRPr="00396A5E">
        <w:t xml:space="preserve"> u Pazinu </w:t>
      </w:r>
      <w:r w:rsidR="00BE01DA">
        <w:t xml:space="preserve">da u sudski registar </w:t>
      </w:r>
      <w:r w:rsidR="00BE01DA" w:rsidRPr="00A735E6">
        <w:t xml:space="preserve">upiše Stečajnu masu iza SIGA NOVA ŠEST d.o.o. u stečaju, sa sjedištem prema adresi </w:t>
      </w:r>
      <w:r w:rsidR="00BE01DA">
        <w:t xml:space="preserve">stečajnog upravitelja </w:t>
      </w:r>
      <w:r w:rsidRPr="00A735E6">
        <w:t>Ivan</w:t>
      </w:r>
      <w:r>
        <w:t>a</w:t>
      </w:r>
      <w:r w:rsidRPr="00A735E6">
        <w:t xml:space="preserve"> Gjurašić</w:t>
      </w:r>
      <w:r>
        <w:t>a</w:t>
      </w:r>
      <w:r w:rsidRPr="00A735E6">
        <w:t xml:space="preserve"> iz Zagreba, Petrinjska 28, OIB: 66025260916</w:t>
      </w:r>
      <w:r w:rsidR="00BE01DA">
        <w:t>.</w:t>
      </w:r>
    </w:p>
    <w:p w:rsidRDefault="00BE01DA" w:rsidP="00BE01DA" w:rsidR="00BE01DA" w:rsidRPr="004D3099">
      <w:pPr>
        <w:jc w:val="both"/>
      </w:pPr>
    </w:p>
    <w:p w:rsidRDefault="00910BE4" w:rsidP="00BE01DA" w:rsidR="00BE01DA" w:rsidRPr="004D3099">
      <w:pPr>
        <w:jc w:val="both"/>
      </w:pPr>
      <w:r>
        <w:tab/>
        <w:t>III</w:t>
      </w:r>
      <w:r w:rsidR="00BE01DA" w:rsidRPr="004D3099">
        <w:t>.</w:t>
      </w:r>
      <w:r w:rsidR="00BE01DA" w:rsidRPr="004D3099">
        <w:tab/>
        <w:t>Poziv</w:t>
      </w:r>
      <w:r w:rsidR="00BE01DA">
        <w:t>aju se vjerovnici da u roku od 3</w:t>
      </w:r>
      <w:r w:rsidR="00BE01DA" w:rsidRPr="004D3099">
        <w:t xml:space="preserve">0 dana od dana objave ovog rješenja na mrežnoj stranici e-Oglasna ploča Trgovačkog suda u Pazinu, prijave svoje tražbine na adresu stečajnog upravitelja </w:t>
      </w:r>
      <w:r w:rsidRPr="00A735E6">
        <w:t>Ivan</w:t>
      </w:r>
      <w:r>
        <w:t>a</w:t>
      </w:r>
      <w:r w:rsidRPr="00A735E6">
        <w:t xml:space="preserve"> Gjurašić</w:t>
      </w:r>
      <w:r>
        <w:t>a</w:t>
      </w:r>
      <w:r w:rsidRPr="00A735E6">
        <w:t xml:space="preserve"> iz Zagreba, Petrinjska 28, OIB: 66025260916</w:t>
      </w:r>
      <w:r>
        <w:t xml:space="preserve">, </w:t>
      </w:r>
      <w:r w:rsidR="00BE01DA" w:rsidRPr="004D3099">
        <w:t>na propisanom obrascu u dva primjerka, sa sadržajem prijave i prilogom isprava propisanim odredbom čl. 257. st. 1. i 2. Stečajnog zakona (Narodne novine br. 71/15, dalje: SZ).</w:t>
      </w:r>
    </w:p>
    <w:p w:rsidRDefault="00BE01DA" w:rsidP="00BE01DA" w:rsidR="00BE01DA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</w:t>
      </w:r>
      <w:r w:rsidRPr="00A735E6">
        <w:t>48752-</w:t>
      </w:r>
      <w:r w:rsidR="00A735E6" w:rsidRPr="00A735E6">
        <w:t>199</w:t>
      </w:r>
      <w:r w:rsidRPr="00A735E6">
        <w:t>201</w:t>
      </w:r>
      <w:r w:rsidR="00A735E6" w:rsidRPr="00A735E6">
        <w:t>7</w:t>
      </w:r>
      <w:r w:rsidRPr="00A735E6">
        <w:t xml:space="preserve">. </w:t>
      </w:r>
      <w:r w:rsidRPr="00DA176A">
        <w:t>Z</w:t>
      </w:r>
      <w:r w:rsidRPr="004D3099">
        <w:t xml:space="preserve">aposlenici koji prijavljuju svoja potraživanja po osnovu rada ne moraju platiti pristojbu. </w:t>
      </w:r>
    </w:p>
    <w:p w:rsidRDefault="00BE01DA" w:rsidP="00BE01DA" w:rsidR="00BE01DA" w:rsidRPr="004D3099">
      <w:pPr>
        <w:jc w:val="both"/>
      </w:pPr>
    </w:p>
    <w:p w:rsidRDefault="00BE01DA" w:rsidP="00BE01DA" w:rsidR="00BE01DA" w:rsidRPr="004D3099">
      <w:pPr>
        <w:jc w:val="both"/>
      </w:pPr>
      <w:r>
        <w:tab/>
      </w:r>
      <w:r w:rsidR="00910BE4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BE01DA" w:rsidP="00BE01DA" w:rsidR="00BE01DA" w:rsidRPr="004D3099">
      <w:pPr>
        <w:jc w:val="both"/>
      </w:pPr>
      <w:r w:rsidRPr="004D3099">
        <w:tab/>
        <w:t>Samo prijave dostavljene na način koji je naveden u točki I</w:t>
      </w:r>
      <w:r w:rsidR="00910BE4">
        <w:t>II</w:t>
      </w:r>
      <w:r w:rsidRPr="004D3099">
        <w:t xml:space="preserve">. ovog rješenja smatraju se urednima i pravovremenima. </w:t>
      </w:r>
    </w:p>
    <w:p w:rsidRDefault="00BE01DA" w:rsidP="00BE01DA" w:rsidR="00BE01DA" w:rsidRPr="004D3099">
      <w:pPr>
        <w:jc w:val="both"/>
      </w:pPr>
      <w:r w:rsidRPr="004D3099">
        <w:tab/>
      </w:r>
    </w:p>
    <w:p w:rsidRDefault="00BE01DA" w:rsidP="00BE01DA" w:rsidR="00BE01DA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 w:rsidR="00910BE4">
        <w:t>II</w:t>
      </w:r>
      <w:r w:rsidRPr="004D3099">
        <w:t xml:space="preserve">. ovog rješenja obavijeste stečajnog upravitelja o svojim pravima, sukladno odredbi čl. 258. st. 1. i 2. SZ-a. </w:t>
      </w:r>
    </w:p>
    <w:p w:rsidRDefault="00BE01DA" w:rsidP="00BE01DA" w:rsidR="00BE01DA">
      <w:pPr>
        <w:jc w:val="both"/>
      </w:pPr>
      <w:r>
        <w:tab/>
      </w:r>
    </w:p>
    <w:p w:rsidRDefault="00BE01DA" w:rsidP="00BE01DA" w:rsidR="00BE01DA" w:rsidRPr="008B2467">
      <w:pPr>
        <w:jc w:val="both"/>
      </w:pPr>
      <w:r>
        <w:tab/>
        <w:t>VI</w:t>
      </w:r>
      <w:r w:rsidR="00910BE4">
        <w:t>.</w:t>
      </w:r>
      <w:r w:rsidRPr="008B2467">
        <w:tab/>
        <w:t xml:space="preserve">Ispitno ročište na kojem će se ispitivati prijavljene tražbine određuje se za dan </w:t>
      </w:r>
    </w:p>
    <w:p w:rsidRDefault="00BE01DA" w:rsidP="00BE01DA" w:rsidR="00BE01DA" w:rsidRPr="008B2467">
      <w:pPr>
        <w:jc w:val="center"/>
      </w:pPr>
    </w:p>
    <w:p w:rsidRDefault="00A735E6" w:rsidP="00BE01DA" w:rsidR="00BE01DA" w:rsidRPr="007A5F1A">
      <w:pPr>
        <w:jc w:val="center"/>
      </w:pPr>
      <w:r w:rsidRPr="007A5F1A">
        <w:t>27. lipnja 2017. u 13</w:t>
      </w:r>
      <w:r w:rsidR="00BE01DA" w:rsidRPr="007A5F1A">
        <w:t>:</w:t>
      </w:r>
      <w:r w:rsidRPr="007A5F1A">
        <w:t>2</w:t>
      </w:r>
      <w:r w:rsidR="00BE01DA" w:rsidRPr="007A5F1A">
        <w:t>0 sati,</w:t>
      </w:r>
    </w:p>
    <w:p w:rsidRDefault="00BE01DA" w:rsidP="00BE01DA" w:rsidR="00BE01DA" w:rsidRPr="007A5F1A">
      <w:pPr>
        <w:jc w:val="center"/>
      </w:pPr>
      <w:r w:rsidRPr="007A5F1A">
        <w:t>sudnica broj 5,</w:t>
      </w:r>
    </w:p>
    <w:p w:rsidRDefault="00BE01DA" w:rsidP="00BE01DA" w:rsidR="00BE01DA" w:rsidRPr="007A5F1A">
      <w:pPr>
        <w:jc w:val="center"/>
      </w:pPr>
      <w:r w:rsidRPr="007A5F1A">
        <w:lastRenderedPageBreak/>
        <w:t xml:space="preserve">u Trgovačkom sudu u Pazinu, Dršćevka 1. </w:t>
      </w:r>
    </w:p>
    <w:p w:rsidRDefault="00BE01DA" w:rsidP="00BE01DA" w:rsidR="00BE01DA" w:rsidRPr="007A5F1A"/>
    <w:p w:rsidRDefault="00910BE4" w:rsidP="00BE01DA" w:rsidR="00BE01DA" w:rsidRPr="007A5F1A">
      <w:pPr>
        <w:jc w:val="both"/>
      </w:pPr>
      <w:r>
        <w:tab/>
        <w:t>VII</w:t>
      </w:r>
      <w:r w:rsidR="00BE01DA" w:rsidRPr="007A5F1A">
        <w:t>.</w:t>
      </w:r>
      <w:r w:rsidR="00BE01DA" w:rsidRPr="007A5F1A">
        <w:tab/>
        <w:t xml:space="preserve">Izvještajno ročište na kojem će se na temelju izvješća stečajnog upravitelja odlučivati o daljnjem tijeku stečajnog postupka određuje se za dan </w:t>
      </w:r>
    </w:p>
    <w:p w:rsidRDefault="00BE01DA" w:rsidP="00BE01DA" w:rsidR="00BE01DA" w:rsidRPr="007A5F1A">
      <w:pPr>
        <w:jc w:val="center"/>
      </w:pPr>
    </w:p>
    <w:p w:rsidRDefault="00A735E6" w:rsidP="00BE01DA" w:rsidR="00BE01DA" w:rsidRPr="007A5F1A">
      <w:pPr>
        <w:jc w:val="center"/>
      </w:pPr>
      <w:r w:rsidRPr="007A5F1A">
        <w:t>27. lipnja 2017. u 13:3</w:t>
      </w:r>
      <w:r w:rsidR="00BE01DA" w:rsidRPr="007A5F1A">
        <w:t>0 sati</w:t>
      </w:r>
    </w:p>
    <w:p w:rsidRDefault="00BE01DA" w:rsidP="00BE01DA" w:rsidR="00BE01DA" w:rsidRPr="008B2467">
      <w:pPr>
        <w:jc w:val="center"/>
      </w:pPr>
      <w:r w:rsidRPr="00E25754">
        <w:t>sudnica broj 5</w:t>
      </w:r>
    </w:p>
    <w:p w:rsidRDefault="00BE01DA" w:rsidP="00BE01DA" w:rsidR="00BE01DA" w:rsidRPr="008B2467">
      <w:pPr>
        <w:jc w:val="center"/>
      </w:pPr>
      <w:r w:rsidRPr="008B2467">
        <w:t>u Trgovačkom sudu u Pazinu, Dršćevka 1.</w:t>
      </w:r>
    </w:p>
    <w:p w:rsidRDefault="00BE01DA" w:rsidP="00BE01DA" w:rsidR="00BE01DA" w:rsidRPr="004D3099">
      <w:pPr>
        <w:jc w:val="center"/>
      </w:pPr>
    </w:p>
    <w:p w:rsidRDefault="00910BE4" w:rsidP="00162068" w:rsidR="00BE01DA" w:rsidRPr="00162068">
      <w:pPr>
        <w:jc w:val="both"/>
      </w:pPr>
      <w:r>
        <w:tab/>
        <w:t>VIII</w:t>
      </w:r>
      <w:r w:rsidR="00BE01DA" w:rsidRPr="00162068">
        <w:t>.</w:t>
      </w:r>
      <w:r w:rsidR="00BE01DA" w:rsidRPr="00162068">
        <w:tab/>
        <w:t>Nalaže se zemljišnoknjižnom odjelu Općinskog suda u Puli-Pola</w:t>
      </w:r>
      <w:r w:rsidR="00162068" w:rsidRPr="00162068">
        <w:t>, Stalnoj službi u Bujama-Buie,</w:t>
      </w:r>
      <w:r w:rsidR="00BE01DA" w:rsidRPr="00162068">
        <w:t xml:space="preserve"> da izvrši upis nastavka postupka radi naknadne diobe u stečajnom postupku nad Stečajnom masom iza SIGA NOVA ŠEST </w:t>
      </w:r>
      <w:r w:rsidR="00162068" w:rsidRPr="00162068">
        <w:t>d.o.o. u stečaju, na nekretnini</w:t>
      </w:r>
      <w:r w:rsidR="00BE01DA" w:rsidRPr="00162068">
        <w:t xml:space="preserve"> tog društva </w:t>
      </w:r>
      <w:r w:rsidR="00162068" w:rsidRPr="00162068">
        <w:t>i to k.č.br. 1084 upisane u zk.ul. 2425 k.o. Umag, suvlasnički dio 4990/135610, etažno vlasništvo (E-23), prizemlje, stan 07, ulaz površine 2,7 m2, spavaća soba površine 10,08 m2, boravak i kuhinja površine 26,8 m2, kupaonica površine 4,1 m2, loggia 6,2 x 0,75 površine 4,7 m2, terasa 3,2 x 025 površine 0,8 m2, ukupno 49,9 m2.</w:t>
      </w:r>
    </w:p>
    <w:p w:rsidRDefault="00BE01DA" w:rsidP="00BE01DA" w:rsidR="00BE01DA" w:rsidRPr="004D3099">
      <w:pPr>
        <w:jc w:val="both"/>
      </w:pPr>
    </w:p>
    <w:p w:rsidRDefault="00BE01DA" w:rsidP="00BE01DA" w:rsidR="00BE01DA" w:rsidRPr="004D3099">
      <w:pPr>
        <w:jc w:val="center"/>
      </w:pPr>
      <w:r w:rsidRPr="004D3099">
        <w:t>Obrazloženje</w:t>
      </w:r>
    </w:p>
    <w:p w:rsidRDefault="00BE01DA" w:rsidP="00BE01DA" w:rsidR="00BE01DA" w:rsidRPr="004D3099">
      <w:pPr>
        <w:jc w:val="both"/>
      </w:pPr>
    </w:p>
    <w:p w:rsidRDefault="00A735E6" w:rsidP="00A735E6" w:rsidR="00A735E6">
      <w:pPr>
        <w:jc w:val="both"/>
      </w:pPr>
      <w:r w:rsidRPr="00A209F5">
        <w:tab/>
        <w:t xml:space="preserve">Stečajni upravitelj je predložio nastavak stečajnog postupka radi naknadne diobe s obzirom da društvo </w:t>
      </w:r>
      <w:r w:rsidRPr="00A735E6">
        <w:t>SIGA NOVA ŠEST d.o.o.</w:t>
      </w:r>
      <w:r w:rsidRPr="00A209F5">
        <w:t>, nad kojim je stečajni postupak otvoren i zaklj</w:t>
      </w:r>
      <w:r w:rsidRPr="00162068">
        <w:t xml:space="preserve">učen, ima nekretninu. </w:t>
      </w:r>
    </w:p>
    <w:p w:rsidRDefault="00A735E6" w:rsidP="00A735E6" w:rsidR="00A735E6" w:rsidRPr="00A209F5">
      <w:pPr>
        <w:jc w:val="both"/>
      </w:pPr>
      <w:r>
        <w:tab/>
      </w:r>
      <w:r w:rsidRPr="00A209F5">
        <w:t xml:space="preserve">Slijedom navedenog a po odredbi čl. 289. st. 1. i 5. te čl. 133. st. 5. i 6. kao i čl. </w:t>
      </w:r>
      <w:r>
        <w:t>85. st. 2</w:t>
      </w:r>
      <w:r w:rsidRPr="00A209F5">
        <w:t>. Stečajnog zakona (NN 71/15), donesena je odluka kao u izreci.</w:t>
      </w:r>
    </w:p>
    <w:p w:rsidRDefault="00BE01DA" w:rsidP="00BE01DA" w:rsidR="00BE01DA">
      <w:pPr>
        <w:jc w:val="both"/>
      </w:pPr>
    </w:p>
    <w:p w:rsidRDefault="00DA2F39" w:rsidP="00BE01DA" w:rsidR="00DA2F39" w:rsidRPr="004D3099">
      <w:pPr>
        <w:jc w:val="both"/>
      </w:pPr>
    </w:p>
    <w:p w:rsidRDefault="00BE01DA" w:rsidP="00BE01DA" w:rsidR="00BE01DA" w:rsidRPr="00A735E6">
      <w:pPr>
        <w:jc w:val="center"/>
      </w:pPr>
      <w:r w:rsidRPr="004D3099">
        <w:t>U Pazi</w:t>
      </w:r>
      <w:r>
        <w:t>n</w:t>
      </w:r>
      <w:r w:rsidRPr="00A735E6">
        <w:t xml:space="preserve">u </w:t>
      </w:r>
      <w:r w:rsidR="00A735E6" w:rsidRPr="00A735E6">
        <w:t>5</w:t>
      </w:r>
      <w:r w:rsidRPr="00A735E6">
        <w:t>. travnja 2017.</w:t>
      </w:r>
    </w:p>
    <w:p w:rsidRDefault="00BE01DA" w:rsidP="00BE01DA" w:rsidR="00BE01DA" w:rsidRPr="004D3099">
      <w:pPr>
        <w:jc w:val="center"/>
      </w:pPr>
    </w:p>
    <w:p w:rsidRDefault="00BE01DA" w:rsidP="00BE01DA" w:rsidR="00BE01DA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BE01DA" w:rsidP="00BE01DA" w:rsidR="00BE01D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62068" w:rsidP="00BE01DA" w:rsidR="00162068">
      <w:pPr>
        <w:jc w:val="both"/>
      </w:pPr>
    </w:p>
    <w:p w:rsidRDefault="00DA2F39" w:rsidP="00BE01DA" w:rsidR="00DA2F39">
      <w:pPr>
        <w:jc w:val="both"/>
      </w:pPr>
    </w:p>
    <w:p w:rsidRDefault="00BE01DA" w:rsidP="00BE01DA" w:rsidR="00BE01DA" w:rsidRPr="004D3099">
      <w:pPr>
        <w:jc w:val="both"/>
      </w:pPr>
    </w:p>
    <w:p w:rsidRDefault="00BE01DA" w:rsidP="00BE01DA" w:rsidR="00162068">
      <w:r>
        <w:t>UPUTA O PRAVNOM LIJEKU:</w:t>
      </w:r>
    </w:p>
    <w:p w:rsidRDefault="00BE01DA" w:rsidP="00BE01DA" w:rsidR="00BE01D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E01DA" w:rsidP="00BE01DA" w:rsidR="00BE01DA" w:rsidRPr="00E605C9">
      <w:pPr>
        <w:jc w:val="both"/>
      </w:pPr>
    </w:p>
    <w:p w:rsidRDefault="00A735E6" w:rsidP="00A735E6" w:rsidR="00A735E6" w:rsidRPr="00E81C72">
      <w:pPr>
        <w:jc w:val="both"/>
      </w:pPr>
      <w:r w:rsidRPr="00E81C72">
        <w:t>DNA:</w:t>
      </w:r>
    </w:p>
    <w:p w:rsidRDefault="00A735E6" w:rsidP="00A735E6" w:rsidR="00A735E6" w:rsidRPr="00E81C72">
      <w:pPr>
        <w:jc w:val="both"/>
      </w:pPr>
      <w:r w:rsidRPr="00E81C72">
        <w:t xml:space="preserve">- stečajnom upravitelju Ivanu Gjurašiću, Zagreb, Petrinjska 28 </w:t>
      </w:r>
    </w:p>
    <w:p w:rsidRDefault="00A735E6" w:rsidP="00A735E6" w:rsidR="00A735E6" w:rsidRPr="00E81C72">
      <w:pPr>
        <w:jc w:val="both"/>
      </w:pPr>
      <w:r w:rsidRPr="00E81C72">
        <w:t>- ŽDO Pula, Pula, Rovinjska ul. 2</w:t>
      </w:r>
    </w:p>
    <w:p w:rsidRDefault="00A735E6" w:rsidP="00A735E6" w:rsidR="00A735E6" w:rsidRPr="00E81C72">
      <w:pPr>
        <w:jc w:val="both"/>
      </w:pPr>
      <w:r w:rsidRPr="00E81C72">
        <w:t>- FINA, Regionalni centar Rijeka, Rijeka, F. Kurelca 8</w:t>
      </w:r>
    </w:p>
    <w:p w:rsidRDefault="00A735E6" w:rsidP="00A735E6" w:rsidR="00A735E6" w:rsidRPr="00E81C72">
      <w:pPr>
        <w:jc w:val="both"/>
      </w:pPr>
      <w:r w:rsidRPr="00E81C72">
        <w:t xml:space="preserve">- Porezna uprava – Područni ured Istra, Primorje, Lika, Pazin, M. B. Rašana 2/4, p.p. 60  </w:t>
      </w:r>
    </w:p>
    <w:p w:rsidRDefault="00A735E6" w:rsidP="00A735E6" w:rsidR="00A735E6" w:rsidRPr="00162068">
      <w:pPr>
        <w:jc w:val="both"/>
      </w:pPr>
      <w:r w:rsidRPr="00162068">
        <w:softHyphen/>
        <w:t>- sudski registar ovoga suda</w:t>
      </w:r>
    </w:p>
    <w:p w:rsidRDefault="00A735E6" w:rsidP="00A735E6" w:rsidR="00A735E6" w:rsidRPr="00162068">
      <w:pPr>
        <w:jc w:val="both"/>
      </w:pPr>
      <w:r w:rsidRPr="00162068">
        <w:t xml:space="preserve">- zemljišnoknjižni odjel Općinskog suda u Puli-Pola, Stalne službe u Bujama-Buie, Buje, </w:t>
      </w:r>
    </w:p>
    <w:p w:rsidRDefault="00A735E6" w:rsidP="00A735E6" w:rsidR="00A735E6" w:rsidRPr="00162068">
      <w:pPr>
        <w:jc w:val="both"/>
      </w:pPr>
      <w:r w:rsidRPr="00162068">
        <w:t xml:space="preserve">  Istarska ul. 1</w:t>
      </w:r>
    </w:p>
    <w:p w:rsidRDefault="00A735E6" w:rsidP="00162068" w:rsidR="00500701">
      <w:pPr>
        <w:jc w:val="both"/>
      </w:pPr>
      <w:r w:rsidRPr="00162068">
        <w:t>- e-oglasna ploča 8 dana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1DA" w:rsidP="00BE01DA" w:rsidR="00BE01DA">
      <w:r>
        <w:separator/>
      </w:r>
    </w:p>
  </w:endnote>
  <w:endnote w:id="0" w:type="continuationSeparator">
    <w:p w:rsidRDefault="00BE01DA" w:rsidP="00BE01DA" w:rsidR="00BE0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1DA" w:rsidP="00BE01DA" w:rsidR="00BE01DA">
      <w:r>
        <w:separator/>
      </w:r>
    </w:p>
  </w:footnote>
  <w:footnote w:id="0" w:type="continuationSeparator">
    <w:p w:rsidRDefault="00BE01DA" w:rsidP="00BE01DA" w:rsidR="00BE0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1D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0EE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1D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01DA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A735E6">
      <w:t>Posl.br.: 2 St-199/17</w:t>
    </w:r>
    <w:r w:rsidR="00A735E6" w:rsidRPr="004D3099">
      <w:t>-</w:t>
    </w:r>
    <w:r w:rsidR="00A735E6">
      <w:t>14</w:t>
    </w:r>
  </w:p>
  <w:p w:rsidRDefault="00BE01DA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(prije: St-1135/15)</w:t>
    </w:r>
  </w:p>
  <w:p w:rsidRDefault="00E90EE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1D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1DA"/>
    <w:rsid w:val="00162068"/>
    <w:rsid w:val="00554328"/>
    <w:rsid w:val="007A5F1A"/>
    <w:rsid w:val="00910BE4"/>
    <w:rsid w:val="00980335"/>
    <w:rsid w:val="00985388"/>
    <w:rsid w:val="00A735E6"/>
    <w:rsid w:val="00B01C1A"/>
    <w:rsid w:val="00BE01DA"/>
    <w:rsid w:val="00DA2F39"/>
    <w:rsid w:val="00E9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1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01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01D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E01DA"/>
  </w:style>
  <w:style w:customStyle="true" w:styleId="f01" w:type="character">
    <w:name w:val="f01"/>
    <w:rsid w:val="00BE01D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1D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1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1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EE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EE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EE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EE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1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01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01D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E01DA"/>
  </w:style>
  <w:style w:customStyle="1" w:styleId="f01" w:type="character">
    <w:name w:val="f01"/>
    <w:rsid w:val="00BE01D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1D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1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1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EE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EE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EE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EE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NOVA ŠEST d.o.o. UMAG</izvorni_sadrzaj>
    <derivirana_varijabla naziv="DomainObject.Predmet.ProtustrankaFormated_1">  SIGA NOVA ŠEST d.o.o. UMAG</derivirana_varijabla>
  </DomainObject.Predmet.ProtustrankaFormated>
  <DomainObject.Predmet.ProtustrankaFormatedOIB>
    <izvorni_sadrzaj>  SIGA NOVA ŠEST d.o.o. UMAG, OIB 66894319435</izvorni_sadrzaj>
    <derivirana_varijabla naziv="DomainObject.Predmet.ProtustrankaFormatedOIB_1">  SIGA NOVA ŠEST d.o.o. UMAG, OIB 66894319435</derivirana_varijabla>
  </DomainObject.Predmet.ProtustrankaFormatedOIB>
  <DomainObject.Predmet.ProtustrankaFormatedWithAdress>
    <izvorni_sadrzaj> SIGA NOVA ŠEST d.o.o. UMAG, Siparska 1, 52470 Umag</izvorni_sadrzaj>
    <derivirana_varijabla naziv="DomainObject.Predmet.ProtustrankaFormatedWithAdress_1"> SIGA NOVA ŠEST d.o.o. UMAG, Siparska 1, 52470 Umag</derivirana_varijabla>
  </DomainObject.Predmet.ProtustrankaFormatedWithAdress>
  <DomainObject.Predmet.ProtustrankaFormatedWithAdressOIB>
    <izvorni_sadrzaj> SIGA NOVA ŠEST d.o.o. UMAG, OIB 66894319435, Siparska 1, 52470 Umag</izvorni_sadrzaj>
    <derivirana_varijabla naziv="DomainObject.Predmet.ProtustrankaFormatedWithAdressOIB_1"> SIGA NOVA ŠEST d.o.o. UMAG, OIB 66894319435, Siparska 1, 52470 Umag</derivirana_varijabla>
  </DomainObject.Predmet.ProtustrankaFormatedWithAdressOIB>
  <DomainObject.Predmet.ProtustrankaWithAdress>
    <izvorni_sadrzaj>SIGA NOVA ŠEST d.o.o. UMAG Siparska 1, 52470 Umag</izvorni_sadrzaj>
    <derivirana_varijabla naziv="DomainObject.Predmet.ProtustrankaWithAdress_1">SIGA NOVA ŠEST d.o.o. UMAG Siparska 1, 52470 Umag</derivirana_varijabla>
  </DomainObject.Predmet.ProtustrankaWithAdress>
  <DomainObject.Predmet.ProtustrankaWithAdressOIB>
    <izvorni_sadrzaj>SIGA NOVA ŠEST d.o.o. UMAG, OIB 66894319435, Siparska 1, 52470 Umag</izvorni_sadrzaj>
    <derivirana_varijabla naziv="DomainObject.Predmet.ProtustrankaWithAdressOIB_1">SIGA NOVA ŠEST d.o.o. UMAG, OIB 66894319435, Siparska 1, 52470 Umag</derivirana_varijabla>
  </DomainObject.Predmet.ProtustrankaWithAdressOIB>
  <DomainObject.Predmet.ProtustrankaNazivFormated>
    <izvorni_sadrzaj>SIGA NOVA ŠEST d.o.o. UMAG</izvorni_sadrzaj>
    <derivirana_varijabla naziv="DomainObject.Predmet.ProtustrankaNazivFormated_1">SIGA NOVA ŠEST d.o.o. UMAG</derivirana_varijabla>
  </DomainObject.Predmet.ProtustrankaNazivFormated>
  <DomainObject.Predmet.ProtustrankaNazivFormatedOIB>
    <izvorni_sadrzaj>SIGA NOVA ŠEST d.o.o. UMAG, OIB 66894319435</izvorni_sadrzaj>
    <derivirana_varijabla naziv="DomainObject.Predmet.ProtustrankaNazivFormatedOIB_1">SIGA NOVA ŠEST d.o.o. UMAG, OIB 66894319435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SIGA NOVA ŠEST d.o.o. UMAG</item>
    </izvorni_sadrzaj>
    <derivirana_varijabla naziv="DomainObject.Predmet.ProtuStrankaListFormated_1">
      <item>SIGA NOVA ŠEST d.o.o. UMAG</item>
    </derivirana_varijabla>
  </DomainObject.Predmet.ProtuStrankaListFormated>
  <DomainObject.Predmet.ProtuStrankaListFormatedOIB>
    <izvorni_sadrzaj>
      <item>SIGA NOVA ŠEST d.o.o. UMAG, OIB 66894319435</item>
    </izvorni_sadrzaj>
    <derivirana_varijabla naziv="DomainObject.Predmet.ProtuStrankaListFormatedOIB_1">
      <item>SIGA NOVA ŠEST d.o.o. UMAG, OIB 66894319435</item>
    </derivirana_varijabla>
  </DomainObject.Predmet.ProtuStrankaListFormatedOIB>
  <DomainObject.Predmet.ProtuStrankaListFormatedWithAdress>
    <izvorni_sadrzaj>
      <item>SIGA NOVA ŠEST d.o.o. UMAG, Siparska 1, 52470 Umag</item>
    </izvorni_sadrzaj>
    <derivirana_varijabla naziv="DomainObject.Predmet.ProtuStrankaListFormatedWithAdress_1">
      <item>SIGA NOVA ŠEST d.o.o. UMAG, Siparska 1, 52470 Umag</item>
    </derivirana_varijabla>
  </DomainObject.Predmet.ProtuStrankaListFormatedWithAdress>
  <DomainObject.Predmet.ProtuStrankaListFormatedWithAdressOIB>
    <izvorni_sadrzaj>
      <item>SIGA NOVA ŠEST d.o.o. UMAG, OIB 66894319435, Siparska 1, 52470 Umag</item>
    </izvorni_sadrzaj>
    <derivirana_varijabla naziv="DomainObject.Predmet.ProtuStrankaListFormatedWithAdressOIB_1">
      <item>SIGA NOVA ŠEST d.o.o. UMAG, OIB 66894319435, Siparska 1, 52470 Umag</item>
    </derivirana_varijabla>
  </DomainObject.Predmet.ProtuStrankaListFormatedWithAdressOIB>
  <DomainObject.Predmet.ProtuStrankaListNazivFormated>
    <izvorni_sadrzaj>
      <item>SIGA NOVA ŠEST d.o.o. UMAG</item>
    </izvorni_sadrzaj>
    <derivirana_varijabla naziv="DomainObject.Predmet.ProtuStrankaListNazivFormated_1">
      <item>SIGA NOVA ŠEST d.o.o. UMAG</item>
    </derivirana_varijabla>
  </DomainObject.Predmet.ProtuStrankaListNazivFormated>
  <DomainObject.Predmet.ProtuStrankaListNazivFormatedOIB>
    <izvorni_sadrzaj>
      <item>SIGA NOVA ŠEST d.o.o. UMAG, OIB 66894319435</item>
    </izvorni_sadrzaj>
    <derivirana_varijabla naziv="DomainObject.Predmet.ProtuStrankaListNazivFormatedOIB_1">
      <item>SIGA NOVA ŠEST d.o.o. UMAG, OIB 66894319435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SIGA NOVA ŠEST d.o.o. UMAG</izvorni_sadrzaj>
    <derivirana_varijabla naziv="DomainObject.Predmet.ProtustrankaIDrugi_1">SIGA NOVA ŠEST d.o.o. UMAG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SIGA NOVA ŠEST d.o.o. UMAG, OIB 66894319435, Siparska 1, 52470 Umag</izvorni_sadrzaj>
    <derivirana_varijabla naziv="DomainObject.Predmet.ProtustrankaIDrugiAdressOIB_1">SIGA NOVA ŠEST d.o.o. UMAG, OIB 66894319435, Siparska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SIGA NOVA ŠEST d.o.o. UMAG</item>
      <item>Stečajni upravitelj Ivan Gjurašić, Zagreb</item>
    </izvorni_sadrzaj>
    <derivirana_varijabla naziv="DomainObject.Predmet.SudioniciListNaziv_1">
      <item>SIGA NOVA ŠEST d.o.o. UMAG</item>
      <item>Stečajni upravitelj Ivan Gjurašić, Zagreb</item>
    </derivirana_varijabla>
  </DomainObject.Predmet.SudioniciListNaziv>
  <DomainObject.Predmet.SudioniciListAdressOIB>
    <izvorni_sadrzaj>
      <item>SIGA NOVA ŠEST d.o.o. UMAG, OIB 66894319435, Siparska 1,52470 Umag</item>
      <item>Stečajni upravitelj Ivan Gjurašić, Zagreb, OIB 66025260916, Petrinjska 28,10000 Zagreb</item>
    </izvorni_sadrzaj>
    <derivirana_varijabla naziv="DomainObject.Predmet.SudioniciListAdressOIB_1">
      <item>SIGA NOVA ŠEST d.o.o. UMAG, OIB 66894319435, Siparska 1,52470 Umag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66894319435</item>
      <item>, OIB 66025260916</item>
    </izvorni_sadrzaj>
    <derivirana_varijabla naziv="DomainObject.Predmet.SudioniciListNazivOIB_1">
      <item>, OIB 66894319435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3525</properties:Characters>
  <properties:Lines>95</properties:Lines>
  <properties:Paragraphs>40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2017-04-04T11:42:00Z</dcterms:created>
  <dc:creator>Jasmina Matika</dc:creator>
  <cp:lastModifiedBy>Jasmina Matika</cp:lastModifiedBy>
  <dcterms:modified xmlns:xsi="http://www.w3.org/2001/XMLSchema-instance" xsi:type="dcterms:W3CDTF">2017-04-05T12:18:00Z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