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466f4" w14:paraId="13466f4"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877CE7" w:rsidRPr="00877CE7">
        <w:rPr>
          <w:bCs/>
        </w:rPr>
        <w:t>povodom prijedloga vjerovnika RH Ministarstvo financija Porezna uprava Područni ured Slavonije i Baranje, Porezno mjesto Vukovar, koga zastupa Županijsko državno odvjetništvo u Vukovaru, za otvaranje stečajnog postupka nad dužnikom MASARINI d.o.o. za proizvodnju, trgovinu i usluge, Ilok, Radićeva 4, MBS: 030088001, OIB: 62173014601</w:t>
      </w:r>
      <w:r w:rsidR="00FB6565">
        <w:rPr>
          <w:bCs/>
        </w:rPr>
        <w:t xml:space="preserve">, dana </w:t>
      </w:r>
      <w:r w:rsidR="00877CE7">
        <w:rPr>
          <w:bCs/>
        </w:rPr>
        <w:t>5. prosinca</w:t>
      </w:r>
      <w:r w:rsidR="00715306">
        <w:rPr>
          <w:bCs/>
        </w:rPr>
        <w:t xml:space="preserve"> 2016.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877CE7" w:rsidRPr="00877CE7">
        <w:rPr>
          <w:bCs/>
        </w:rPr>
        <w:t>MASARINI d.o.o. za proizvodnju, trgovinu i usluge, Ilok, Radićeva 4, MBS: 030088001, OIB: 62173014601</w:t>
      </w:r>
      <w:r w:rsidR="00105B72">
        <w:rPr>
          <w:bCs/>
        </w:rPr>
        <w:t>.</w:t>
      </w:r>
    </w:p>
    <w:p w:rsidRDefault="00A1301D" w:rsidP="00A1301D" w:rsidR="00877CE7">
      <w:pPr>
        <w:numPr>
          <w:ilvl w:val="0"/>
          <w:numId w:val="14"/>
        </w:numPr>
        <w:jc w:val="both"/>
      </w:pPr>
      <w:r>
        <w:t>U ovom postupku imenuje se privreme</w:t>
      </w:r>
      <w:r w:rsidR="00105B72">
        <w:t xml:space="preserve">ni stečajni upravitelj u osobi </w:t>
      </w:r>
      <w:r w:rsidR="00412F9D">
        <w:t>Sanda Marinac iz Požege, K. Krešimira 53, OIB: 01875522309</w:t>
      </w:r>
      <w:r w:rsidR="00DE6D5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877CE7" w:rsidP="00E4690C" w:rsidR="00105B72">
      <w:pPr>
        <w:ind w:left="720"/>
        <w:jc w:val="center"/>
      </w:pPr>
      <w:r>
        <w:t>17. siječnja 2017</w:t>
      </w:r>
      <w:r w:rsidR="00105B72">
        <w:t xml:space="preserve">. godine s početkom u </w:t>
      </w:r>
      <w:r>
        <w:t>10,00</w:t>
      </w:r>
      <w:r w:rsidR="00105B72">
        <w:t xml:space="preserve">  sati.</w:t>
      </w:r>
    </w:p>
    <w:p w:rsidRDefault="009B7621" w:rsidP="00E4690C" w:rsidR="009B7621">
      <w:pPr>
        <w:ind w:left="720"/>
        <w:jc w:val="center"/>
      </w:pPr>
    </w:p>
    <w:p w:rsidRDefault="00DF2A3D" w:rsidP="00DF2A3D" w:rsidR="00DF2A3D">
      <w:pPr>
        <w:ind w:left="720"/>
        <w:jc w:val="both"/>
      </w:pPr>
    </w:p>
    <w:p w:rsidRDefault="00A1301D" w:rsidP="001A6485" w:rsidR="00A1301D">
      <w:pPr>
        <w:numPr>
          <w:ilvl w:val="0"/>
          <w:numId w:val="14"/>
        </w:numPr>
        <w:jc w:val="both"/>
      </w:pPr>
      <w:r>
        <w:lastRenderedPageBreak/>
        <w:t>Na ročište se dostavom ovog rješenja pozivaju :</w:t>
      </w:r>
    </w:p>
    <w:p w:rsidRDefault="00A1301D" w:rsidP="00DF2A3D" w:rsidR="009B7621">
      <w:pPr>
        <w:ind w:firstLine="720"/>
        <w:jc w:val="both"/>
      </w:pPr>
      <w:r>
        <w:t xml:space="preserve">- predlagatelj – </w:t>
      </w:r>
      <w:r w:rsidR="00105B72">
        <w:t xml:space="preserve">RH Ministarstvo financija po ŽDO </w:t>
      </w:r>
      <w:r w:rsidR="00877CE7">
        <w:t>Vukovar</w:t>
      </w:r>
    </w:p>
    <w:p w:rsidRDefault="001A6485" w:rsidP="00105B72" w:rsidR="00877CE7">
      <w:pPr>
        <w:ind w:firstLine="720"/>
        <w:jc w:val="both"/>
        <w:rPr>
          <w:bCs/>
        </w:rPr>
      </w:pPr>
      <w:r>
        <w:t xml:space="preserve">- dužnik </w:t>
      </w:r>
      <w:r w:rsidR="00877CE7" w:rsidRPr="00877CE7">
        <w:rPr>
          <w:bCs/>
        </w:rPr>
        <w:t xml:space="preserve">MASARINI d.o.o. za Ilok, Radićeva 4, </w:t>
      </w:r>
    </w:p>
    <w:p w:rsidRDefault="001A6485" w:rsidP="00105B72" w:rsidR="00105B72">
      <w:pPr>
        <w:ind w:firstLine="720"/>
        <w:jc w:val="both"/>
      </w:pPr>
      <w:r>
        <w:t>-</w:t>
      </w:r>
      <w:r w:rsidR="00105B72">
        <w:t xml:space="preserve">zakonski zastupnik dužnika </w:t>
      </w:r>
      <w:r w:rsidR="00877CE7">
        <w:t>Jaroslav Masarini, Ilok, Radićeva 125/a</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877CE7">
        <w:t>Jaroslavu Masarini</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pPr>
        <w:jc w:val="both"/>
      </w:pPr>
    </w:p>
    <w:p w:rsidRDefault="00B75497" w:rsidP="00DF2A3D" w:rsidR="00B75497" w:rsidRPr="00DF2A3D">
      <w:pPr>
        <w:pStyle w:val="Naslov1"/>
        <w:rPr>
          <w:b w:val="false"/>
          <w:lang w:val="hr-HR"/>
        </w:rPr>
      </w:pPr>
      <w:r w:rsidRPr="00D7218C">
        <w:rPr>
          <w:b w:val="false"/>
          <w:lang w:val="hr-HR"/>
        </w:rPr>
        <w:t>Obrazloženje</w:t>
      </w:r>
    </w:p>
    <w:p w:rsidRDefault="00B75497" w:rsidP="00B75497" w:rsidR="00B75497">
      <w:pPr>
        <w:jc w:val="both"/>
        <w:rPr>
          <w:b/>
          <w:bCs/>
        </w:rPr>
      </w:pPr>
    </w:p>
    <w:p w:rsidRDefault="00FA70D4" w:rsidP="00B75497" w:rsidR="00B75497" w:rsidRPr="00301A4D">
      <w:pPr>
        <w:ind w:firstLine="720"/>
        <w:jc w:val="both"/>
        <w:rPr>
          <w:bCs/>
        </w:rPr>
      </w:pPr>
      <w:r>
        <w:t xml:space="preserve">Dana </w:t>
      </w:r>
      <w:r w:rsidR="00877CE7">
        <w:t>8. veljače 2016</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877CE7">
        <w:t>7/16-01/04 Ur. broj 04-06-15-2624</w:t>
      </w:r>
      <w:r w:rsidR="0097601C">
        <w:t xml:space="preserve">  od </w:t>
      </w:r>
      <w:r w:rsidR="00877CE7">
        <w:t>5. veljače 2016.</w:t>
      </w:r>
      <w:r w:rsidR="00D7218C">
        <w:t xml:space="preserve"> godine, za</w:t>
      </w:r>
      <w:r w:rsidR="00B75497">
        <w:t xml:space="preserve"> </w:t>
      </w:r>
      <w:r w:rsidR="00D7218C">
        <w:t xml:space="preserve">provedbu </w:t>
      </w:r>
      <w:r w:rsidR="00B75497">
        <w:t xml:space="preserve">skraćenog stečajnog postupka nad dužnikom </w:t>
      </w:r>
      <w:r w:rsidR="00877CE7" w:rsidRPr="00877CE7">
        <w:rPr>
          <w:bCs/>
        </w:rPr>
        <w:t>MASARINI d.o.o. za proizvodnju, trgovinu i usluge, Ilok, Radićeva 4, MBS: 030088001, OIB: 62173014601</w:t>
      </w:r>
      <w:r w:rsidR="0097601C">
        <w:rPr>
          <w:bCs/>
        </w:rPr>
        <w:t>.</w:t>
      </w:r>
    </w:p>
    <w:p w:rsidRDefault="005C39A5" w:rsidP="00B75497" w:rsidR="005C39A5">
      <w:pPr>
        <w:ind w:firstLine="720"/>
        <w:jc w:val="both"/>
      </w:pPr>
    </w:p>
    <w:p w:rsidRDefault="0078442E" w:rsidP="00DF2A3D" w:rsidR="00DF2A3D">
      <w:pPr>
        <w:ind w:firstLine="720"/>
        <w:jc w:val="both"/>
      </w:pPr>
      <w:r>
        <w:t xml:space="preserve">Dana </w:t>
      </w:r>
      <w:r w:rsidR="00877CE7">
        <w:t>10. veljače 2016</w:t>
      </w:r>
      <w:r w:rsidR="002D7118">
        <w:t>. godine, sukladno članku 430. Stečajnog zakona (Narodne novine broj 71/15) Trgovački sud u sud u Osijeku</w:t>
      </w:r>
      <w:r w:rsidR="00D84AEC">
        <w:t>,</w:t>
      </w:r>
      <w:r w:rsidR="002D7118">
        <w:t xml:space="preserve">  po</w:t>
      </w:r>
      <w:r w:rsidR="00D84AEC">
        <w:t>d poslovnim brojem St-</w:t>
      </w:r>
      <w:r w:rsidR="00877CE7">
        <w:t>298/16</w:t>
      </w:r>
      <w:r w:rsidR="00E161A9">
        <w:t>-3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84AEC" w:rsidP="00DF2A3D" w:rsidR="002D7118">
      <w:pPr>
        <w:ind w:firstLine="720"/>
        <w:jc w:val="both"/>
      </w:pP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obrascu, te vjerovnike da najkasnije u roku od 45 dana od objave oglasa predlože otvaranje stečajnog postupka i uplate predujam u iznosu od 10.000,00 kn za pokriće troškova tog postupka na žiro račun suda. </w:t>
      </w:r>
    </w:p>
    <w:p w:rsidRDefault="009B7621" w:rsidP="00877CE7" w:rsidR="009B7621">
      <w:pPr>
        <w:jc w:val="both"/>
      </w:pPr>
    </w:p>
    <w:p w:rsidRDefault="00D84AEC" w:rsidP="000E5C95" w:rsidR="00301A4D">
      <w:pPr>
        <w:ind w:firstLine="720"/>
        <w:jc w:val="both"/>
        <w:rPr>
          <w:bCs/>
        </w:rPr>
      </w:pPr>
      <w:r>
        <w:t xml:space="preserve">Podneskom zaprimljenim, kod ovog suda dana </w:t>
      </w:r>
      <w:r w:rsidR="00877CE7">
        <w:t>22. veljače 2016</w:t>
      </w:r>
      <w:r w:rsidR="006E648B">
        <w:t xml:space="preserve">. godine, vjerovnik Republika Hrvatska zastupana po Županijskom državnom odvjetništvu u </w:t>
      </w:r>
      <w:r w:rsidR="00877CE7">
        <w:t>Vukovaru</w:t>
      </w:r>
      <w:r w:rsidR="006E648B">
        <w:t xml:space="preserve"> podnijela je prijedlog za otvaranjem stečajnog postupka nad dužnikom </w:t>
      </w:r>
      <w:r w:rsidR="00877CE7" w:rsidRPr="00877CE7">
        <w:rPr>
          <w:bCs/>
        </w:rPr>
        <w:t>MASARINI d.o.o. za proizvodnju, trgovinu i usluge, Ilok, Radićeva 4, MBS: 030088001, OIB: 62173014601</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9B7621" w:rsidP="000E5C95" w:rsidR="009B7621">
      <w:pPr>
        <w:ind w:firstLine="720"/>
        <w:jc w:val="both"/>
        <w:rPr>
          <w:bCs/>
        </w:rPr>
      </w:pPr>
    </w:p>
    <w:p w:rsidRDefault="00F70BDB" w:rsidP="00A1301D" w:rsidR="00A1301D">
      <w:pPr>
        <w:jc w:val="both"/>
      </w:pPr>
      <w:r>
        <w:tab/>
        <w:t>Rješenjem ovog suda St-</w:t>
      </w:r>
      <w:r w:rsidR="00877CE7">
        <w:t>298/16-5</w:t>
      </w:r>
      <w:r w:rsidR="00AF1A01">
        <w:t xml:space="preserve"> od</w:t>
      </w:r>
      <w:r>
        <w:t xml:space="preserve"> </w:t>
      </w:r>
      <w:r w:rsidR="00877CE7">
        <w:t>29. veljače 2016</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412F9D">
        <w:t>Sanda Marinac iz Požege</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DF2A3D" w:rsidP="00A1301D" w:rsidR="00DF2A3D">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DF2A3D" w:rsidP="00A1301D" w:rsidR="00DF2A3D">
      <w:pPr>
        <w:jc w:val="both"/>
      </w:pPr>
    </w:p>
    <w:p w:rsidRDefault="00A418D1" w:rsidP="00A418D1" w:rsidR="00A1301D">
      <w:pPr>
        <w:jc w:val="center"/>
      </w:pPr>
      <w:r>
        <w:t xml:space="preserve">U Osijeku </w:t>
      </w:r>
      <w:r w:rsidR="00877CE7">
        <w:t>5. prosinca</w:t>
      </w:r>
      <w:r>
        <w:t xml:space="preserve"> 2016.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877CE7" w:rsidP="00A1301D" w:rsidR="00A1301D">
      <w:pPr>
        <w:jc w:val="both"/>
      </w:pPr>
      <w:r>
        <w:t>Žana Bem</w:t>
      </w:r>
    </w:p>
    <w:p w:rsidRDefault="00A1301D" w:rsidP="00A1301D" w:rsidR="00A1301D">
      <w:pPr>
        <w:jc w:val="both"/>
      </w:pP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877CE7">
        <w:t>Vukovar</w:t>
      </w:r>
      <w:r>
        <w:t xml:space="preserve"> </w:t>
      </w:r>
    </w:p>
    <w:p w:rsidRDefault="00541204" w:rsidP="00541204" w:rsidR="00541204" w:rsidRPr="00541204">
      <w:pPr>
        <w:numPr>
          <w:ilvl w:val="0"/>
          <w:numId w:val="16"/>
        </w:numPr>
        <w:jc w:val="both"/>
      </w:pPr>
      <w:r>
        <w:t xml:space="preserve">dužnik </w:t>
      </w:r>
      <w:r w:rsidR="00877CE7">
        <w:rPr>
          <w:bCs/>
        </w:rPr>
        <w:t>MASARINI d.o.o., Ilok, Radićeva 4</w:t>
      </w:r>
    </w:p>
    <w:p w:rsidRDefault="00541204" w:rsidP="00541204" w:rsidR="00541204">
      <w:pPr>
        <w:numPr>
          <w:ilvl w:val="0"/>
          <w:numId w:val="16"/>
        </w:numPr>
        <w:jc w:val="both"/>
      </w:pPr>
      <w:r>
        <w:t xml:space="preserve">zakonski zastupnik dužnika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AF1A01" w:rsidP="00A1301D" w:rsidR="00A1301D">
      <w:pPr>
        <w:numPr>
          <w:ilvl w:val="0"/>
          <w:numId w:val="16"/>
        </w:numPr>
        <w:jc w:val="both"/>
      </w:pPr>
      <w:r>
        <w:t>roč. 17/1</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2CE" w:rsidP="00BC52CE" w:rsidR="00BC52CE">
      <w:r>
        <w:separator/>
      </w:r>
    </w:p>
  </w:endnote>
  <w:endnote w:id="0" w:type="continuationSeparator">
    <w:p w:rsidRDefault="00BC52CE" w:rsidP="00BC52CE" w:rsidR="00BC5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2CE" w:rsidP="00BC52CE" w:rsidR="00BC52CE">
      <w:r>
        <w:separator/>
      </w:r>
    </w:p>
  </w:footnote>
  <w:footnote w:id="0" w:type="continuationSeparator">
    <w:p w:rsidRDefault="00BC52CE" w:rsidP="00BC52CE" w:rsidR="00BC5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684"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877CE7">
      <w:t>786/16-10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7A13"/>
    <w:rsid w:val="00301A4D"/>
    <w:rsid w:val="003331FB"/>
    <w:rsid w:val="00357C3F"/>
    <w:rsid w:val="00365B73"/>
    <w:rsid w:val="003843C3"/>
    <w:rsid w:val="003B06A8"/>
    <w:rsid w:val="003B51C9"/>
    <w:rsid w:val="003B7AAC"/>
    <w:rsid w:val="003D451A"/>
    <w:rsid w:val="00412F9D"/>
    <w:rsid w:val="00455C18"/>
    <w:rsid w:val="00456233"/>
    <w:rsid w:val="004636D6"/>
    <w:rsid w:val="004E65BC"/>
    <w:rsid w:val="005012E6"/>
    <w:rsid w:val="005200AB"/>
    <w:rsid w:val="00541204"/>
    <w:rsid w:val="005560F4"/>
    <w:rsid w:val="00571630"/>
    <w:rsid w:val="00583AE6"/>
    <w:rsid w:val="00590D1E"/>
    <w:rsid w:val="005C04D0"/>
    <w:rsid w:val="005C0799"/>
    <w:rsid w:val="005C39A5"/>
    <w:rsid w:val="005E2B09"/>
    <w:rsid w:val="005E739C"/>
    <w:rsid w:val="00607A96"/>
    <w:rsid w:val="00625F0A"/>
    <w:rsid w:val="00640246"/>
    <w:rsid w:val="006832C3"/>
    <w:rsid w:val="006E648B"/>
    <w:rsid w:val="006F0A36"/>
    <w:rsid w:val="00710662"/>
    <w:rsid w:val="00715306"/>
    <w:rsid w:val="00726845"/>
    <w:rsid w:val="00752B41"/>
    <w:rsid w:val="0078442E"/>
    <w:rsid w:val="007C1C95"/>
    <w:rsid w:val="007C2112"/>
    <w:rsid w:val="00806185"/>
    <w:rsid w:val="00817684"/>
    <w:rsid w:val="00821EA4"/>
    <w:rsid w:val="0085567C"/>
    <w:rsid w:val="00877CE7"/>
    <w:rsid w:val="008A49DF"/>
    <w:rsid w:val="008F656F"/>
    <w:rsid w:val="00941AE2"/>
    <w:rsid w:val="00964800"/>
    <w:rsid w:val="0097601C"/>
    <w:rsid w:val="00991CE4"/>
    <w:rsid w:val="00992F2B"/>
    <w:rsid w:val="00996147"/>
    <w:rsid w:val="009B7621"/>
    <w:rsid w:val="009C690C"/>
    <w:rsid w:val="009E2A56"/>
    <w:rsid w:val="00A1301D"/>
    <w:rsid w:val="00A418D1"/>
    <w:rsid w:val="00A45F7B"/>
    <w:rsid w:val="00AA0272"/>
    <w:rsid w:val="00AF1A01"/>
    <w:rsid w:val="00B526C2"/>
    <w:rsid w:val="00B6174E"/>
    <w:rsid w:val="00B7064E"/>
    <w:rsid w:val="00B75497"/>
    <w:rsid w:val="00B96701"/>
    <w:rsid w:val="00BB4147"/>
    <w:rsid w:val="00BC52CE"/>
    <w:rsid w:val="00C02B4E"/>
    <w:rsid w:val="00C318C9"/>
    <w:rsid w:val="00C37A56"/>
    <w:rsid w:val="00C82B5E"/>
    <w:rsid w:val="00CC2E2A"/>
    <w:rsid w:val="00CC2E2F"/>
    <w:rsid w:val="00CC5FC7"/>
    <w:rsid w:val="00CE2A4F"/>
    <w:rsid w:val="00D03A3D"/>
    <w:rsid w:val="00D411F0"/>
    <w:rsid w:val="00D60CE0"/>
    <w:rsid w:val="00D7218C"/>
    <w:rsid w:val="00D84AEC"/>
    <w:rsid w:val="00DB1856"/>
    <w:rsid w:val="00DE4EC1"/>
    <w:rsid w:val="00DE6D5E"/>
    <w:rsid w:val="00DE7EA8"/>
    <w:rsid w:val="00DF2A3D"/>
    <w:rsid w:val="00E161A9"/>
    <w:rsid w:val="00E4690C"/>
    <w:rsid w:val="00E55445"/>
    <w:rsid w:val="00E8329E"/>
    <w:rsid w:val="00E962DA"/>
    <w:rsid w:val="00E97528"/>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8329E"/>
    <w:rPr>
      <w:color w:val="808080"/>
      <w:bdr w:space="0" w:sz="0" w:color="auto" w:val="none"/>
      <w:shd w:fill="auto" w:color="auto" w:val="clear"/>
    </w:rPr>
  </w:style>
  <w:style w:customStyle="true" w:styleId="eSPISCCParagraphDefaultFont" w:type="character">
    <w:name w:val="eSPIS_CC_Paragraph Default Font"/>
    <w:basedOn w:val="Naglaeno"/>
    <w:rsid w:val="00E8329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8329E"/>
    <w:rPr>
      <w:b/>
      <w:bCs/>
      <w:bdr w:space="0" w:sz="0" w:color="auto" w:val="none"/>
      <w:shd w:fill="FFFFCC" w:color="auto" w:val="clear"/>
      <w:lang w:val="hr-HR"/>
    </w:rPr>
  </w:style>
  <w:style w:customStyle="true" w:styleId="PozadinaSvijetloCrvena" w:type="character">
    <w:name w:val="Pozadina_SvijetloCrvena"/>
    <w:basedOn w:val="eSPISCCParagraphDefaultFont"/>
    <w:rsid w:val="00E8329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8329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8329E"/>
    <w:rPr>
      <w:color w:val="808080"/>
      <w:bdr w:color="auto" w:space="0" w:sz="0" w:val="none"/>
      <w:shd w:color="auto" w:fill="auto" w:val="clear"/>
    </w:rPr>
  </w:style>
  <w:style w:customStyle="1" w:styleId="eSPISCCParagraphDefaultFont" w:type="character">
    <w:name w:val="eSPIS_CC_Paragraph Default Font"/>
    <w:basedOn w:val="Naglaeno"/>
    <w:rsid w:val="00E8329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8329E"/>
    <w:rPr>
      <w:b/>
      <w:bCs/>
      <w:bdr w:color="auto" w:space="0" w:sz="0" w:val="none"/>
      <w:shd w:color="auto" w:fill="FFFFCC" w:val="clear"/>
      <w:lang w:val="hr-HR"/>
    </w:rPr>
  </w:style>
  <w:style w:customStyle="1" w:styleId="PozadinaSvijetloCrvena" w:type="character">
    <w:name w:val="Pozadina_SvijetloCrvena"/>
    <w:basedOn w:val="eSPISCCParagraphDefaultFont"/>
    <w:rsid w:val="00E8329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8329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St-786/2016-10</izvorni_sadrzaj>
    <derivirana_varijabla naziv="DomainObject.Oznaka_1">St-786/2016-10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St-786/2016</izvorni_sadrzaj>
    <derivirana_varijabla naziv="DomainObject.Predmet.OznakaBroj_1">St-786/2016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MASARINI društvo s ograničenom odgovornošću za proizvodnju, trgovinu i usluge</izvorni_sadrzaj>
    <derivirana_varijabla naziv="DomainObject.Predmet.ProtustrankaFormated_1">  MASARINI društvo s ograničenom odgovornošću za proizvodnju, trgovinu i usluge</derivirana_varijabla>
  </DomainObject.Predmet.ProtustrankaFormated>
  <DomainObject.Predmet.ProtustrankaFormatedOIB>
    <izvorni_sadrzaj>  MASARINI društvo s ograničenom odgovornošću za proizvodnju, trgovinu i usluge, OIB 62173014601</izvorni_sadrzaj>
    <derivirana_varijabla naziv="DomainObject.Predmet.ProtustrankaFormatedOIB_1">  MASARINI društvo s ograničenom odgovornošću za proizvodnju, trgovinu i usluge, OIB 62173014601</derivirana_varijabla>
  </DomainObject.Predmet.ProtustrankaFormatedOIB>
  <DomainObject.Predmet.ProtustrankaFormatedWithAdress>
    <izvorni_sadrzaj> MASARINI društvo s ograničenom odgovornošću za proizvodnju, trgovinu i usluge, Radićeva 4, 32236 Ilok</izvorni_sadrzaj>
    <derivirana_varijabla naziv="DomainObject.Predmet.ProtustrankaFormatedWithAdress_1"> MASARINI društvo s ograničenom odgovornošću za proizvodnju, trgovinu i usluge, Radićeva 4, 32236 Ilok</derivirana_varijabla>
  </DomainObject.Predmet.ProtustrankaFormatedWithAdress>
  <DomainObject.Predmet.ProtustrankaFormatedWithAdressOIB>
    <izvorni_sadrzaj> MASARINI društvo s ograničenom odgovornošću za proizvodnju, trgovinu i usluge, OIB 62173014601, Radićeva 4, 32236 Ilok</izvorni_sadrzaj>
    <derivirana_varijabla naziv="DomainObject.Predmet.ProtustrankaFormatedWithAdressOIB_1"> MASARINI društvo s ograničenom odgovornošću za proizvodnju, trgovinu i usluge, OIB 62173014601, Radićeva 4, 32236 Ilok</derivirana_varijabla>
  </DomainObject.Predmet.ProtustrankaFormatedWithAdressOIB>
  <DomainObject.Predmet.ProtustrankaWithAdress>
    <izvorni_sadrzaj>MASARINI društvo s ograničenom odgovornošću za proizvodnju, trgovinu i usluge Radićeva 4, 32236 Ilok</izvorni_sadrzaj>
    <derivirana_varijabla naziv="DomainObject.Predmet.ProtustrankaWithAdress_1">MASARINI društvo s ograničenom odgovornošću za proizvodnju, trgovinu i usluge Radićeva 4, 32236 Ilok</derivirana_varijabla>
  </DomainObject.Predmet.ProtustrankaWithAdress>
  <DomainObject.Predmet.ProtustrankaWithAdressOIB>
    <izvorni_sadrzaj>MASARINI društvo s ograničenom odgovornošću za proizvodnju, trgovinu i usluge, OIB 62173014601, Radićeva 4, 32236 Ilok</izvorni_sadrzaj>
    <derivirana_varijabla naziv="DomainObject.Predmet.ProtustrankaWithAdressOIB_1">MASARINI društvo s ograničenom odgovornošću za proizvodnju, trgovinu i usluge, OIB 62173014601, Radićeva 4, 32236 Ilok</derivirana_varijabla>
  </DomainObject.Predmet.ProtustrankaWithAdressOIB>
  <DomainObject.Predmet.ProtustrankaNazivFormated>
    <izvorni_sadrzaj>MASARINI društvo s ograničenom odgovornošću za proizvodnju, trgovinu i usluge</izvorni_sadrzaj>
    <derivirana_varijabla naziv="DomainObject.Predmet.ProtustrankaNazivFormated_1">MASARINI društvo s ograničenom odgovornošću za proizvodnju, trgovinu i usluge</derivirana_varijabla>
  </DomainObject.Predmet.ProtustrankaNazivFormated>
  <DomainObject.Predmet.ProtustrankaNazivFormatedOIB>
    <izvorni_sadrzaj>MASARINI društvo s ograničenom odgovornošću za proizvodnju, trgovinu i usluge, OIB 62173014601</izvorni_sadrzaj>
    <derivirana_varijabla naziv="DomainObject.Predmet.ProtustrankaNazivFormatedOIB_1">MASARINI društvo s ograničenom odgovornošću za proizvodnju, trgovinu i usluge, OIB 62173014601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MASARINI društvo s ograničenom odgovornošću za proizvodnju, trgovinu i usluge</item>
    </izvorni_sadrzaj>
    <derivirana_varijabla naziv="DomainObject.Predmet.ProtuStrankaListFormated_1">
      <item>MASARINI društvo s ograničenom odgovornošću za proizvodnju, trgovinu i usluge</item>
    </derivirana_varijabla>
  </DomainObject.Predmet.ProtuStrankaListFormated>
  <DomainObject.Predmet.ProtuStrankaListFormatedOIB>
    <izvorni_sadrzaj>
      <item>MASARINI društvo s ograničenom odgovornošću za proizvodnju, trgovinu i usluge, OIB 62173014601</item>
    </izvorni_sadrzaj>
    <derivirana_varijabla naziv="DomainObject.Predmet.ProtuStrankaListFormatedOIB_1">
      <item>MASARINI društvo s ograničenom odgovornošću za proizvodnju, trgovinu i usluge, OIB 62173014601</item>
    </derivirana_varijabla>
  </DomainObject.Predmet.ProtuStrankaListFormatedOIB>
  <DomainObject.Predmet.ProtuStrankaListFormatedWithAdress>
    <izvorni_sadrzaj>
      <item>MASARINI društvo s ograničenom odgovornošću za proizvodnju, trgovinu i usluge, Radićeva 4, 32236 Ilok</item>
    </izvorni_sadrzaj>
    <derivirana_varijabla naziv="DomainObject.Predmet.ProtuStrankaListFormatedWithAdress_1">
      <item>MASARINI društvo s ograničenom odgovornošću za proizvodnju, trgovinu i usluge, Radićeva 4, 32236 Ilok</item>
    </derivirana_varijabla>
  </DomainObject.Predmet.ProtuStrankaListFormatedWithAdress>
  <DomainObject.Predmet.ProtuStrankaListFormatedWithAdressOIB>
    <izvorni_sadrzaj>
      <item>MASARINI društvo s ograničenom odgovornošću za proizvodnju, trgovinu i usluge, OIB 62173014601, Radićeva 4, 32236 Ilok</item>
    </izvorni_sadrzaj>
    <derivirana_varijabla naziv="DomainObject.Predmet.ProtuStrankaListFormatedWithAdressOIB_1">
      <item>MASARINI društvo s ograničenom odgovornošću za proizvodnju, trgovinu i usluge, OIB 62173014601, Radićeva 4, 32236 Ilok</item>
    </derivirana_varijabla>
  </DomainObject.Predmet.ProtuStrankaListFormatedWithAdressOIB>
  <DomainObject.Predmet.ProtuStrankaListNazivFormated>
    <izvorni_sadrzaj>
      <item>MASARINI društvo s ograničenom odgovornošću za proizvodnju, trgovinu i usluge</item>
    </izvorni_sadrzaj>
    <derivirana_varijabla naziv="DomainObject.Predmet.ProtuStrankaListNazivFormated_1">
      <item>MASARINI društvo s ograničenom odgovornošću za proizvodnju, trgovinu i usluge</item>
    </derivirana_varijabla>
  </DomainObject.Predmet.ProtuStrankaListNazivFormated>
  <DomainObject.Predmet.ProtuStrankaListNazivFormatedOIB>
    <izvorni_sadrzaj>
      <item>MASARINI društvo s ograničenom odgovornošću za proizvodnju, trgovinu i usluge, OIB 62173014601</item>
    </izvorni_sadrzaj>
    <derivirana_varijabla naziv="DomainObject.Predmet.ProtuStrankaListNazivFormatedOIB_1">
      <item>MASARINI društvo s ograničenom odgovornošću za proizvodnju, trgovinu i usluge, OIB 62173014601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St-786/2016-10</izvorni_sadrzaj>
    <derivirana_varijabla naziv="DomainObject.PoslovniBrojDokumenta_1">St-786/2016-10</derivirana_varijabla>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MASARINI društvo s ograničenom odgovornošću za proizvodnju, trgovinu i usluge</izvorni_sadrzaj>
    <derivirana_varijabla naziv="DomainObject.Predmet.ProtustrankaIDrugi_1">MASARINI društvo s ograničenom odgovornošću za proizvodnju, trgovinu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MASARINI društvo s ograničenom odgovornošću za proizvodnju, trgovinu i usluge, OIB 62173014601, Radićeva 4, 32236 Ilok</izvorni_sadrzaj>
    <derivirana_varijabla naziv="DomainObject.Predmet.ProtustrankaIDrugiAdressOIB_1">MASARINI društvo s ograničenom odgovornošću za proizvodnju, trgovinu i usluge, OIB 62173014601, Radićeva 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MASARINI društvo s ograničenom odgovornošću za proizvodnju, trgovinu i usluge</item>
      <item>RH MF POREZNA UPRAVA POREZNO MJESTO VUKOVAR</item>
    </izvorni_sadrzaj>
    <derivirana_varijabla naziv="DomainObject.Predmet.SudioniciListNaziv_1">
      <item>MASARINI društvo s ograničenom odgovornošću za proizvodnju, trgovinu i usluge</item>
      <item>RH MF POREZNA UPRAVA POREZNO MJESTO VUKOVAR</item>
    </derivirana_varijabla>
  </DomainObject.Predmet.SudioniciListNaziv>
  <DomainObject.Predmet.SudioniciListAdressOIB>
    <izvorni_sadrzaj>
      <item>MASARINI društvo s ograničenom odgovornošću za proizvodnju, trgovinu i usluge, OIB 62173014601, Radićeva 4,32236 Ilok</item>
      <item>RH MF POREZNA UPRAVA POREZNO MJESTO VUKOVAR, OIB 18683136487</item>
    </izvorni_sadrzaj>
    <derivirana_varijabla naziv="DomainObject.Predmet.SudioniciListAdressOIB_1">
      <item>MASARINI društvo s ograničenom odgovornošću za proizvodnju, trgovinu i usluge, OIB 62173014601, Radićeva 4,32236 Ilok</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62173014601</item>
      <item>, OIB 18683136487</item>
    </izvorni_sadrzaj>
    <derivirana_varijabla naziv="DomainObject.Predmet.SudioniciListNazivOIB_1">
      <item>, OIB 62173014601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3005BD-E83B-466E-BCC3-69993A3245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1070</properties:Words>
  <properties:Characters>6098</properties:Characters>
  <properties:Lines>173</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2016-12-05T06:54:00Z</dcterms:created>
  <dc:creator>mkocijan</dc:creator>
  <cp:lastModifiedBy>Žana Bem</cp:lastModifiedBy>
  <cp:lastPrinted>2016-10-04T07:30:00Z</cp:lastPrinted>
  <dcterms:modified xmlns:xsi="http://www.w3.org/2001/XMLSchema-instance" xsi:type="dcterms:W3CDTF">2016-12-06T06:33:00Z</dcterms:modified>
  <cp:revision>7</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St-786/2016-10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