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d26e" w14:paraId="ee2d26e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733836">
        <w:t>76/18-12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33836">
        <w:rPr>
          <w:b/>
        </w:rPr>
        <w:t>AGRO TRANSPORT d.o.o. Đakovo, Bračka 17, OIB: 43002544205, MBS: 030106843</w:t>
      </w:r>
      <w:r w:rsidR="006139EC">
        <w:t xml:space="preserve">, </w:t>
      </w:r>
      <w:r w:rsidR="003B4C28">
        <w:t xml:space="preserve">dana </w:t>
      </w:r>
      <w:r w:rsidR="00733836">
        <w:t>27. ožujka</w:t>
      </w:r>
      <w:r w:rsidR="009236AF">
        <w:t xml:space="preserve"> 2018.</w:t>
      </w:r>
      <w:r w:rsidR="00764F4E">
        <w:t xml:space="preserve">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733836">
        <w:rPr>
          <w:b/>
        </w:rPr>
        <w:t xml:space="preserve">AGRO TRANSPORT d.o.o. Đakovo, Bračka 17, OIB: 43002544205, MBS: 030106843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733836">
        <w:rPr>
          <w:b/>
        </w:rPr>
        <w:t>76-18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33836">
        <w:rPr>
          <w:b/>
        </w:rPr>
        <w:t>33</w:t>
      </w:r>
      <w:r w:rsidR="00470949">
        <w:rPr>
          <w:b/>
        </w:rPr>
        <w:t>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733836" w:rsidP="00733836" w:rsidR="00733836" w:rsidRPr="00E238C8">
      <w:pPr>
        <w:pStyle w:val="Odlomakpopisa"/>
        <w:ind w:left="1410"/>
        <w:jc w:val="both"/>
      </w:pPr>
    </w:p>
    <w:tbl>
      <w:tblPr>
        <w:tblW w:type="dxa" w:w="7120"/>
        <w:tblInd w:type="dxa" w:w="108"/>
        <w:tblLook w:val="04A0" w:noVBand="1" w:noHBand="0" w:lastColumn="0" w:firstColumn="1" w:lastRow="0" w:firstRow="1"/>
      </w:tblPr>
      <w:tblGrid>
        <w:gridCol w:w="960"/>
        <w:gridCol w:w="5200"/>
        <w:gridCol w:w="1176"/>
      </w:tblGrid>
      <w:tr w:rsidTr="00C62A2B" w:rsidR="00733836" w:rsidRPr="00E238C8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b/>
                <w:bCs/>
                <w:color w:val="000000"/>
              </w:rPr>
            </w:pPr>
            <w:r w:rsidRPr="00E238C8"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dxa" w:w="5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b/>
                <w:bCs/>
                <w:color w:val="000000"/>
              </w:rPr>
            </w:pPr>
            <w:r w:rsidRPr="00E238C8">
              <w:rPr>
                <w:b/>
                <w:bCs/>
                <w:color w:val="000000"/>
              </w:rPr>
              <w:t>Opis troškova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b/>
                <w:bCs/>
                <w:color w:val="000000"/>
              </w:rPr>
            </w:pPr>
            <w:r w:rsidRPr="00E238C8">
              <w:rPr>
                <w:b/>
                <w:bCs/>
                <w:color w:val="000000"/>
              </w:rPr>
              <w:t>Iznos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1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Materijalni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 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Izrada pečata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150,00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FINA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255,00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Državni zavod za statistiku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55,00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Troškovi banke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570,00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Poštanski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250,00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Javni bilježnik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2.500,00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2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Loko vožnja - Đakovo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720,00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3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Knjigovodstvene usluge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12.000,00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4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Nagrada stečajnom upravitelju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12.000,00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5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Jednokratna nagrada privremenom stečajnom upravitelju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3.500,00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6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 xml:space="preserve">Trošak arhiviranja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1.000,00</w:t>
            </w:r>
          </w:p>
        </w:tc>
      </w:tr>
      <w:tr w:rsidTr="00C62A2B" w:rsidR="00733836" w:rsidRPr="00E238C8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center"/>
              <w:rPr>
                <w:color w:val="000000"/>
              </w:rPr>
            </w:pPr>
            <w:r w:rsidRPr="00E238C8"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rPr>
                <w:color w:val="000000"/>
              </w:rPr>
            </w:pPr>
            <w:r w:rsidRPr="00E238C8">
              <w:rPr>
                <w:color w:val="000000"/>
              </w:rPr>
              <w:t>UKUPNO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33836" w:rsidP="00C62A2B" w:rsidR="00733836" w:rsidRPr="00E238C8">
            <w:pPr>
              <w:jc w:val="right"/>
              <w:rPr>
                <w:color w:val="000000"/>
              </w:rPr>
            </w:pPr>
            <w:r w:rsidRPr="00E238C8">
              <w:rPr>
                <w:color w:val="000000"/>
              </w:rPr>
              <w:t>33.000,00</w:t>
            </w:r>
          </w:p>
        </w:tc>
      </w:tr>
    </w:tbl>
    <w:p w:rsidRDefault="009236AF" w:rsidP="009236AF" w:rsidR="009236AF">
      <w:pPr>
        <w:pStyle w:val="Odlomakpopisa"/>
        <w:ind w:left="705"/>
        <w:jc w:val="both"/>
      </w:pP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733836" w:rsidP="00733836" w:rsidR="00733836">
      <w:pPr>
        <w:jc w:val="right"/>
      </w:pPr>
      <w:r>
        <w:lastRenderedPageBreak/>
        <w:t>Broj: 6 St-76/18-12</w:t>
      </w:r>
    </w:p>
    <w:p w:rsidRDefault="00733836" w:rsidP="00BB2037" w:rsidR="00733836">
      <w:pPr>
        <w:ind w:left="705"/>
        <w:jc w:val="both"/>
      </w:pP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733836" w:rsidR="005D2412">
      <w:pPr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733836">
      <w:pPr>
        <w:jc w:val="center"/>
      </w:pPr>
      <w:r w:rsidRPr="00733836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 w:rsidRPr="0047094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33836">
        <w:t>24. siječnja 2018</w:t>
      </w:r>
      <w:r w:rsidR="00470949">
        <w:t>. g.</w:t>
      </w:r>
      <w:r w:rsidRPr="00DD2365">
        <w:t xml:space="preserve"> </w:t>
      </w:r>
      <w:r w:rsidR="009236AF">
        <w:t>prijedlog za otvaranje</w:t>
      </w:r>
      <w:r w:rsidRPr="00DD2365">
        <w:t xml:space="preserve"> stečajnog postupka nad </w:t>
      </w:r>
      <w:r w:rsidRPr="00470949">
        <w:t xml:space="preserve">dužnikom </w:t>
      </w:r>
      <w:r w:rsidR="00733836">
        <w:rPr>
          <w:b/>
        </w:rPr>
        <w:t>AGRO TRANSPORT d.o.o. Đakovo, Bračka 17, OIB: 43002544205, MBS: 030106843</w:t>
      </w:r>
      <w:r w:rsidR="0051183E" w:rsidRPr="00470949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470949" w:rsidR="00C43FA3">
      <w:pPr>
        <w:ind w:firstLine="720"/>
        <w:jc w:val="both"/>
      </w:pPr>
      <w:r>
        <w:t>Sukladno Izvješću privremenog stečajnog upravitelja određenog rješenjem ovog suda St-</w:t>
      </w:r>
      <w:r w:rsidR="00733836">
        <w:t>76/18</w:t>
      </w:r>
      <w:r>
        <w:t xml:space="preserve"> od </w:t>
      </w:r>
      <w:r w:rsidR="00733836">
        <w:t>6.2.2018</w:t>
      </w:r>
      <w:r>
        <w:t xml:space="preserve">. g., koje je usmeno iznio na ročištu održanom dana </w:t>
      </w:r>
      <w:r w:rsidR="00733836">
        <w:t>21. ožujka</w:t>
      </w:r>
      <w:r w:rsidR="009236AF">
        <w:t xml:space="preserve"> 2018</w:t>
      </w:r>
      <w:r>
        <w:t xml:space="preserve">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733836">
        <w:t>33</w:t>
      </w:r>
      <w:r w:rsidR="00470949">
        <w:t>.000,</w:t>
      </w:r>
      <w:r>
        <w:t xml:space="preserve">00 kn </w:t>
      </w:r>
      <w:r w:rsidR="00470949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33836">
        <w:t>27. ožujka</w:t>
      </w:r>
      <w:r w:rsidR="009236AF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33836">
        <w:t>27.4.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47F" w:rsidR="008E147F">
      <w:r>
        <w:separator/>
      </w:r>
    </w:p>
  </w:endnote>
  <w:endnote w:id="0" w:type="continuationSeparator">
    <w:p w:rsidRDefault="008E147F" w:rsidR="008E1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47F" w:rsidR="008E147F">
      <w:r>
        <w:separator/>
      </w:r>
    </w:p>
  </w:footnote>
  <w:footnote w:id="0" w:type="continuationSeparator">
    <w:p w:rsidRDefault="008E147F" w:rsidR="008E1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44A4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949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14E3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836"/>
    <w:rsid w:val="007400A8"/>
    <w:rsid w:val="007469BF"/>
    <w:rsid w:val="0074711B"/>
    <w:rsid w:val="007544A4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E147F"/>
    <w:rsid w:val="008F4788"/>
    <w:rsid w:val="008F74F9"/>
    <w:rsid w:val="009001D6"/>
    <w:rsid w:val="00914337"/>
    <w:rsid w:val="009236AF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4685A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02E9E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44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4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44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4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854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8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2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TRANSPORT d.o.o. javni prijevoz, trgovina i proizvodnja</izvorni_sadrzaj>
    <derivirana_varijabla naziv="DomainObject.Predmet.ProtustrankaFormated_1">  AGRO TRANSPORT d.o.o. javni prijevoz, trgovina i proizvodnja</derivirana_varijabla>
  </DomainObject.Predmet.ProtustrankaFormated>
  <DomainObject.Predmet.ProtustrankaFormatedOIB>
    <izvorni_sadrzaj>  AGRO TRANSPORT d.o.o. javni prijevoz, trgovina i proizvodnja, OIB 43002544205</izvorni_sadrzaj>
    <derivirana_varijabla naziv="DomainObject.Predmet.ProtustrankaFormatedOIB_1">  AGRO TRANSPORT d.o.o. javni prijevoz, trgovina i proizvodnja, OIB 43002544205</derivirana_varijabla>
  </DomainObject.Predmet.ProtustrankaFormatedOIB>
  <DomainObject.Predmet.ProtustrankaFormatedWithAdress>
    <izvorni_sadrzaj> AGRO TRANSPORT d.o.o. javni prijevoz, trgovina i proizvodnja, Bračka 17, 31400 Đakovo</izvorni_sadrzaj>
    <derivirana_varijabla naziv="DomainObject.Predmet.ProtustrankaFormatedWithAdress_1"> AGRO TRANSPORT d.o.o. javni prijevoz, trgovina i proizvodnja, Bračka 17, 31400 Đakovo</derivirana_varijabla>
  </DomainObject.Predmet.ProtustrankaFormatedWithAdress>
  <DomainObject.Predmet.ProtustrankaFormatedWithAdressOIB>
    <izvorni_sadrzaj> AGRO TRANSPORT d.o.o. javni prijevoz, trgovina i proizvodnja, OIB 43002544205, Bračka 17, 31400 Đakovo</izvorni_sadrzaj>
    <derivirana_varijabla naziv="DomainObject.Predmet.ProtustrankaFormatedWithAdressOIB_1"> AGRO TRANSPORT d.o.o. javni prijevoz, trgovina i proizvodnja, OIB 43002544205, Bračka 17, 31400 Đakovo</derivirana_varijabla>
  </DomainObject.Predmet.ProtustrankaFormatedWithAdressOIB>
  <DomainObject.Predmet.ProtustrankaWithAdress>
    <izvorni_sadrzaj>AGRO TRANSPORT d.o.o. javni prijevoz, trgovina i proizvodnja Bračka 17, 31400 Đakovo</izvorni_sadrzaj>
    <derivirana_varijabla naziv="DomainObject.Predmet.ProtustrankaWithAdress_1">AGRO TRANSPORT d.o.o. javni prijevoz, trgovina i proizvodnja Bračka 17, 31400 Đakovo</derivirana_varijabla>
  </DomainObject.Predmet.ProtustrankaWithAdress>
  <DomainObject.Predmet.ProtustrankaWithAdressOIB>
    <izvorni_sadrzaj>AGRO TRANSPORT d.o.o. javni prijevoz, trgovina i proizvodnja, OIB 43002544205, Bračka 17, 31400 Đakovo</izvorni_sadrzaj>
    <derivirana_varijabla naziv="DomainObject.Predmet.ProtustrankaWithAdressOIB_1">AGRO TRANSPORT d.o.o. javni prijevoz, trgovina i proizvodnja, OIB 43002544205, Bračka 17, 31400 Đakovo</derivirana_varijabla>
  </DomainObject.Predmet.ProtustrankaWithAdressOIB>
  <DomainObject.Predmet.ProtustrankaNazivFormated>
    <izvorni_sadrzaj>AGRO TRANSPORT d.o.o. javni prijevoz, trgovina i proizvodnja</izvorni_sadrzaj>
    <derivirana_varijabla naziv="DomainObject.Predmet.ProtustrankaNazivFormated_1">AGRO TRANSPORT d.o.o. javni prijevoz, trgovina i proizvodnja</derivirana_varijabla>
  </DomainObject.Predmet.ProtustrankaNazivFormated>
  <DomainObject.Predmet.ProtustrankaNazivFormatedOIB>
    <izvorni_sadrzaj>AGRO TRANSPORT d.o.o. javni prijevoz, trgovina i proizvodnja, OIB 43002544205</izvorni_sadrzaj>
    <derivirana_varijabla naziv="DomainObject.Predmet.ProtustrankaNazivFormatedOIB_1">AGRO TRANSPORT d.o.o. javni prijevoz, trgovina i proizvodnja, OIB 43002544205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TRANSPORT d.o.o. javni prijevoz, trgovina i proizvodnja</item>
    </izvorni_sadrzaj>
    <derivirana_varijabla naziv="DomainObject.Predmet.ProtuStrankaListFormated_1">
      <item>AGRO TRANSPORT d.o.o. javni prijevoz, trgovina i proizvodnja</item>
    </derivirana_varijabla>
  </DomainObject.Predmet.ProtuStrankaListFormated>
  <DomainObject.Predmet.ProtuStrankaListFormatedOIB>
    <izvorni_sadrzaj>
      <item>AGRO TRANSPORT d.o.o. javni prijevoz, trgovina i proizvodnja, OIB 43002544205</item>
    </izvorni_sadrzaj>
    <derivirana_varijabla naziv="DomainObject.Predmet.ProtuStrankaListFormatedOIB_1">
      <item>AGRO TRANSPORT d.o.o. javni prijevoz, trgovina i proizvodnja, OIB 43002544205</item>
    </derivirana_varijabla>
  </DomainObject.Predmet.ProtuStrankaListFormatedOIB>
  <DomainObject.Predmet.ProtuStrankaListFormatedWithAdress>
    <izvorni_sadrzaj>
      <item>AGRO TRANSPORT d.o.o. javni prijevoz, trgovina i proizvodnja, Bračka 17, 31400 Đakovo</item>
    </izvorni_sadrzaj>
    <derivirana_varijabla naziv="DomainObject.Predmet.ProtuStrankaListFormatedWithAdress_1">
      <item>AGRO TRANSPORT d.o.o. javni prijevoz, trgovina i proizvodnja, Bračka 17, 31400 Đakovo</item>
    </derivirana_varijabla>
  </DomainObject.Predmet.ProtuStrankaListFormatedWithAdress>
  <DomainObject.Predmet.ProtuStrankaListFormatedWithAdressOIB>
    <izvorni_sadrzaj>
      <item>AGRO TRANSPORT d.o.o. javni prijevoz, trgovina i proizvodnja, OIB 43002544205, Bračka 17, 31400 Đakovo</item>
    </izvorni_sadrzaj>
    <derivirana_varijabla naziv="DomainObject.Predmet.ProtuStrankaListFormatedWithAdressOIB_1">
      <item>AGRO TRANSPORT d.o.o. javni prijevoz, trgovina i proizvodnja, OIB 43002544205, Bračka 17, 31400 Đakovo</item>
    </derivirana_varijabla>
  </DomainObject.Predmet.ProtuStrankaListFormatedWithAdressOIB>
  <DomainObject.Predmet.ProtuStrankaListNazivFormated>
    <izvorni_sadrzaj>
      <item>AGRO TRANSPORT d.o.o. javni prijevoz, trgovina i proizvodnja</item>
    </izvorni_sadrzaj>
    <derivirana_varijabla naziv="DomainObject.Predmet.ProtuStrankaListNazivFormated_1">
      <item>AGRO TRANSPORT d.o.o. javni prijevoz, trgovina i proizvodnja</item>
    </derivirana_varijabla>
  </DomainObject.Predmet.ProtuStrankaListNazivFormated>
  <DomainObject.Predmet.ProtuStrankaListNazivFormatedOIB>
    <izvorni_sadrzaj>
      <item>AGRO TRANSPORT d.o.o. javni prijevoz, trgovina i proizvodnja, OIB 43002544205</item>
    </izvorni_sadrzaj>
    <derivirana_varijabla naziv="DomainObject.Predmet.ProtuStrankaListNazivFormatedOIB_1">
      <item>AGRO TRANSPORT d.o.o. javni prijevoz, trgovina i proizvodnja, OIB 43002544205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TRANSPORT d.o.o. javni prijevoz, trgovina i proizvodnja</izvorni_sadrzaj>
    <derivirana_varijabla naziv="DomainObject.Predmet.ProtustrankaIDrugi_1">AGRO TRANSPORT d.o.o. javni prijevoz, trgovina i proizvodnja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TRANSPORT d.o.o. javni prijevoz, trgovina i proizvodnja, OIB 43002544205, Bračka 17, 31400 Đakovo</izvorni_sadrzaj>
    <derivirana_varijabla naziv="DomainObject.Predmet.ProtustrankaIDrugiAdressOIB_1">AGRO TRANSPORT d.o.o. javni prijevoz, trgovina i proizvodnja, OIB 43002544205, Bračka 17,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TRANSPORT d.o.o. javni prijevoz, trgovina i proizvodnja</item>
    </izvorni_sadrzaj>
    <derivirana_varijabla naziv="DomainObject.Predmet.SudioniciListNaziv_1">
      <item>FINA RC OSIJEK</item>
      <item>AGRO TRANSPORT d.o.o. javni prijevoz, trgovina i proizvodnja</item>
    </derivirana_varijabla>
  </DomainObject.Predmet.SudioniciListNaziv>
  <DomainObject.Predmet.SudioniciListAdressOIB>
    <izvorni_sadrzaj>
      <item>FINA RC OSIJEK, OIB 85821130368</item>
      <item>AGRO TRANSPORT d.o.o. javni prijevoz, trgovina i proizvodnja, OIB 43002544205, Bračka 17,31400 Đakovo</item>
    </izvorni_sadrzaj>
    <derivirana_varijabla naziv="DomainObject.Predmet.SudioniciListAdressOIB_1">
      <item>FINA RC OSIJEK, OIB 85821130368</item>
      <item>AGRO TRANSPORT d.o.o. javni prijevoz, trgovina i proizvodnja, OIB 43002544205, Bračka 17,31400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43002544205</item>
    </izvorni_sadrzaj>
    <derivirana_varijabla naziv="DomainObject.Predmet.SudioniciListNazivOIB_1">
      <item>, OIB 85821130368</item>
      <item>, OIB 43002544205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0B846-EE53-4069-9D66-3CC4E86C4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2555</properties:Characters>
  <properties:Lines>141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2017-12-13T11:24:00Z</dcterms:created>
  <dc:creator>hermanj</dc:creator>
  <cp:lastModifiedBy>Danijela Sekulić</cp:lastModifiedBy>
  <cp:lastPrinted>2018-03-27T06:16:00Z</cp:lastPrinted>
  <dcterms:modified xmlns:xsi="http://www.w3.org/2001/XMLSchema-instance" xsi:type="dcterms:W3CDTF">2018-03-27T06:17:00Z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