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3096" w14:paraId="929309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352DB" w:rsidRPr="00D352DB">
        <w:t>ECO TOUR VRLIKA d.o.o., OIB: 7</w:t>
      </w:r>
      <w:r w:rsidR="00D352DB">
        <w:t>7129401461, Vrlika, Put česme 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352DB" w:rsidRPr="00D352DB">
        <w:t>ECO TOUR VRLIKA d.o.o., OIB: 7</w:t>
      </w:r>
      <w:r w:rsidR="00D352DB">
        <w:t>7129401461, Vrlika, Put česme 4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D352DB">
        <w:t>170</w:t>
      </w:r>
      <w:r w:rsidR="008A558F" w:rsidRPr="008A558F">
        <w:t xml:space="preserve"> dana, u ukupnom iznosu </w:t>
      </w:r>
      <w:r w:rsidR="00865868">
        <w:t xml:space="preserve">od </w:t>
      </w:r>
      <w:r w:rsidR="00D352DB">
        <w:t>2.365,60</w:t>
      </w:r>
      <w:r w:rsidR="00B06887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352DB">
      <w:t>529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292C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VRLIKA društvo s ograničenom odgovornošću za turizam i ugostiteljstvo</izvorni_sadrzaj>
    <derivirana_varijabla naziv="DomainObject.Predmet.ProtustrankaFormated_1">  ECO TOUR VRLIKA društvo s ograničenom odgovornošću za turizam i ugostiteljstvo</derivirana_varijabla>
  </DomainObject.Predmet.ProtustrankaFormated>
  <DomainObject.Predmet.ProtustrankaFormatedOIB>
    <izvorni_sadrzaj>  ECO TOUR VRLIKA društvo s ograničenom odgovornošću za turizam i ugostiteljstvo, OIB 77129401461</izvorni_sadrzaj>
    <derivirana_varijabla naziv="DomainObject.Predmet.ProtustrankaFormatedOIB_1">  ECO TOUR VRLIKA društvo s ograničenom odgovornošću za turizam i ugostiteljstvo, OIB 77129401461</derivirana_varijabla>
  </DomainObject.Predmet.ProtustrankaFormatedOIB>
  <DomainObject.Predmet.ProtustrankaFormatedWithAdress>
    <izvorni_sadrzaj> ECO TOUR VRLIKA društvo s ograničenom odgovornošću za turizam i ugostiteljstvo, Put česme 4, 21236 Vrlika</izvorni_sadrzaj>
    <derivirana_varijabla naziv="DomainObject.Predmet.ProtustrankaFormatedWithAdress_1"> ECO TOUR VRLIKA društvo s ograničenom odgovornošću za turizam i ugostiteljstvo, Put česme 4, 21236 Vrlika</derivirana_varijabla>
  </DomainObject.Predmet.ProtustrankaFormatedWithAdress>
  <DomainObject.Predmet.ProtustrankaFormatedWithAdressOIB>
    <izvorni_sadrzaj> ECO TOUR VRLIKA društvo s ograničenom odgovornošću za turizam i ugostiteljstvo, OIB 77129401461, Put česme 4, 21236 Vrlika</izvorni_sadrzaj>
    <derivirana_varijabla naziv="DomainObject.Predmet.ProtustrankaFormatedWithAdressOIB_1"> ECO TOUR VRLIKA društvo s ograničenom odgovornošću za turizam i ugostiteljstvo, OIB 77129401461, Put česme 4, 21236 Vrlika</derivirana_varijabla>
  </DomainObject.Predmet.ProtustrankaFormatedWithAdressOIB>
  <DomainObject.Predmet.ProtustrankaWithAdress>
    <izvorni_sadrzaj>ECO TOUR VRLIKA društvo s ograničenom odgovornošću za turizam i ugostiteljstvo Put česme 4, 21236 Vrlika</izvorni_sadrzaj>
    <derivirana_varijabla naziv="DomainObject.Predmet.ProtustrankaWithAdress_1">ECO TOUR VRLIKA društvo s ograničenom odgovornošću za turizam i ugostiteljstvo Put česme 4, 21236 Vrlika</derivirana_varijabla>
  </DomainObject.Predmet.ProtustrankaWithAdress>
  <DomainObject.Predmet.ProtustrankaWithAdressOIB>
    <izvorni_sadrzaj>ECO TOUR VRLIKA društvo s ograničenom odgovornošću za turizam i ugostiteljstvo, OIB 77129401461, Put česme 4, 21236 Vrlika</izvorni_sadrzaj>
    <derivirana_varijabla naziv="DomainObject.Predmet.ProtustrankaWithAdressOIB_1">ECO TOUR VRLIKA društvo s ograničenom odgovornošću za turizam i ugostiteljstvo, OIB 77129401461, Put česme 4, 21236 Vrlika</derivirana_varijabla>
  </DomainObject.Predmet.ProtustrankaWithAdressOIB>
  <DomainObject.Predmet.ProtustrankaNazivFormated>
    <izvorni_sadrzaj>ECO TOUR VRLIKA društvo s ograničenom odgovornošću za turizam i ugostiteljstvo</izvorni_sadrzaj>
    <derivirana_varijabla naziv="DomainObject.Predmet.ProtustrankaNazivFormated_1">ECO TOUR VRLIKA društvo s ograničenom odgovornošću za turizam i ugostiteljstvo</derivirana_varijabla>
  </DomainObject.Predmet.ProtustrankaNazivFormated>
  <DomainObject.Predmet.ProtustrankaNazivFormatedOIB>
    <izvorni_sadrzaj>ECO TOUR VRLIKA društvo s ograničenom odgovornošću za turizam i ugostiteljstvo, OIB 77129401461</izvorni_sadrzaj>
    <derivirana_varijabla naziv="DomainObject.Predmet.ProtustrankaNazivFormatedOIB_1">ECO TOUR VRLIKA društvo s ograničenom odgovornošću za turizam i ugostiteljstvo, OIB 77129401461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2365.60</izvorni_sadrzaj>
    <derivirana_varijabla naziv="DomainObject.Predmet.TrenutnaVrijednost_1">2365.60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 TOUR VRLIKA društvo s ograničenom odgovornošću za turizam i ugostiteljstvo</item>
    </izvorni_sadrzaj>
    <derivirana_varijabla naziv="DomainObject.Predmet.ProtuStrankaListFormated_1">
      <item>ECO TOUR VRLIKA društvo s ograničenom odgovornošću za turizam i ugostiteljstvo</item>
    </derivirana_varijabla>
  </DomainObject.Predmet.ProtuStrankaListFormated>
  <DomainObject.Predmet.ProtuStrankaListFormatedOIB>
    <izvorni_sadrzaj>
      <item>ECO TOUR VRLIKA društvo s ograničenom odgovornošću za turizam i ugostiteljstvo, OIB 77129401461</item>
    </izvorni_sadrzaj>
    <derivirana_varijabla naziv="DomainObject.Predmet.ProtuStrankaListFormatedOIB_1">
      <item>ECO TOUR VRLIKA društvo s ograničenom odgovornošću za turizam i ugostiteljstvo, OIB 77129401461</item>
    </derivirana_varijabla>
  </DomainObject.Predmet.ProtuStrankaListFormatedOIB>
  <DomainObject.Predmet.ProtuStrankaListFormatedWithAdress>
    <izvorni_sadrzaj>
      <item>ECO TOUR VRLIKA društvo s ograničenom odgovornošću za turizam i ugostiteljstvo, Put česme 4, 21236 Vrlika</item>
    </izvorni_sadrzaj>
    <derivirana_varijabla naziv="DomainObject.Predmet.ProtuStrankaListFormatedWithAdress_1">
      <item>ECO TOUR VRLIKA društvo s ograničenom odgovornošću za turizam i ugostiteljstvo, Put česme 4, 21236 Vrlika</item>
    </derivirana_varijabla>
  </DomainObject.Predmet.ProtuStrankaListFormatedWithAdress>
  <DomainObject.Predmet.ProtuStrankaListFormatedWithAdressOIB>
    <izvorni_sadrzaj>
      <item>ECO TOUR VRLIKA društvo s ograničenom odgovornošću za turizam i ugostiteljstvo, OIB 77129401461, Put česme 4, 21236 Vrlika</item>
    </izvorni_sadrzaj>
    <derivirana_varijabla naziv="DomainObject.Predmet.ProtuStrankaListFormatedWithAdressOIB_1">
      <item>ECO TOUR VRLIKA društvo s ograničenom odgovornošću za turizam i ugostiteljstvo, OIB 77129401461, Put česme 4, 21236 Vrlika</item>
    </derivirana_varijabla>
  </DomainObject.Predmet.ProtuStrankaListFormatedWithAdressOIB>
  <DomainObject.Predmet.ProtuStrankaListNazivFormated>
    <izvorni_sadrzaj>
      <item>ECO TOUR VRLIKA društvo s ograničenom odgovornošću za turizam i ugostiteljstvo</item>
    </izvorni_sadrzaj>
    <derivirana_varijabla naziv="DomainObject.Predmet.ProtuStrankaListNazivFormated_1">
      <item>ECO TOUR VRLIKA društvo s ograničenom odgovornošću za turizam i ugostiteljstvo</item>
    </derivirana_varijabla>
  </DomainObject.Predmet.ProtuStrankaListNazivFormated>
  <DomainObject.Predmet.ProtuStrankaListNazivFormatedOIB>
    <izvorni_sadrzaj>
      <item>ECO TOUR VRLIKA društvo s ograničenom odgovornošću za turizam i ugostiteljstvo, OIB 77129401461</item>
    </izvorni_sadrzaj>
    <derivirana_varijabla naziv="DomainObject.Predmet.ProtuStrankaListNazivFormatedOIB_1">
      <item>ECO TOUR VRLIKA društvo s ograničenom odgovornošću za turizam i ugostiteljstvo, OIB 77129401461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 TOUR VRLIKA društvo s ograničenom odgovornošću za turizam i ugostiteljstvo</izvorni_sadrzaj>
    <derivirana_varijabla naziv="DomainObject.Predmet.ProtustrankaIDrugi_1">ECO TOUR VRLIKA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 TOUR VRLIKA društvo s ograničenom odgovornošću za turizam i ugostiteljstvo, OIB 77129401461, Put česme 4, 21236 Vrlika</izvorni_sadrzaj>
    <derivirana_varijabla naziv="DomainObject.Predmet.ProtustrankaIDrugiAdressOIB_1">ECO TOUR VRLIKA društvo s ograničenom odgovornošću za turizam i ugostiteljstvo, OIB 77129401461, Put česme 4,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TOUR VRLIKA društvo s ograničenom odgovornošću za turizam i ugostiteljstvo</item>
      <item>FINANCIJSKA AGENCIJA, RC SPLIT</item>
    </izvorni_sadrzaj>
    <derivirana_varijabla naziv="DomainObject.Predmet.SudioniciListNaziv_1">
      <item>ECO TOUR VRLIKA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ECO TOUR VRLIKA društvo s ograničenom odgovornošću za turizam i ugostiteljstvo, OIB 77129401461, Put česme 4,21236 Vrlika</item>
      <item>FINANCIJSKA AGENCIJA, RC SPLIT, OIB 85821130368, Mažuranićevo šetalište 24 b,21000 Split</item>
    </izvorni_sadrzaj>
    <derivirana_varijabla naziv="DomainObject.Predmet.SudioniciListAdressOIB_1">
      <item>ECO TOUR VRLIKA društvo s ograničenom odgovornošću za turizam i ugostiteljstvo, OIB 77129401461, Put česme 4,21236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77129401461</item>
      <item>, OIB 85821130368</item>
    </izvorni_sadrzaj>
    <derivirana_varijabla naziv="DomainObject.Predmet.SudioniciListNazivOIB_1">
      <item>, OIB 77129401461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B9B92-6506-48AF-B7B4-AFBA72908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1809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2016-11-24T08:08:00Z</dcterms:created>
  <dc:creator>nmarkovic</dc:creator>
  <cp:lastModifiedBy>Ana Golub Gruić</cp:lastModifiedBy>
  <cp:lastPrinted>2016-11-24T08:08:00Z</cp:lastPrinted>
  <dcterms:modified xmlns:xsi="http://www.w3.org/2001/XMLSchema-instance" xsi:type="dcterms:W3CDTF">2016-11-24T09:09:00Z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