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c194" w14:paraId="32ac194" w:rsidRDefault="0096455C" w:rsidP="00910611" w:rsidR="0096455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6455C" w:rsidP="00910611" w:rsidR="0096455C">
      <w:r>
        <w:rPr>
          <w:rFonts w:eastAsia="MS Mincho"/>
        </w:rPr>
        <w:t xml:space="preserve">   REPUBLIKA HRVATSKA</w:t>
      </w:r>
    </w:p>
    <w:p w:rsidRDefault="0096455C" w:rsidP="00910611" w:rsidR="0096455C">
      <w:r>
        <w:rPr>
          <w:rFonts w:eastAsia="MS Mincho"/>
        </w:rPr>
        <w:t>TRGOVAČKI SUD U RIJECI</w:t>
      </w:r>
    </w:p>
    <w:p w:rsidRDefault="0096455C" w:rsidR="0096455C"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F1410F">
        <w:t>537</w:t>
      </w:r>
      <w:r w:rsidR="00B91EA2" w:rsidRPr="00725557">
        <w:t>/18-2</w:t>
      </w:r>
    </w:p>
    <w:p w:rsidRDefault="00706091" w:rsidP="00BB294D" w:rsidR="00706091" w:rsidRPr="00725557">
      <w:pPr>
        <w:jc w:val="center"/>
        <w:rPr>
          <w:bCs/>
        </w:rPr>
      </w:pP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DD4C75">
        <w:rPr>
          <w:rFonts w:cs="Arial"/>
        </w:rPr>
        <w:t xml:space="preserve">BELAERA d.o.o. za građenje, ugostiteljstvo i druge poslovne usluge, Rijeka, Silva </w:t>
      </w:r>
      <w:proofErr w:type="spellStart"/>
      <w:r w:rsidR="00DD4C75">
        <w:rPr>
          <w:rFonts w:cs="Arial"/>
        </w:rPr>
        <w:t>Milenića</w:t>
      </w:r>
      <w:proofErr w:type="spellEnd"/>
      <w:r w:rsidR="00DD4C75">
        <w:rPr>
          <w:rFonts w:cs="Arial"/>
        </w:rPr>
        <w:t xml:space="preserve"> Lovre 13, OIB 11067736108,</w:t>
      </w:r>
      <w:r w:rsidR="00A63DE1" w:rsidRPr="00725557">
        <w:rPr>
          <w:rFonts w:cs="Arial"/>
        </w:rPr>
        <w:t xml:space="preserve"> </w:t>
      </w:r>
      <w:r w:rsidR="0055769C" w:rsidRPr="00725557">
        <w:t xml:space="preserve">dana </w:t>
      </w:r>
      <w:r w:rsidR="00FE0BC5" w:rsidRPr="00725557">
        <w:t>01. listopada 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DD4C75">
        <w:t xml:space="preserve">STOJANU BELAIĆ, Rijeka, Silve </w:t>
      </w:r>
      <w:proofErr w:type="spellStart"/>
      <w:r w:rsidR="00DD4C75">
        <w:t>Milenića</w:t>
      </w:r>
      <w:proofErr w:type="spellEnd"/>
      <w:r w:rsidR="00DD4C75">
        <w:t xml:space="preserve"> Lovre 13, OIB 28740617133 </w:t>
      </w:r>
      <w:r w:rsidR="00C83F8A" w:rsidRPr="00725557">
        <w:t>osobi</w:t>
      </w:r>
      <w:r w:rsidR="0077519F" w:rsidRPr="00725557">
        <w:t xml:space="preserve"> ovlaštenoj za zastupanje dužnika</w:t>
      </w:r>
      <w:r w:rsidR="00A82D3C" w:rsidRPr="00725557">
        <w:t xml:space="preserve"> trgovačkog društva</w:t>
      </w:r>
      <w:r w:rsidR="0077519F" w:rsidRPr="00725557">
        <w:t xml:space="preserve"> </w:t>
      </w:r>
      <w:r w:rsidR="00DD4C75" w:rsidRPr="00DD4C75">
        <w:rPr>
          <w:rFonts w:cs="Arial"/>
        </w:rPr>
        <w:t xml:space="preserve">BELAERA d.o.o. za građenje, ugostiteljstvo i druge poslovne usluge, Rijeka, Silva </w:t>
      </w:r>
      <w:proofErr w:type="spellStart"/>
      <w:r w:rsidR="00DD4C75" w:rsidRPr="00DD4C75">
        <w:rPr>
          <w:rFonts w:cs="Arial"/>
        </w:rPr>
        <w:t>Milenića</w:t>
      </w:r>
      <w:proofErr w:type="spellEnd"/>
      <w:r w:rsidR="00DD4C75" w:rsidRPr="00DD4C75">
        <w:rPr>
          <w:rFonts w:cs="Arial"/>
        </w:rPr>
        <w:t xml:space="preserve"> Lovre 13, OIB 11067736108</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 xml:space="preserve">u iznosu 1.000,00 kn (slovima: </w:t>
      </w:r>
      <w:proofErr w:type="spellStart"/>
      <w:r w:rsidR="00962101" w:rsidRPr="00725557">
        <w:t>tisućukuna</w:t>
      </w:r>
      <w:proofErr w:type="spellEnd"/>
      <w:r w:rsidR="00962101" w:rsidRPr="00725557">
        <w:t>) u korist Fonda za namirenje troškova stečajnog postupka na račun ovoga suda broj IBAN: HR59 2390 0011 3000 0270 3, poziv na broj 2222-</w:t>
      </w:r>
      <w:r w:rsidR="00F1410F">
        <w:t>537</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F1410F">
        <w:rPr>
          <w:bCs/>
        </w:rPr>
        <w:t>537</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DD4C75" w:rsidRPr="00DD4C75">
        <w:t>28740617133</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F1410F">
        <w:rPr>
          <w:bCs/>
        </w:rPr>
        <w:t>537</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rsidRPr="00725557">
      <w:pPr>
        <w:jc w:val="center"/>
        <w:rPr>
          <w:bCs/>
        </w:rPr>
      </w:pPr>
      <w:r w:rsidRPr="00725557">
        <w:rPr>
          <w:bCs/>
        </w:rPr>
        <w:t>Obrazloženje</w:t>
      </w:r>
    </w:p>
    <w:p w:rsidRDefault="009E0377" w:rsidP="00BB294D" w:rsidR="009E0377"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rsidRPr="0072555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DD4C75">
        <w:rPr>
          <w:bCs/>
        </w:rPr>
        <w:t>33.721,09</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rsidRPr="00725557">
      <w:pPr>
        <w:jc w:val="center"/>
      </w:pPr>
      <w:r w:rsidRPr="00725557">
        <w:t>U Rijeci</w:t>
      </w:r>
      <w:r w:rsidR="00BB294D" w:rsidRPr="00725557">
        <w:t xml:space="preserve">, </w:t>
      </w:r>
      <w:r w:rsidR="00FE0BC5" w:rsidRPr="00725557">
        <w:t>01. listopada 2018</w:t>
      </w:r>
      <w:r w:rsidR="009E0377" w:rsidRPr="00725557">
        <w:t>.</w:t>
      </w:r>
      <w:r w:rsidR="00FE0BC5" w:rsidRPr="00725557">
        <w:t xml:space="preserve"> godine</w:t>
      </w:r>
    </w:p>
    <w:p w:rsidRDefault="004B5C22" w:rsidP="004B5C22" w:rsidR="004B5C22" w:rsidRPr="00725557">
      <w:pPr>
        <w:jc w:val="center"/>
      </w:pPr>
      <w:r w:rsidRPr="00725557">
        <w:tab/>
      </w: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96455C" w:rsidR="00B91EA2" w:rsidRPr="00725557">
      <w:pPr>
        <w:ind w:firstLine="708" w:left="1416"/>
        <w:jc w:val="right"/>
        <w:rPr>
          <w:sz w:val="28"/>
        </w:rPr>
      </w:pPr>
      <w:r w:rsidRPr="00725557">
        <w:tab/>
      </w:r>
      <w:r w:rsidRPr="00725557">
        <w:tab/>
      </w:r>
      <w:r w:rsidRPr="00725557">
        <w:tab/>
      </w:r>
      <w:r w:rsidRPr="00725557">
        <w:tab/>
      </w:r>
      <w:r w:rsidR="00BB294D" w:rsidRPr="00725557">
        <w:t xml:space="preserve">Daniela </w:t>
      </w:r>
      <w:r w:rsidR="004B5C22" w:rsidRPr="00725557">
        <w:t>Korlević</w:t>
      </w:r>
      <w:r w:rsidR="00725557">
        <w:t xml:space="preserve"> </w:t>
      </w:r>
    </w:p>
    <w:p w:rsidRDefault="00725557" w:rsidP="00FE0BC5" w:rsidR="00725557" w:rsidRPr="00725557">
      <w:pPr>
        <w:ind w:firstLine="708" w:left="1416"/>
        <w:jc w:val="right"/>
      </w:pPr>
    </w:p>
    <w:p w:rsidRDefault="00EA694B" w:rsidP="00EA694B" w:rsidR="00EA694B" w:rsidRPr="00725557">
      <w:pPr>
        <w:ind w:firstLine="708" w:left="1416"/>
        <w:jc w:val="right"/>
      </w:pPr>
    </w:p>
    <w:p w:rsidRDefault="00EA694B" w:rsidP="00EA694B" w:rsidR="00EA694B" w:rsidRPr="00725557">
      <w:pPr>
        <w:ind w:firstLine="708" w:left="1416"/>
        <w:jc w:val="right"/>
      </w:pPr>
    </w:p>
    <w:p w:rsidRDefault="00BB294D" w:rsidP="00BB294D" w:rsidR="00BB294D" w:rsidRPr="00725557">
      <w:pPr>
        <w:jc w:val="both"/>
        <w:rPr>
          <w:bCs/>
        </w:rPr>
      </w:pPr>
      <w:r w:rsidRPr="00725557">
        <w:rPr>
          <w:bCs/>
        </w:rPr>
        <w:t>UPUTA O PRAVNOM LIJEKU:</w:t>
      </w:r>
    </w:p>
    <w:p w:rsidRDefault="00BB294D" w:rsidP="00BB294D" w:rsidR="00BB294D" w:rsidRPr="00725557">
      <w:pPr>
        <w:jc w:val="both"/>
      </w:pPr>
      <w:r w:rsidRPr="00725557">
        <w:t>Protiv ovog rješenja dopuštena je žalba</w:t>
      </w:r>
      <w:r w:rsidR="00C430C9" w:rsidRPr="00725557">
        <w:t>.</w:t>
      </w:r>
      <w:r w:rsidR="00962101" w:rsidRPr="00725557">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725557">
        <w:t xml:space="preserve"> </w:t>
      </w:r>
    </w:p>
    <w:p w:rsidRDefault="001505D3" w:rsidP="00BB294D" w:rsidR="001505D3" w:rsidRPr="00725557">
      <w:pPr>
        <w:jc w:val="both"/>
      </w:pPr>
    </w:p>
    <w:p w:rsidRDefault="001505D3" w:rsidP="00BB294D" w:rsidR="001505D3" w:rsidRPr="00725557">
      <w:pPr>
        <w:jc w:val="both"/>
      </w:pPr>
    </w:p>
    <w:p w:rsidRDefault="00BC2635" w:rsidR="00BC2635" w:rsidRPr="00725557"/>
    <w:sectPr w:rsidSect="009E0377" w:rsidR="00BC2635" w:rsidRPr="0072555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F1410F">
      <w:t>537</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6E6F"/>
    <w:rsid w:val="005C5423"/>
    <w:rsid w:val="00616C78"/>
    <w:rsid w:val="006312BB"/>
    <w:rsid w:val="006361EF"/>
    <w:rsid w:val="00646A80"/>
    <w:rsid w:val="006651FF"/>
    <w:rsid w:val="006B38C8"/>
    <w:rsid w:val="006D5E17"/>
    <w:rsid w:val="006D775C"/>
    <w:rsid w:val="006E4C51"/>
    <w:rsid w:val="00706091"/>
    <w:rsid w:val="00714ADD"/>
    <w:rsid w:val="00725557"/>
    <w:rsid w:val="0077519F"/>
    <w:rsid w:val="007D1DA7"/>
    <w:rsid w:val="00881E1F"/>
    <w:rsid w:val="00884401"/>
    <w:rsid w:val="00892F59"/>
    <w:rsid w:val="008B003F"/>
    <w:rsid w:val="008C25C3"/>
    <w:rsid w:val="008C7C65"/>
    <w:rsid w:val="008D1CB9"/>
    <w:rsid w:val="008D5892"/>
    <w:rsid w:val="008F1A0D"/>
    <w:rsid w:val="0091040A"/>
    <w:rsid w:val="00917084"/>
    <w:rsid w:val="00943F2B"/>
    <w:rsid w:val="00962101"/>
    <w:rsid w:val="0096455C"/>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5639E"/>
    <w:rsid w:val="00D972F3"/>
    <w:rsid w:val="00DA16BD"/>
    <w:rsid w:val="00DC2B65"/>
    <w:rsid w:val="00DD4C75"/>
    <w:rsid w:val="00DF01A9"/>
    <w:rsid w:val="00DF66A4"/>
    <w:rsid w:val="00E02E3E"/>
    <w:rsid w:val="00E52507"/>
    <w:rsid w:val="00E661F3"/>
    <w:rsid w:val="00EA694B"/>
    <w:rsid w:val="00EB5FE6"/>
    <w:rsid w:val="00ED6B72"/>
    <w:rsid w:val="00F02B32"/>
    <w:rsid w:val="00F1410F"/>
    <w:rsid w:val="00F45504"/>
    <w:rsid w:val="00F96A2B"/>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96455C"/>
    <w:rPr>
      <w:color w:val="808080"/>
      <w:bdr w:space="0" w:sz="0" w:color="auto" w:val="none"/>
      <w:shd w:fill="auto" w:color="auto" w:val="clear"/>
    </w:rPr>
  </w:style>
  <w:style w:customStyle="true" w:styleId="eSPISCCParagraphDefaultFont" w:type="character">
    <w:name w:val="eSPIS_CC_Paragraph Default Font"/>
    <w:basedOn w:val="Zadanifontodlomka"/>
    <w:rsid w:val="0096455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6455C"/>
    <w:rPr>
      <w:bCs/>
      <w:bdr w:space="0" w:sz="0" w:color="auto" w:val="none"/>
      <w:shd w:fill="FFFFCC" w:color="auto" w:val="clear"/>
      <w:lang w:val="hr-HR"/>
    </w:rPr>
  </w:style>
  <w:style w:customStyle="true" w:styleId="PozadinaSvijetloCrvena" w:type="character">
    <w:name w:val="Pozadina_SvijetloCrvena"/>
    <w:basedOn w:val="eSPISCCParagraphDefaultFont"/>
    <w:rsid w:val="0096455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455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96455C"/>
    <w:rPr>
      <w:color w:val="808080"/>
      <w:bdr w:color="auto" w:space="0" w:sz="0" w:val="none"/>
      <w:shd w:color="auto" w:fill="auto" w:val="clear"/>
    </w:rPr>
  </w:style>
  <w:style w:customStyle="1" w:styleId="eSPISCCParagraphDefaultFont" w:type="character">
    <w:name w:val="eSPIS_CC_Paragraph Default Font"/>
    <w:basedOn w:val="Zadanifontodlomka"/>
    <w:rsid w:val="0096455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6455C"/>
    <w:rPr>
      <w:bCs/>
      <w:bdr w:color="auto" w:space="0" w:sz="0" w:val="none"/>
      <w:shd w:color="auto" w:fill="FFFFCC" w:val="clear"/>
      <w:lang w:val="hr-HR"/>
    </w:rPr>
  </w:style>
  <w:style w:customStyle="1" w:styleId="PozadinaSvijetloCrvena" w:type="character">
    <w:name w:val="Pozadina_SvijetloCrvena"/>
    <w:basedOn w:val="eSPISCCParagraphDefaultFont"/>
    <w:rsid w:val="0096455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6455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St-537/2018</izvorni_sadrzaj>
    <derivirana_varijabla naziv="DomainObject.Predmet.OznakaBroj_1">St-537/2018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BELAERA d.o.o.</izvorni_sadrzaj>
    <derivirana_varijabla naziv="DomainObject.Predmet.ProtustrankaFormated_1">  BELAERA d.o.o.</derivirana_varijabla>
  </DomainObject.Predmet.ProtustrankaFormated>
  <DomainObject.Predmet.ProtustrankaFormatedOIB>
    <izvorni_sadrzaj>  BELAERA d.o.o., OIB 11067736108</izvorni_sadrzaj>
    <derivirana_varijabla naziv="DomainObject.Predmet.ProtustrankaFormatedOIB_1">  BELAERA d.o.o., OIB 11067736108</derivirana_varijabla>
  </DomainObject.Predmet.ProtustrankaFormatedOIB>
  <DomainObject.Predmet.ProtustrankaFormatedWithAdress>
    <izvorni_sadrzaj> BELAERA d.o.o., Silva Milenića Lovre 13, 51000 Rijeka</izvorni_sadrzaj>
    <derivirana_varijabla naziv="DomainObject.Predmet.ProtustrankaFormatedWithAdress_1"> BELAERA d.o.o., Silva Milenića Lovre 13, 51000 Rijeka</derivirana_varijabla>
  </DomainObject.Predmet.ProtustrankaFormatedWithAdress>
  <DomainObject.Predmet.ProtustrankaFormatedWithAdressOIB>
    <izvorni_sadrzaj> BELAERA d.o.o., OIB 11067736108, Silva Milenića Lovre 13, 51000 Rijeka</izvorni_sadrzaj>
    <derivirana_varijabla naziv="DomainObject.Predmet.ProtustrankaFormatedWithAdressOIB_1"> BELAERA d.o.o., OIB 11067736108, Silva Milenića Lovre 13, 51000 Rijeka</derivirana_varijabla>
  </DomainObject.Predmet.ProtustrankaFormatedWithAdressOIB>
  <DomainObject.Predmet.ProtustrankaWithAdress>
    <izvorni_sadrzaj>BELAERA d.o.o. Silva Milenića Lovre 13, 51000 Rijeka</izvorni_sadrzaj>
    <derivirana_varijabla naziv="DomainObject.Predmet.ProtustrankaWithAdress_1">BELAERA d.o.o. Silva Milenića Lovre 13, 51000 Rijeka</derivirana_varijabla>
  </DomainObject.Predmet.ProtustrankaWithAdress>
  <DomainObject.Predmet.ProtustrankaWithAdressOIB>
    <izvorni_sadrzaj>BELAERA d.o.o., OIB 11067736108, Silva Milenića Lovre 13, 51000 Rijeka</izvorni_sadrzaj>
    <derivirana_varijabla naziv="DomainObject.Predmet.ProtustrankaWithAdressOIB_1">BELAERA d.o.o., OIB 11067736108, Silva Milenića Lovre 13, 51000 Rijeka</derivirana_varijabla>
  </DomainObject.Predmet.ProtustrankaWithAdressOIB>
  <DomainObject.Predmet.ProtustrankaNazivFormated>
    <izvorni_sadrzaj>BELAERA d.o.o.</izvorni_sadrzaj>
    <derivirana_varijabla naziv="DomainObject.Predmet.ProtustrankaNazivFormated_1">BELAERA d.o.o.</derivirana_varijabla>
  </DomainObject.Predmet.ProtustrankaNazivFormated>
  <DomainObject.Predmet.ProtustrankaNazivFormatedOIB>
    <izvorni_sadrzaj>BELAERA d.o.o., OIB 11067736108</izvorni_sadrzaj>
    <derivirana_varijabla naziv="DomainObject.Predmet.ProtustrankaNazivFormatedOIB_1">BELAERA d.o.o., OIB 11067736108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BELAERA d.o.o.</item>
    </izvorni_sadrzaj>
    <derivirana_varijabla naziv="DomainObject.Predmet.ProtuStrankaListFormated_1">
      <item>BELAERA d.o.o.</item>
    </derivirana_varijabla>
  </DomainObject.Predmet.ProtuStrankaListFormated>
  <DomainObject.Predmet.ProtuStrankaListFormatedOIB>
    <izvorni_sadrzaj>
      <item>BELAERA d.o.o., OIB 11067736108</item>
    </izvorni_sadrzaj>
    <derivirana_varijabla naziv="DomainObject.Predmet.ProtuStrankaListFormatedOIB_1">
      <item>BELAERA d.o.o., OIB 11067736108</item>
    </derivirana_varijabla>
  </DomainObject.Predmet.ProtuStrankaListFormatedOIB>
  <DomainObject.Predmet.ProtuStrankaListFormatedWithAdress>
    <izvorni_sadrzaj>
      <item>BELAERA d.o.o., Silva Milenića Lovre 13, 51000 Rijeka</item>
    </izvorni_sadrzaj>
    <derivirana_varijabla naziv="DomainObject.Predmet.ProtuStrankaListFormatedWithAdress_1">
      <item>BELAERA d.o.o., Silva Milenića Lovre 13, 51000 Rijeka</item>
    </derivirana_varijabla>
  </DomainObject.Predmet.ProtuStrankaListFormatedWithAdress>
  <DomainObject.Predmet.ProtuStrankaListFormatedWithAdressOIB>
    <izvorni_sadrzaj>
      <item>BELAERA d.o.o., OIB 11067736108, Silva Milenića Lovre 13, 51000 Rijeka</item>
    </izvorni_sadrzaj>
    <derivirana_varijabla naziv="DomainObject.Predmet.ProtuStrankaListFormatedWithAdressOIB_1">
      <item>BELAERA d.o.o., OIB 11067736108, Silva Milenića Lovre 13, 51000 Rijeka</item>
    </derivirana_varijabla>
  </DomainObject.Predmet.ProtuStrankaListFormatedWithAdressOIB>
  <DomainObject.Predmet.ProtuStrankaListNazivFormated>
    <izvorni_sadrzaj>
      <item>BELAERA d.o.o.</item>
    </izvorni_sadrzaj>
    <derivirana_varijabla naziv="DomainObject.Predmet.ProtuStrankaListNazivFormated_1">
      <item>BELAERA d.o.o.</item>
    </derivirana_varijabla>
  </DomainObject.Predmet.ProtuStrankaListNazivFormated>
  <DomainObject.Predmet.ProtuStrankaListNazivFormatedOIB>
    <izvorni_sadrzaj>
      <item>BELAERA d.o.o., OIB 11067736108</item>
    </izvorni_sadrzaj>
    <derivirana_varijabla naziv="DomainObject.Predmet.ProtuStrankaListNazivFormatedOIB_1">
      <item>BELAERA d.o.o., OIB 11067736108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BELAERA d.o.o.</izvorni_sadrzaj>
    <derivirana_varijabla naziv="DomainObject.Predmet.ProtustrankaIDrugi_1">BELAERA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BELAERA d.o.o., OIB 11067736108, Silva Milenića Lovre 13, 51000 Rijeka</izvorni_sadrzaj>
    <derivirana_varijabla naziv="DomainObject.Predmet.ProtustrankaIDrugiAdressOIB_1">BELAERA d.o.o., OIB 11067736108, Silva Milenića Lovre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BELAERA d.o.o.</item>
    </izvorni_sadrzaj>
    <derivirana_varijabla naziv="DomainObject.Predmet.SudioniciListNaziv_1">
      <item>FINA  Rijeka</item>
      <item>BELAERA d.o.o.</item>
    </derivirana_varijabla>
  </DomainObject.Predmet.SudioniciListNaziv>
  <DomainObject.Predmet.SudioniciListAdressOIB>
    <izvorni_sadrzaj>
      <item>FINA  Rijeka, OIB 85821130368, Frana Kurelca 8,51000 Rijeka</item>
      <item>BELAERA d.o.o., OIB 11067736108, Silva Milenića Lovre 13,51000 Rijeka</item>
    </izvorni_sadrzaj>
    <derivirana_varijabla naziv="DomainObject.Predmet.SudioniciListAdressOIB_1">
      <item>FINA  Rijeka, OIB 85821130368, Frana Kurelca 8,51000 Rijeka</item>
      <item>BELAERA d.o.o., OIB 11067736108, Silva Milenića Lovre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11067736108</item>
    </izvorni_sadrzaj>
    <derivirana_varijabla naziv="DomainObject.Predmet.SudioniciListNazivOIB_1">
      <item>, OIB 85821130368</item>
      <item>, OIB 11067736108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A08675-B163-4C95-8214-1C5FDA33C1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5288</properties:Characters>
  <properties:Lines>106</properties:Lines>
  <properties:Paragraphs>25</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2018-10-01T10:56:00Z</dcterms:created>
  <dc:creator>ksarlija</dc:creator>
  <cp:lastModifiedBy>Jasna Radulović</cp:lastModifiedBy>
  <cp:lastPrinted>2018-10-01T09:08:00Z</cp:lastPrinted>
  <dcterms:modified xmlns:xsi="http://www.w3.org/2001/XMLSchema-instance" xsi:type="dcterms:W3CDTF">2018-10-01T11:03:00Z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(537-18-2 PREDUJAM.docx)</vt:lpwstr>
  </prop:property>
  <prop:property name="CC_coloring" pid="4" fmtid="{D5CDD505-2E9C-101B-9397-08002B2CF9AE}">
    <vt:bool>false</vt:bool>
  </prop:property>
  <prop:property name="BrojStranica" pid="5" fmtid="{D5CDD505-2E9C-101B-9397-08002B2CF9AE}">
    <vt:i4>3</vt:i4>
  </prop:property>
</prop:Properties>
</file>