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9e0a7" w14:paraId="949e0a7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B120CA">
        <w:rPr>
          <w:lang w:val="hr-HR"/>
        </w:rPr>
        <w:t>St-933</w:t>
      </w:r>
      <w:r w:rsidR="00E66FC5">
        <w:rPr>
          <w:lang w:val="hr-HR"/>
        </w:rPr>
        <w:t>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48596B">
        <w:t xml:space="preserve"> NO j.d.o.o., OIB: 47392221059</w:t>
      </w:r>
      <w:r w:rsidR="000E6C6C">
        <w:t xml:space="preserve"> </w:t>
      </w:r>
      <w:r w:rsidR="00E66FC5">
        <w:t>sa</w:t>
      </w:r>
      <w:r w:rsidR="00B3789E">
        <w:t xml:space="preserve"> </w:t>
      </w:r>
      <w:r w:rsidR="00423C7C">
        <w:t>sje</w:t>
      </w:r>
      <w:r w:rsidR="0048596B">
        <w:t>dištem u Ulica Dragutina Renarića 35, 48260 Križevci</w:t>
      </w:r>
      <w:r w:rsidR="0082762B">
        <w:t xml:space="preserve">, </w:t>
      </w:r>
      <w:r w:rsidR="002C5CA3">
        <w:t xml:space="preserve">dana </w:t>
      </w:r>
      <w:r w:rsidR="00F60023">
        <w:t>02</w:t>
      </w:r>
      <w:r w:rsidR="00025B63">
        <w:t>.</w:t>
      </w:r>
      <w:r w:rsidR="00920620">
        <w:t xml:space="preserve"> </w:t>
      </w:r>
      <w:r w:rsidR="00B3789E">
        <w:t>veljače 2016</w:t>
      </w:r>
      <w:r w:rsidR="00920620">
        <w:t xml:space="preserve">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F60023">
        <w:t xml:space="preserve"> SZ) objavljuje sl</w:t>
      </w:r>
      <w:r w:rsidR="00920620">
        <w:t>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>Dužnik</w:t>
      </w:r>
      <w:r w:rsidR="0029395B">
        <w:t xml:space="preserve"> </w:t>
      </w:r>
      <w:r w:rsidR="0048596B">
        <w:t>NO j.d.o.o., OIB: 47392221059 sa sjedištem u Ulica Dragutina Renarića 35, 48260 Križevci</w:t>
      </w:r>
      <w:r w:rsidR="0048596B">
        <w:rPr>
          <w:lang w:val="hr-HR"/>
        </w:rPr>
        <w:t xml:space="preserve"> </w:t>
      </w:r>
      <w:r w:rsidR="008C35DC">
        <w:rPr>
          <w:lang w:val="hr-HR"/>
        </w:rPr>
        <w:t xml:space="preserve">na dan </w:t>
      </w:r>
      <w:r w:rsidR="00E66FC5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48596B">
        <w:t>34.366,72</w:t>
      </w:r>
      <w:r w:rsidR="0048596B">
        <w:rPr>
          <w:lang w:val="hr-HR"/>
        </w:rPr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</w:t>
      </w:r>
      <w:r w:rsidR="009D126C">
        <w:t xml:space="preserve"> dužnika</w:t>
      </w:r>
      <w:r w:rsidR="0048596B" w:rsidRPr="0048596B">
        <w:t xml:space="preserve"> </w:t>
      </w:r>
      <w:r w:rsidR="0048596B">
        <w:t>NO j.d.o.o., OIB: 47392221059 sa sjedištem u Ulica Dragutina Renarića 35, 48260 Križevci</w:t>
      </w:r>
      <w:r w:rsidR="00240D54">
        <w:t>,</w:t>
      </w:r>
      <w:r w:rsidR="00B42637">
        <w:t xml:space="preserve">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E66FC5" w:rsidR="005B14E1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8633D6">
        <w:rPr>
          <w:lang w:val="hr-HR"/>
        </w:rPr>
        <w:t xml:space="preserve"> ovome sudu d</w:t>
      </w:r>
      <w:r w:rsidR="0048596B">
        <w:rPr>
          <w:lang w:val="hr-HR"/>
        </w:rPr>
        <w:t>ana 27</w:t>
      </w:r>
      <w:r w:rsidR="0029395B">
        <w:rPr>
          <w:lang w:val="hr-HR"/>
        </w:rPr>
        <w:t>.11</w:t>
      </w:r>
      <w:r w:rsidR="00E66FC5">
        <w:rPr>
          <w:lang w:val="hr-HR"/>
        </w:rPr>
        <w:t>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48596B">
        <w:t>NO j.d.o.o., OIB: 47392221059 sa sjedištem u Ulica Dragutina Renarića 35, 48260 Križevci.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E66FC5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</w:t>
      </w:r>
      <w:r w:rsidR="0048596B">
        <w:t>iznosu od 34.366,72</w:t>
      </w:r>
      <w:r w:rsidR="000E6C6C">
        <w:rPr>
          <w:lang w:val="hr-HR"/>
        </w:rPr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F60023">
        <w:rPr>
          <w:lang w:val="hr-HR"/>
        </w:rPr>
        <w:t>02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3789E">
        <w:rPr>
          <w:lang w:val="hr-HR"/>
        </w:rPr>
        <w:t>veljače 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BB63AD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4E5A" w:rsidP="007F64E0" w:rsidR="00A44E5A">
      <w:r>
        <w:separator/>
      </w:r>
    </w:p>
  </w:endnote>
  <w:endnote w:id="0" w:type="continuationSeparator">
    <w:p w:rsidRDefault="00A44E5A" w:rsidP="007F64E0" w:rsidR="00A44E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4E5A" w:rsidP="007F64E0" w:rsidR="00A44E5A">
      <w:r>
        <w:separator/>
      </w:r>
    </w:p>
  </w:footnote>
  <w:footnote w:id="0" w:type="continuationSeparator">
    <w:p w:rsidRDefault="00A44E5A" w:rsidP="007F64E0" w:rsidR="00A44E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B120CA">
      <w:rPr>
        <w:lang w:val="hr-HR"/>
      </w:rPr>
      <w:t>St-933</w:t>
    </w:r>
    <w:r w:rsidR="00E66FC5">
      <w:rPr>
        <w:lang w:val="hr-HR"/>
      </w:rPr>
      <w:t>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B7794" w:rsidRPr="00CB7794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071C"/>
    <w:rsid w:val="000E104E"/>
    <w:rsid w:val="000E4A0B"/>
    <w:rsid w:val="000E6C6C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5ECA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0D54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395B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3C7C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8596B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0864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2CF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5C8"/>
    <w:rsid w:val="00692BF3"/>
    <w:rsid w:val="006A2451"/>
    <w:rsid w:val="006A6246"/>
    <w:rsid w:val="006A727E"/>
    <w:rsid w:val="006A7FA4"/>
    <w:rsid w:val="006B1282"/>
    <w:rsid w:val="006C6589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0E96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33D6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126C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44E5A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01F4"/>
    <w:rsid w:val="00AC223D"/>
    <w:rsid w:val="00AD0870"/>
    <w:rsid w:val="00AD1091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20CA"/>
    <w:rsid w:val="00B14BE8"/>
    <w:rsid w:val="00B16CA0"/>
    <w:rsid w:val="00B17F04"/>
    <w:rsid w:val="00B23813"/>
    <w:rsid w:val="00B25788"/>
    <w:rsid w:val="00B26F7E"/>
    <w:rsid w:val="00B3789E"/>
    <w:rsid w:val="00B416DA"/>
    <w:rsid w:val="00B41B30"/>
    <w:rsid w:val="00B41C36"/>
    <w:rsid w:val="00B42637"/>
    <w:rsid w:val="00B42964"/>
    <w:rsid w:val="00B56B55"/>
    <w:rsid w:val="00B61DDF"/>
    <w:rsid w:val="00B64251"/>
    <w:rsid w:val="00B64E05"/>
    <w:rsid w:val="00B66D68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3AD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39DF"/>
    <w:rsid w:val="00C25A56"/>
    <w:rsid w:val="00C31D2A"/>
    <w:rsid w:val="00C330BD"/>
    <w:rsid w:val="00C330CC"/>
    <w:rsid w:val="00C34071"/>
    <w:rsid w:val="00C403B9"/>
    <w:rsid w:val="00C42AC5"/>
    <w:rsid w:val="00C4508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0FF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94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47AE6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01ED"/>
    <w:rsid w:val="00DB314C"/>
    <w:rsid w:val="00DB35A8"/>
    <w:rsid w:val="00DB5148"/>
    <w:rsid w:val="00DC176B"/>
    <w:rsid w:val="00DC19E3"/>
    <w:rsid w:val="00DC52BF"/>
    <w:rsid w:val="00DC6ABC"/>
    <w:rsid w:val="00DC71FE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66FC5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0023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77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77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779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77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77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B77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77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77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77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77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933</izvorni_sadrzaj>
    <derivirana_varijabla naziv="DomainObject.Predmet.Broj_1">933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2015.</izvorni_sadrzaj>
    <derivirana_varijabla naziv="DomainObject.Predmet.DatumOsnivanja_1">27.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St-933/2015</izvorni_sadrzaj>
    <derivirana_varijabla naziv="DomainObject.Predmet.OznakaBroj_1">St-933/2015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 jednostavno društvo s ograničenom odgovornošću za usluge i trgovinu</izvorni_sadrzaj>
    <derivirana_varijabla naziv="DomainObject.Predmet.ProtustrankaFormated_1">  NO jednostavno društvo s ograničenom odgovornošću za usluge i trgovinu</derivirana_varijabla>
  </DomainObject.Predmet.ProtustrankaFormated>
  <DomainObject.Predmet.ProtustrankaFormatedOIB>
    <izvorni_sadrzaj>  NO jednostavno društvo s ograničenom odgovornošću za usluge i trgovinu, OIB 47392221059</izvorni_sadrzaj>
    <derivirana_varijabla naziv="DomainObject.Predmet.ProtustrankaFormatedOIB_1">  NO jednostavno društvo s ograničenom odgovornošću za usluge i trgovinu, OIB 47392221059</derivirana_varijabla>
  </DomainObject.Predmet.ProtustrankaFormatedOIB>
  <DomainObject.Predmet.ProtustrankaFormatedWithAdress>
    <izvorni_sadrzaj> NO jednostavno društvo s ograničenom odgovornošću za usluge i trgovinu, Ulica Dragutina Renarića 35, 48260 Križevci</izvorni_sadrzaj>
    <derivirana_varijabla naziv="DomainObject.Predmet.ProtustrankaFormatedWithAdress_1"> NO jednostavno društvo s ograničenom odgovornošću za usluge i trgovinu, Ulica Dragutina Renarića 35, 48260 Križevci</derivirana_varijabla>
  </DomainObject.Predmet.ProtustrankaFormatedWithAdress>
  <DomainObject.Predmet.ProtustrankaFormatedWithAdressOIB>
    <izvorni_sadrzaj> NO jednostavno društvo s ograničenom odgovornošću za usluge i trgovinu, OIB 47392221059, Ulica Dragutina Renarića 35, 48260 Križevci</izvorni_sadrzaj>
    <derivirana_varijabla naziv="DomainObject.Predmet.ProtustrankaFormatedWithAdressOIB_1"> NO jednostavno društvo s ograničenom odgovornošću za usluge i trgovinu, OIB 47392221059, Ulica Dragutina Renarića 35, 48260 Križevci</derivirana_varijabla>
  </DomainObject.Predmet.ProtustrankaFormatedWithAdressOIB>
  <DomainObject.Predmet.ProtustrankaWithAdress>
    <izvorni_sadrzaj>NO jednostavno društvo s ograničenom odgovornošću za usluge i trgovinu Ulica Dragutina Renarića 35, 48260 Križevci</izvorni_sadrzaj>
    <derivirana_varijabla naziv="DomainObject.Predmet.ProtustrankaWithAdress_1">NO jednostavno društvo s ograničenom odgovornošću za usluge i trgovinu Ulica Dragutina Renarića 35, 48260 Križevci</derivirana_varijabla>
  </DomainObject.Predmet.ProtustrankaWithAdress>
  <DomainObject.Predmet.ProtustrankaWithAdressOIB>
    <izvorni_sadrzaj>NO jednostavno društvo s ograničenom odgovornošću za usluge i trgovinu, OIB 47392221059, Ulica Dragutina Renarića 35, 48260 Križevci</izvorni_sadrzaj>
    <derivirana_varijabla naziv="DomainObject.Predmet.ProtustrankaWithAdressOIB_1">NO jednostavno društvo s ograničenom odgovornošću za usluge i trgovinu, OIB 47392221059, Ulica Dragutina Renarića 35, 48260 Križevci</derivirana_varijabla>
  </DomainObject.Predmet.ProtustrankaWithAdressOIB>
  <DomainObject.Predmet.ProtustrankaNazivFormated>
    <izvorni_sadrzaj>NO jednostavno društvo s ograničenom odgovornošću za usluge i trgovinu</izvorni_sadrzaj>
    <derivirana_varijabla naziv="DomainObject.Predmet.ProtustrankaNazivFormated_1">NO jednostavno društvo s ograničenom odgovornošću za usluge i trgovinu</derivirana_varijabla>
  </DomainObject.Predmet.ProtustrankaNazivFormated>
  <DomainObject.Predmet.ProtustrankaNazivFormatedOIB>
    <izvorni_sadrzaj>NO jednostavno društvo s ograničenom odgovornošću za usluge i trgovinu, OIB 47392221059</izvorni_sadrzaj>
    <derivirana_varijabla naziv="DomainObject.Predmet.ProtustrankaNazivFormatedOIB_1">NO jednostavno društvo s ograničenom odgovornošću za usluge i trgovinu, OIB 47392221059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34366.72</izvorni_sadrzaj>
    <derivirana_varijabla naziv="DomainObject.Predmet.TrenutnaVrijednost_1">34366.72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 jednostavno društvo s ograničenom odgovornošću za usluge i trgovinu</item>
    </izvorni_sadrzaj>
    <derivirana_varijabla naziv="DomainObject.Predmet.ProtuStrankaListFormated_1">
      <item>NO jednostavno društvo s ograničenom odgovornošću za usluge i trgovinu</item>
    </derivirana_varijabla>
  </DomainObject.Predmet.ProtuStrankaListFormated>
  <DomainObject.Predmet.ProtuStrankaListFormatedOIB>
    <izvorni_sadrzaj>
      <item>NO jednostavno društvo s ograničenom odgovornošću za usluge i trgovinu, OIB 47392221059</item>
    </izvorni_sadrzaj>
    <derivirana_varijabla naziv="DomainObject.Predmet.ProtuStrankaListFormatedOIB_1">
      <item>NO jednostavno društvo s ograničenom odgovornošću za usluge i trgovinu, OIB 47392221059</item>
    </derivirana_varijabla>
  </DomainObject.Predmet.ProtuStrankaListFormatedOIB>
  <DomainObject.Predmet.ProtuStrankaListFormatedWithAdress>
    <izvorni_sadrzaj>
      <item>NO jednostavno društvo s ograničenom odgovornošću za usluge i trgovinu, Ulica Dragutina Renarića 35, 48260 Križevci</item>
    </izvorni_sadrzaj>
    <derivirana_varijabla naziv="DomainObject.Predmet.ProtuStrankaListFormatedWithAdress_1">
      <item>NO jednostavno društvo s ograničenom odgovornošću za usluge i trgovinu, Ulica Dragutina Renarića 35, 48260 Križevci</item>
    </derivirana_varijabla>
  </DomainObject.Predmet.ProtuStrankaListFormatedWithAdress>
  <DomainObject.Predmet.ProtuStrankaListFormatedWithAdressOIB>
    <izvorni_sadrzaj>
      <item>NO jednostavno društvo s ograničenom odgovornošću za usluge i trgovinu, OIB 47392221059, Ulica Dragutina Renarića 35, 48260 Križevci</item>
    </izvorni_sadrzaj>
    <derivirana_varijabla naziv="DomainObject.Predmet.ProtuStrankaListFormatedWithAdressOIB_1">
      <item>NO jednostavno društvo s ograničenom odgovornošću za usluge i trgovinu, OIB 47392221059, Ulica Dragutina Renarića 35, 48260 Križevci</item>
    </derivirana_varijabla>
  </DomainObject.Predmet.ProtuStrankaListFormatedWithAdressOIB>
  <DomainObject.Predmet.ProtuStrankaListNazivFormated>
    <izvorni_sadrzaj>
      <item>NO jednostavno društvo s ograničenom odgovornošću za usluge i trgovinu</item>
    </izvorni_sadrzaj>
    <derivirana_varijabla naziv="DomainObject.Predmet.ProtuStrankaListNazivFormated_1">
      <item>NO jednostavno društvo s ograničenom odgovornošću za usluge i trgovinu</item>
    </derivirana_varijabla>
  </DomainObject.Predmet.ProtuStrankaListNazivFormated>
  <DomainObject.Predmet.ProtuStrankaListNazivFormatedOIB>
    <izvorni_sadrzaj>
      <item>NO jednostavno društvo s ograničenom odgovornošću za usluge i trgovinu, OIB 47392221059</item>
    </izvorni_sadrzaj>
    <derivirana_varijabla naziv="DomainObject.Predmet.ProtuStrankaListNazivFormatedOIB_1">
      <item>NO jednostavno društvo s ograničenom odgovornošću za usluge i trgovinu, OIB 47392221059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 jednostavno društvo s ograničenom odgovornošću za usluge i trgovinu</izvorni_sadrzaj>
    <derivirana_varijabla naziv="DomainObject.Predmet.ProtustrankaIDrugi_1">NO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NO jednostavno društvo s ograničenom odgovornošću za usluge i trgovinu, OIB 47392221059, Ulica Dragutina Renarića 35, 48260 Križevci</izvorni_sadrzaj>
    <derivirana_varijabla naziv="DomainObject.Predmet.ProtustrankaIDrugiAdressOIB_1">NO jednostavno društvo s ograničenom odgovornošću za usluge i trgovinu, OIB 47392221059, Ulica Dragutina Renarića 35,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 jednostavno društvo s ograničenom odgovornošću za usluge i trgovinu</item>
      <item>E-oglasna ploča</item>
      <item>Sudski registar, Trgovački sud u Varaždinu</item>
    </izvorni_sadrzaj>
    <derivirana_varijabla naziv="DomainObject.Predmet.SudioniciListNaziv_1">
      <item>Financijska agencija</item>
      <item>NO jednostavno društvo s ograničenom odgovornošću za usluge i trgovinu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NO jednostavno društvo s ograničenom odgovornošću za usluge i trgovinu, OIB 47392221059, Ulica Dragutina Renarića 35,48260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NO jednostavno društvo s ograničenom odgovornošću za usluge i trgovinu, OIB 47392221059, Ulica Dragutina Renarića 35,48260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47392221059</item>
      <item>, OIB null</item>
      <item>, OIB null</item>
    </izvorni_sadrzaj>
    <derivirana_varijabla naziv="DomainObject.Predmet.SudioniciListNazivOIB_1">
      <item>, OIB 85821130368</item>
      <item>, OIB 47392221059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423</properties:Words>
  <properties:Characters>2316</properties:Characters>
  <properties:Lines>66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2016-02-02T09:16:00Z</dcterms:created>
  <dc:creator>user</dc:creator>
  <cp:lastModifiedBy>Maja Marčec</cp:lastModifiedBy>
  <cp:lastPrinted>2016-02-02T11:16:00Z</cp:lastPrinted>
  <dcterms:modified xmlns:xsi="http://www.w3.org/2001/XMLSchema-instance" xsi:type="dcterms:W3CDTF">2016-02-02T11:17:00Z</dcterms:modified>
  <cp:revision>7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