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fbeb" w14:paraId="997fbeb" w:rsidRDefault="00831B8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1501140</wp:posOffset>
            </wp:positionH>
            <wp:positionV relativeFrom="page">
              <wp:posOffset>670560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1B8A" w:rsidP="00831B8A" w:rsidR="00AE649C">
      <w:pPr>
        <w:pStyle w:val="NormaleSPIS"/>
        <w:spacing w:after="0"/>
        <w:ind w:firstLine="0"/>
      </w:pPr>
      <w:r>
        <w:t xml:space="preserve">          Republika Hrvatska</w:t>
      </w:r>
    </w:p>
    <w:p w:rsidRDefault="00831B8A" w:rsidP="00831B8A" w:rsidR="00831B8A">
      <w:pPr>
        <w:pStyle w:val="NormaleSPIS"/>
        <w:spacing w:after="0"/>
        <w:ind w:firstLine="0"/>
      </w:pPr>
      <w:r>
        <w:t xml:space="preserve">     Trgovački sud u Bjelovaru</w:t>
      </w:r>
    </w:p>
    <w:p w:rsidRDefault="00831B8A" w:rsidP="00831B8A" w:rsidR="00831B8A" w:rsidRPr="00B76F3C">
      <w:pPr>
        <w:pStyle w:val="NormaleSPIS"/>
        <w:spacing w:after="0"/>
        <w:ind w:firstLine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31B8A" w:rsidP="00831B8A" w:rsidR="00831B8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831B8A">
        <w:rPr>
          <w:rFonts w:cs="Times New Roman" w:eastAsia="Times New Roman"/>
          <w:noProof/>
          <w:szCs w:val="20"/>
          <w:lang w:eastAsia="hr-HR"/>
        </w:rPr>
        <w:t xml:space="preserve">          5 St-108/2016-41</w:t>
      </w: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31B8A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u stečajnom postupku </w:t>
      </w:r>
      <w:r w:rsidRPr="00831B8A">
        <w:rPr>
          <w:rFonts w:cs="Times New Roman" w:eastAsia="Times New Roman"/>
          <w:szCs w:val="20"/>
          <w:lang w:eastAsia="hr-HR"/>
        </w:rPr>
        <w:t xml:space="preserve">nad dužnikom </w:t>
      </w:r>
      <w:r w:rsidRPr="00831B8A">
        <w:rPr>
          <w:rFonts w:cs="Times New Roman" w:eastAsia="Times New Roman"/>
          <w:noProof/>
          <w:szCs w:val="20"/>
          <w:lang w:eastAsia="hr-HR"/>
        </w:rPr>
        <w:t>DMS d.o.o. za metaloprerađivačku djelatnost i trgovinu, Virovitica, Budrovac Lukački 20, MBS: 010014604, OIB: 18505837457</w:t>
      </w:r>
      <w:r w:rsidRPr="00831B8A">
        <w:rPr>
          <w:rFonts w:cs="Times New Roman" w:eastAsia="Times New Roman"/>
          <w:szCs w:val="20"/>
          <w:lang w:eastAsia="hr-HR"/>
        </w:rPr>
        <w:t xml:space="preserve">, 19. siječnja </w:t>
      </w:r>
      <w:r w:rsidRPr="00831B8A">
        <w:rPr>
          <w:rFonts w:cs="Times New Roman" w:eastAsia="Times New Roman"/>
          <w:noProof/>
          <w:szCs w:val="20"/>
          <w:lang w:eastAsia="hr-HR"/>
        </w:rPr>
        <w:t>2018. donio je</w:t>
      </w: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31B8A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1B8A">
        <w:rPr>
          <w:rFonts w:cs="Times New Roman" w:eastAsia="Times New Roman"/>
          <w:szCs w:val="20"/>
          <w:lang w:eastAsia="hr-HR"/>
        </w:rPr>
        <w:t xml:space="preserve">Nalaže se Financijskoj agenciji da, sukladno </w:t>
      </w:r>
      <w:proofErr w:type="spellStart"/>
      <w:r w:rsidRPr="00831B8A">
        <w:rPr>
          <w:rFonts w:cs="Times New Roman" w:eastAsia="Times New Roman"/>
          <w:szCs w:val="20"/>
          <w:lang w:eastAsia="hr-HR"/>
        </w:rPr>
        <w:t>toč</w:t>
      </w:r>
      <w:proofErr w:type="spellEnd"/>
      <w:r w:rsidRPr="00831B8A">
        <w:rPr>
          <w:rFonts w:cs="Times New Roman" w:eastAsia="Times New Roman"/>
          <w:szCs w:val="20"/>
          <w:lang w:eastAsia="hr-HR"/>
        </w:rPr>
        <w:t xml:space="preserve">. VIII. rješenja </w:t>
      </w:r>
      <w:proofErr w:type="spellStart"/>
      <w:r w:rsidRPr="00831B8A">
        <w:rPr>
          <w:rFonts w:cs="Times New Roman" w:eastAsia="Times New Roman"/>
          <w:szCs w:val="20"/>
          <w:lang w:eastAsia="hr-HR"/>
        </w:rPr>
        <w:t>posl</w:t>
      </w:r>
      <w:proofErr w:type="spellEnd"/>
      <w:r w:rsidRPr="00831B8A">
        <w:rPr>
          <w:rFonts w:cs="Times New Roman" w:eastAsia="Times New Roman"/>
          <w:szCs w:val="20"/>
          <w:lang w:eastAsia="hr-HR"/>
        </w:rPr>
        <w:t xml:space="preserve">. br. St-108/2016-20 od 11. rujna 2017., naloži poslovnoj banci dužnika prijenos zaplijenjenih novčanih sredstava na ime predujma za namirenje troškova stečajnog postupka u iznosu od 5.000,00 kn, s računa dužnika na račun Trgovačkog suda u Bjelovaru </w:t>
      </w:r>
      <w:r w:rsidRPr="00831B8A">
        <w:rPr>
          <w:rFonts w:cs="Times New Roman" w:eastAsia="Times New Roman"/>
          <w:noProof/>
          <w:lang w:eastAsia="hr-HR"/>
        </w:rPr>
        <w:t>IBAN: HR6123900011300000630 model HR05 540-108</w:t>
      </w:r>
      <w:r w:rsidRPr="00831B8A">
        <w:rPr>
          <w:rFonts w:cs="Times New Roman" w:eastAsia="Times New Roman"/>
          <w:szCs w:val="20"/>
          <w:lang w:eastAsia="hr-HR"/>
        </w:rPr>
        <w:t>-16.</w:t>
      </w: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31B8A">
        <w:rPr>
          <w:rFonts w:cs="Times New Roman" w:eastAsia="Times New Roman"/>
          <w:lang w:eastAsia="hr-HR"/>
        </w:rPr>
        <w:t>U Bjelovaru, 19. siječnja 2018.</w:t>
      </w: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831B8A">
        <w:rPr>
          <w:rFonts w:cs="Times New Roman" w:eastAsia="Times New Roman"/>
          <w:lang w:eastAsia="hr-HR"/>
        </w:rPr>
        <w:t xml:space="preserve">                                                                                Stečajna sutkinja</w:t>
      </w: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831B8A">
        <w:rPr>
          <w:rFonts w:cs="Times New Roman" w:eastAsia="Times New Roman"/>
          <w:lang w:eastAsia="hr-HR"/>
        </w:rPr>
        <w:t xml:space="preserve">                                                                           Marija Petrina Kubica v.r.</w:t>
      </w: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31B8A" w:rsidP="00831B8A" w:rsidR="00831B8A" w:rsidRPr="00831B8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969"/>
        <w:rPr>
          <w:rFonts w:cs="Times New Roman" w:eastAsia="Times New Roman"/>
          <w:noProof/>
          <w:szCs w:val="20"/>
          <w:lang w:eastAsia="hr-HR"/>
        </w:rPr>
      </w:pPr>
      <w:r w:rsidRPr="00831B8A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31B8A" w:rsidP="00831B8A" w:rsidR="00831B8A" w:rsidRPr="00831B8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969"/>
        <w:rPr>
          <w:rFonts w:cs="Times New Roman" w:eastAsia="Times New Roman"/>
          <w:noProof/>
          <w:szCs w:val="20"/>
          <w:lang w:eastAsia="hr-HR"/>
        </w:rPr>
      </w:pPr>
      <w:r w:rsidRPr="00831B8A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31B8A" w:rsidP="00831B8A" w:rsidR="00831B8A" w:rsidRPr="00831B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8A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25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St-108/2016-41</izvorni_sadrzaj>
    <derivirana_varijabla naziv="DomainObject.Oznaka_1">St-108/2016-41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DMS d.o.o. za metaloprerađivačku djelatnost i trgovinu, Virovitica zastupanog po punomoćniku Duško Mirić; KOSTA LACMANOVIĆ, odvj.</izvorni_sadrzaj>
    <derivirana_varijabla naziv="DomainObject.Predmet.ProtustrankaFormated_1">  DMS d.o.o. za metaloprerađivačku djelatnost i trgovinu, Virovitica zastupanog po punomoćniku Duško Mirić; KOSTA LACMANOVIĆ, odvj.</derivirana_varijabla>
  </DomainObject.Predmet.ProtustrankaFormated>
  <DomainObject.Predmet.ProtustrankaFormatedOIB>
    <izvorni_sadrzaj>  DMS d.o.o. za metaloprerađivačku djelatnost i trgovinu, Virovitica, OIB 18505837457 zastupanog po punomoćniku Duško Mirić; KOSTA LACMANOVIĆ, odvj.</izvorni_sadrzaj>
    <derivirana_varijabla naziv="DomainObject.Predmet.ProtustrankaFormatedOIB_1">  DMS d.o.o. za metaloprerađivačku djelatnost i trgovinu, Virovitica, OIB 18505837457 zastupanog po punomoćniku Duško Mirić; KOSTA LACMANOVIĆ, odvj.</derivirana_varijabla>
  </DomainObject.Predmet.ProtustrankaFormatedOIB>
  <DomainObject.Predmet.ProtustrankaFormatedWithAdress>
    <izvorni_sadrzaj> DMS d.o.o. za metaloprerađivačku djelatnost i trgovinu, Virovitica, Budrovac Lukački 20, 33000 Virovitica zastupanog po punomoćniku Duško Mirić; KOSTA LACMANOVIĆ, odvj.</izvorni_sadrzaj>
    <derivirana_varijabla naziv="DomainObject.Predmet.ProtustrankaFormatedWithAdress_1"> DMS d.o.o. za metaloprerađivačku djelatnost i trgovinu, Virovitica, Budrovac Lukački 20, 33000 Virovitica zastupanog po punomoćniku Duško Mirić; KOSTA LACMANOVIĆ, odvj.</derivirana_varijabla>
  </DomainObject.Predmet.ProtustrankaFormatedWithAdress>
  <DomainObject.Predmet.ProtustrankaFormatedWithAdressOIB>
    <izvorni_sadrzaj> DMS d.o.o. za metaloprerađivačku djelatnost i trgovinu, Virovitica, OIB 18505837457, Budrovac Lukački 20, 33000 Virovitica zastupanog po punomoćniku Duško Mirić; KOSTA LACMANOVIĆ, odvj.</izvorni_sadrzaj>
    <derivirana_varijabla naziv="DomainObject.Predmet.ProtustrankaFormatedWithAdressOIB_1"> DMS d.o.o. za metaloprerađivačku djelatnost i trgovinu, Virovitica, OIB 18505837457, Budrovac Lukački 20, 33000 Virovitica zastupanog po punomoćniku Duško Mirić; KOSTA LACMANOVIĆ, odvj.</derivirana_varijabla>
  </DomainObject.Predmet.ProtustrankaFormatedWithAdressOIB>
  <DomainObject.Predmet.ProtustrankaWithAdress>
    <izvorni_sadrzaj>DMS d.o.o. za metaloprerađivačku djelatnost i trgovinu, Virovitica Budrovac Lukački 20, 33000 Virovitica</izvorni_sadrzaj>
    <derivirana_varijabla naziv="DomainObject.Predmet.ProtustrankaWithAdress_1">DMS d.o.o. za metaloprerađivačku djelatnost i trgovinu, Virovitica Budrovac Lukački 20, 33000 Virovitica</derivirana_varijabla>
  </DomainObject.Predmet.ProtustrankaWithAdress>
  <DomainObject.Predmet.ProtustrankaWithAdressOIB>
    <izvorni_sadrzaj>DMS d.o.o. za metaloprerađivačku djelatnost i trgovinu, Virovitica, OIB 18505837457, Budrovac Lukački 20, 33000 Virovitica</izvorni_sadrzaj>
    <derivirana_varijabla naziv="DomainObject.Predmet.ProtustrankaWithAdressOIB_1">DMS d.o.o. za metaloprerađivačku djelatnost i trgovinu, Virovitica, OIB 18505837457, Budrovac Lukački 20, 33000 Virovitica</derivirana_varijabla>
  </DomainObject.Predmet.ProtustrankaWithAdressOIB>
  <DomainObject.Predmet.ProtustrankaNazivFormated>
    <izvorni_sadrzaj>DMS d.o.o. za metaloprerađivačku djelatnost i trgovinu, Virovitica</izvorni_sadrzaj>
    <derivirana_varijabla naziv="DomainObject.Predmet.ProtustrankaNazivFormated_1">DMS d.o.o. za metaloprerađivačku djelatnost i trgovinu, Virovitica</derivirana_varijabla>
  </DomainObject.Predmet.ProtustrankaNazivFormated>
  <DomainObject.Predmet.ProtustrankaNazivFormatedOIB>
    <izvorni_sadrzaj>DMS d.o.o. za metaloprerađivačku djelatnost i trgovinu, Virovitica, OIB 18505837457</izvorni_sadrzaj>
    <derivirana_varijabla naziv="DomainObject.Predmet.ProtustrankaNazivFormatedOIB_1">DMS d.o.o. za metaloprerađivačku djelatnost i trgovinu, Virovitica, OIB 18505837457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DMS d.o.o. za metaloprerađivačku djelatnost i trgovinu, Virovitica zastupanog po punomoćniku Duško Mirić; KOSTA LACMANOVIĆ, odvj.</item>
    </izvorni_sadrzaj>
    <derivirana_varijabla naziv="DomainObject.Predmet.ProtuStrankaListFormated_1">
      <item>DMS d.o.o. za metaloprerađivačku djelatnost i trgovinu, Virovitica zastupanog po punomoćniku Duško Mirić; KOSTA LACMANOVIĆ, odvj.</item>
    </derivirana_varijabla>
  </DomainObject.Predmet.ProtuStrankaListFormated>
  <DomainObject.Predmet.ProtuStrankaListFormatedOIB>
    <izvorni_sadrzaj>
      <item>DMS d.o.o. za metaloprerađivačku djelatnost i trgovinu, Virovitica, OIB 18505837457 zastupanog po punomoćniku Duško Mirić; KOSTA LACMANOVIĆ, odvj.</item>
    </izvorni_sadrzaj>
    <derivirana_varijabla naziv="DomainObject.Predmet.ProtuStrankaListFormatedOIB_1">
      <item>DMS d.o.o. za metaloprerađivačku djelatnost i trgovinu, Virovitica, OIB 18505837457 zastupanog po punomoćniku Duško Mirić; KOSTA LACMANOVIĆ, odvj.</item>
    </derivirana_varijabla>
  </DomainObject.Predmet.ProtuStrankaListFormatedOIB>
  <DomainObject.Predmet.ProtuStrankaListFormatedWithAdress>
    <izvorni_sadrzaj>
      <item>DMS d.o.o. za metaloprerađivačku djelatnost i trgovinu, Virovitica, Budrovac Lukački 20, 33000 Virovitica zastupanog po punomoćniku Duško Mirić; KOSTA LACMANOVIĆ, odvj.</item>
    </izvorni_sadrzaj>
    <derivirana_varijabla naziv="DomainObject.Predmet.ProtuStrankaListFormatedWithAdress_1">
      <item>DMS d.o.o. za metaloprerađivačku djelatnost i trgovinu, Virovitica, Budrovac Lukački 20, 33000 Virovitica zastupanog po punomoćniku Duško Mirić; KOSTA LACMANOVIĆ, odvj.</item>
    </derivirana_varijabla>
  </DomainObject.Predmet.ProtuStrankaListFormatedWithAdress>
  <DomainObject.Predmet.ProtuStrankaListFormatedWithAdressOIB>
    <izvorni_sadrzaj>
      <item>DMS d.o.o. za metaloprerađivačku djelatnost i trgovinu, Virovitica, OIB 18505837457, Budrovac Lukački 20, 33000 Virovitica zastupanog po punomoćniku Duško Mirić; KOSTA LACMANOVIĆ, odvj.</item>
    </izvorni_sadrzaj>
    <derivirana_varijabla naziv="DomainObject.Predmet.ProtuStrankaListFormatedWithAdressOIB_1">
      <item>DMS d.o.o. za metaloprerađivačku djelatnost i trgovinu, Virovitica, OIB 18505837457, Budrovac Lukački 20, 33000 Virovitica zastupanog po punomoćniku Duško Mirić; KOSTA LACMANOVIĆ, odvj.</item>
    </derivirana_varijabla>
  </DomainObject.Predmet.ProtuStrankaListFormatedWithAdressOIB>
  <DomainObject.Predmet.ProtuStrankaListNazivFormated>
    <izvorni_sadrzaj>
      <item>DMS d.o.o. za metaloprerađivačku djelatnost i trgovinu, Virovitica</item>
    </izvorni_sadrzaj>
    <derivirana_varijabla naziv="DomainObject.Predmet.ProtuStrankaListNazivFormated_1">
      <item>DMS d.o.o. za metaloprerađivačku djelatnost i trgovinu, Virovitica</item>
    </derivirana_varijabla>
  </DomainObject.Predmet.ProtuStrankaListNazivFormated>
  <DomainObject.Predmet.ProtuStrankaListNazivFormatedOIB>
    <izvorni_sadrzaj>
      <item>DMS d.o.o. za metaloprerađivačku djelatnost i trgovinu, Virovitica, OIB 18505837457</item>
    </izvorni_sadrzaj>
    <derivirana_varijabla naziv="DomainObject.Predmet.ProtuStrankaListNazivFormatedOIB_1">
      <item>DMS d.o.o. za metaloprerađivačku djelatnost i trgovinu, Virovitica, OIB 18505837457</item>
    </derivirana_varijabla>
  </DomainObject.Predmet.ProtuStrankaListNazivFormatedOIB>
  <DomainObject.Predmet.OstaliListFormated>
    <izvorni_sadrzaj>
      <item>Duško Mirić punomoćnik sudionika u postupku DMS d.o.o. za metaloprerađivačku djelatnost i trgovinu, Virovitica</item>
      <item>Vinko Pečanić</item>
      <item>KOSTA LACMANOVIĆ, odvj. punomoćnik sudionika u postupku DMS d.o.o. za metaloprerađivačku djelatnost i trgovinu, Virovitica</item>
      <item>sudski registar Trgovačkog suda u Bjelovaru</item>
    </izvorni_sadrzaj>
    <derivirana_varijabla naziv="DomainObject.Predmet.OstaliListFormated_1">
      <item>Duško Mirić punomoćnik sudionika u postupku DMS d.o.o. za metaloprerađivačku djelatnost i trgovinu, Virovitica</item>
      <item>Vinko Pečanić</item>
      <item>KOSTA LACMANOVIĆ, odvj. punomoćnik sudionika u postupku DMS d.o.o. za metaloprerađivačku djelatnost i trgovinu, Virovitica</item>
      <item>sudski registar Trgovačkog suda u Bjelovaru</item>
    </derivirana_varijabla>
  </DomainObject.Predmet.OstaliListFormated>
  <DomainObject.Predmet.OstaliListFormatedOIB>
    <izvorni_sadrzaj>
      <item>Duško Mirić, OIB 13926832655 punomoćnik sudionika u postupku DMS d.o.o. za metaloprerađivačku djelatnost i trgovinu, Virovitica</item>
      <item>Vinko Pečanić, OIB 03918439681</item>
      <item>KOSTA LACMANOVIĆ, odvj., OIB 02582705438 punomoćnik sudionika u postupku DMS d.o.o. za metaloprerađivačku djelatnost i trgovinu, Virovitica</item>
      <item>sudski registar Trgovačkog suda u Bjelovaru, OIB 07942269267</item>
    </izvorni_sadrzaj>
    <derivirana_varijabla naziv="DomainObject.Predmet.OstaliListFormatedOIB_1">
      <item>Duško Mirić, OIB 13926832655 punomoćnik sudionika u postupku DMS d.o.o. za metaloprerađivačku djelatnost i trgovinu, Virovitica</item>
      <item>Vinko Pečanić, OIB 03918439681</item>
      <item>KOSTA LACMANOVIĆ, odvj., OIB 02582705438 punomoćnik sudionika u postupku DMS d.o.o. za metaloprerađivačku djelatnost i trgovinu, Virovitica</item>
      <item>sudski registar Trgovačkog suda u Bjelovaru, OIB 07942269267</item>
    </derivirana_varijabla>
  </DomainObject.Predmet.OstaliListFormatedOIB>
  <DomainObject.Predmet.OstaliListFormatedWithAdress>
    <izvorni_sadrzaj>
      <item>Duško Mirić, Budrovac Lukački 20, 33406 Budrovac Lukački punomoćnik sudionika u postupku DMS d.o.o. za metaloprerađivačku djelatnost i trgovinu, Virovitica</item>
      <item>Vinko Pečanić, Frankopanska 17, 34551 Lipik</item>
      <item>KOSTA LACMANOVIĆ, odvj., V. Nazora 3, 33000 Virovitica punomoćnik sudionika u postupku DMS d.o.o. za metaloprerađivačku djelatnost i trgovinu, Virovitica</item>
      <item>sudski registar Trgovačkog suda u Bjelovaru</item>
    </izvorni_sadrzaj>
    <derivirana_varijabla naziv="DomainObject.Predmet.OstaliListFormatedWithAdress_1">
      <item>Duško Mirić, Budrovac Lukački 20, 33406 Budrovac Lukački punomoćnik sudionika u postupku DMS d.o.o. za metaloprerađivačku djelatnost i trgovinu, Virovitica</item>
      <item>Vinko Pečanić, Frankopanska 17, 34551 Lipik</item>
      <item>KOSTA LACMANOVIĆ, odvj., V. Nazora 3, 33000 Virovitica punomoćnik sudionika u postupku DMS d.o.o. za metaloprerađivačku djelatnost i trgovinu, Virovitica</item>
      <item>sudski registar Trgovačkog suda u Bjelovaru</item>
    </derivirana_varijabla>
  </DomainObject.Predmet.OstaliListFormatedWithAdress>
  <DomainObject.Predmet.OstaliListFormatedWithAdressOIB>
    <izvorni_sadrzaj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KOSTA LACMANOVIĆ, odvj., OIB 02582705438, V. Nazora 3, 33000 Virovitica punomoćnik sudionika u postupku DMS d.o.o. za metaloprerađivačku djelatnost i trgovinu, Virovitica</item>
      <item>sudski registar Trgovačkog suda u Bjelovaru, OIB 07942269267</item>
    </izvorni_sadrzaj>
    <derivirana_varijabla naziv="DomainObject.Predmet.OstaliListFormatedWithAdressOIB_1"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KOSTA LACMANOVIĆ, odvj., OIB 02582705438, V. Nazora 3, 33000 Virovitica punomoćnik sudionika u postupku DMS d.o.o. za metaloprerađivačku djelatnost i trgovinu, Virovitica</item>
      <item>sudski registar Trgovačkog suda u Bjelovaru, OIB 07942269267</item>
    </derivirana_varijabla>
  </DomainObject.Predmet.OstaliListFormatedWithAdressOIB>
  <DomainObject.Predmet.OstaliListNazivFormated>
    <izvorni_sadrzaj>
      <item>Duško Mirić</item>
      <item>Vinko Pečanić</item>
      <item>KOSTA LACMANOVIĆ, odvj.</item>
      <item>sudski registar Trgovačkog suda u Bjelovaru</item>
    </izvorni_sadrzaj>
    <derivirana_varijabla naziv="DomainObject.Predmet.OstaliListNazivFormated_1">
      <item>Duško Mirić</item>
      <item>Vinko Pečanić</item>
      <item>KOSTA LACMANOVIĆ, odvj.</item>
      <item>sudski registar Trgovačkog suda u Bjelovaru</item>
    </derivirana_varijabla>
  </DomainObject.Predmet.OstaliListNazivFormated>
  <DomainObject.Predmet.OstaliListNazivFormatedOIB>
    <izvorni_sadrzaj>
      <item>Duško Mirić, OIB 13926832655</item>
      <item>Vinko Pečanić, OIB 03918439681</item>
      <item>KOSTA LACMANOVIĆ, odvj., OIB 02582705438</item>
      <item>sudski registar Trgovačkog suda u Bjelovaru, OIB 07942269267</item>
    </izvorni_sadrzaj>
    <derivirana_varijabla naziv="DomainObject.Predmet.OstaliListNazivFormatedOIB_1">
      <item>Duško Mirić, OIB 13926832655</item>
      <item>Vinko Pečanić, OIB 03918439681</item>
      <item>KOSTA LACMANOVIĆ, odvj., OIB 02582705438</item>
      <item>sudski registar Trgovačkog suda u Bjelovaru, OIB 07942269267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St-108/2016-41</izvorni_sadrzaj>
    <derivirana_varijabla naziv="DomainObject.PoslovniBrojDokumenta_1">St-108/2016-41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DMS d.o.o. za metaloprerađivačku djelatnost i trgovinu, Virovitica</izvorni_sadrzaj>
    <derivirana_varijabla naziv="DomainObject.Predmet.ProtustrankaIDrugi_1">DMS d.o.o. za metaloprerađivačku djelatnost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DMS d.o.o. za metaloprerađivačku djelatnost i trgovinu, Virovitica, OIB 18505837457, Budrovac Lukački 20, 33000 Virovitica</izvorni_sadrzaj>
    <derivirana_varijabla naziv="DomainObject.Predmet.ProtustrankaIDrugiAdressOIB_1">DMS d.o.o. za metaloprerađivačku djelatnost i trgovinu, Virovitica, OIB 18505837457, Budrovac Lukački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DMS d.o.o. za metaloprerađivačku djelatnost i trgovinu, Virovitica</item>
      <item>Duško Mirić</item>
      <item>Vinko Pečanić</item>
      <item>KOSTA LACMANOVIĆ, odvj.</item>
      <item>sudski registar Trgovačkog suda u Bjelovaru</item>
    </izvorni_sadrzaj>
    <derivirana_varijabla naziv="DomainObject.Predmet.SudioniciListNaziv_1">
      <item>FINA, RC ZAGREB, Podružnica Bjelovar</item>
      <item>DMS d.o.o. za metaloprerađivačku djelatnost i trgovinu, Virovitica</item>
      <item>Duško Mirić</item>
      <item>Vinko Pečanić</item>
      <item>KOSTA LACMANOVIĆ, odvj.</item>
      <item>sudski registar Trgovačkog suda u Bjelovaru</item>
    </derivirana_varijabla>
  </DomainObject.Predmet.SudioniciListNaziv>
  <DomainObject.Predmet.SudioniciListAdressOIB>
    <izvorni_sadrzaj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KOSTA LACMANOVIĆ, odvj., OIB 02582705438, V. Nazora 3,33000 Virovitica</item>
      <item>sudski registar Trgovačkog suda u Bjelovaru, OIB 07942269267</item>
    </izvorni_sadrzaj>
    <derivirana_varijabla naziv="DomainObject.Predmet.SudioniciListAdressOIB_1"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KOSTA LACMANOVIĆ, odvj., OIB 02582705438, V. Nazora 3,33000 Virovitica</item>
      <item>sudski registar Trgovačkog suda u Bjelovaru, OIB 07942269267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7054DB-D459-49C9-B0FE-E73211E60C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750</properties:Characters>
  <properties:Lines>33</properties:Lines>
  <properties:Paragraphs>12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2018-01-19T13:32:00Z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St-108/2016-41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