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7b73" w14:paraId="8a17b73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DD6F65" w:rsidRPr="00DD6F65">
        <w:t>REKREATIVNO-PLESNI KLUB ˝SLATKI ŽIVOT˝- Split, OIB: 25897508546, Split, Mažuranićevo šetalište 1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C0A39">
        <w:t>8. ožujka</w:t>
      </w:r>
      <w:r w:rsidR="00D47D0D">
        <w:t xml:space="preserve"> </w:t>
      </w:r>
      <w:r w:rsidR="00135B11">
        <w:t>201</w:t>
      </w:r>
      <w:r w:rsidR="00DC0A39">
        <w:t>7</w:t>
      </w:r>
      <w:r w:rsidR="00135B11">
        <w:t>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DD6F65" w:rsidRPr="00DD6F65">
        <w:t>REKREATIVNO-PLESNI KLUB ˝SLATKI ŽIVOT˝- Split, OIB: 25897508546, Split, Mažuranićevo šetalište 1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DD6F65">
        <w:t>1248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DD6F65">
        <w:t>14.182,13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DC0A39">
        <w:t>8. ožujka 2017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DD6F65">
      <w:t>1501</w:t>
    </w:r>
    <w:r w:rsidR="00DC0A3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3C8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2779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St-1501/2015</izvorni_sadrzaj>
    <derivirana_varijabla naziv="DomainObject.Predmet.OznakaBroj_1">St-1501/2015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Rekreativno-plesni klub "Slatki život" - Split</izvorni_sadrzaj>
    <derivirana_varijabla naziv="DomainObject.Predmet.ProtustrankaFormated_1">  Rekreativno-plesni klub "Slatki život" - Split</derivirana_varijabla>
  </DomainObject.Predmet.ProtustrankaFormated>
  <DomainObject.Predmet.ProtustrankaFormatedOIB>
    <izvorni_sadrzaj>  Rekreativno-plesni klub "Slatki život" - Split, OIB 25897508546</izvorni_sadrzaj>
    <derivirana_varijabla naziv="DomainObject.Predmet.ProtustrankaFormatedOIB_1">  Rekreativno-plesni klub "Slatki život" - Split, OIB 25897508546</derivirana_varijabla>
  </DomainObject.Predmet.ProtustrankaFormatedOIB>
  <DomainObject.Predmet.ProtustrankaFormatedWithAdress>
    <izvorni_sadrzaj> Rekreativno-plesni klub "Slatki život" - Split, Mažuranićevo šetalište 1, 21000 Split</izvorni_sadrzaj>
    <derivirana_varijabla naziv="DomainObject.Predmet.ProtustrankaFormatedWithAdress_1"> Rekreativno-plesni klub "Slatki život" - Split, Mažuranićevo šetalište 1, 21000 Split</derivirana_varijabla>
  </DomainObject.Predmet.ProtustrankaFormatedWithAdress>
  <DomainObject.Predmet.ProtustrankaFormatedWithAdressOIB>
    <izvorni_sadrzaj> Rekreativno-plesni klub "Slatki život" - Split, OIB 25897508546, Mažuranićevo šetalište 1, 21000 Split</izvorni_sadrzaj>
    <derivirana_varijabla naziv="DomainObject.Predmet.ProtustrankaFormatedWithAdressOIB_1"> Rekreativno-plesni klub "Slatki život" - Split, OIB 25897508546, Mažuranićevo šetalište 1, 21000 Split</derivirana_varijabla>
  </DomainObject.Predmet.ProtustrankaFormatedWithAdressOIB>
  <DomainObject.Predmet.ProtustrankaWithAdress>
    <izvorni_sadrzaj>Rekreativno-plesni klub "Slatki život" - Split Mažuranićevo šetalište 1, 21000 Split</izvorni_sadrzaj>
    <derivirana_varijabla naziv="DomainObject.Predmet.ProtustrankaWithAdress_1">Rekreativno-plesni klub "Slatki život" - Split Mažuranićevo šetalište 1, 21000 Split</derivirana_varijabla>
  </DomainObject.Predmet.ProtustrankaWithAdress>
  <DomainObject.Predmet.ProtustrankaWithAdressOIB>
    <izvorni_sadrzaj>Rekreativno-plesni klub "Slatki život" - Split, OIB 25897508546, Mažuranićevo šetalište 1, 21000 Split</izvorni_sadrzaj>
    <derivirana_varijabla naziv="DomainObject.Predmet.ProtustrankaWithAdressOIB_1">Rekreativno-plesni klub "Slatki život" - Split, OIB 25897508546, Mažuranićevo šetalište 1, 21000 Split</derivirana_varijabla>
  </DomainObject.Predmet.ProtustrankaWithAdressOIB>
  <DomainObject.Predmet.ProtustrankaNazivFormated>
    <izvorni_sadrzaj>Rekreativno-plesni klub "Slatki život" - Split</izvorni_sadrzaj>
    <derivirana_varijabla naziv="DomainObject.Predmet.ProtustrankaNazivFormated_1">Rekreativno-plesni klub "Slatki život" - Split</derivirana_varijabla>
  </DomainObject.Predmet.ProtustrankaNazivFormated>
  <DomainObject.Predmet.ProtustrankaNazivFormatedOIB>
    <izvorni_sadrzaj>Rekreativno-plesni klub "Slatki život" - Split, OIB 25897508546</izvorni_sadrzaj>
    <derivirana_varijabla naziv="DomainObject.Predmet.ProtustrankaNazivFormatedOIB_1">Rekreativno-plesni klub "Slatki život" - Split, OIB 25897508546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14182.13</izvorni_sadrzaj>
    <derivirana_varijabla naziv="DomainObject.Predmet.TrenutnaVrijednost_1">14182.13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Rekreativno-plesni klub "Slatki život" - Split</item>
    </izvorni_sadrzaj>
    <derivirana_varijabla naziv="DomainObject.Predmet.ProtuStrankaListFormated_1">
      <item>Rekreativno-plesni klub "Slatki život" - Split</item>
    </derivirana_varijabla>
  </DomainObject.Predmet.ProtuStrankaListFormated>
  <DomainObject.Predmet.ProtuStrankaListFormatedOIB>
    <izvorni_sadrzaj>
      <item>Rekreativno-plesni klub "Slatki život" - Split, OIB 25897508546</item>
    </izvorni_sadrzaj>
    <derivirana_varijabla naziv="DomainObject.Predmet.ProtuStrankaListFormatedOIB_1">
      <item>Rekreativno-plesni klub "Slatki život" - Split, OIB 25897508546</item>
    </derivirana_varijabla>
  </DomainObject.Predmet.ProtuStrankaListFormatedOIB>
  <DomainObject.Predmet.ProtuStrankaListFormatedWithAdress>
    <izvorni_sadrzaj>
      <item>Rekreativno-plesni klub "Slatki život" - Split, Mažuranićevo šetalište 1, 21000 Split</item>
    </izvorni_sadrzaj>
    <derivirana_varijabla naziv="DomainObject.Predmet.ProtuStrankaListFormatedWithAdress_1">
      <item>Rekreativno-plesni klub "Slatki život" - Split, Mažuranićevo šetalište 1, 21000 Split</item>
    </derivirana_varijabla>
  </DomainObject.Predmet.ProtuStrankaListFormatedWithAdress>
  <DomainObject.Predmet.ProtuStrankaListFormatedWithAdressOIB>
    <izvorni_sadrzaj>
      <item>Rekreativno-plesni klub "Slatki život" - Split, OIB 25897508546, Mažuranićevo šetalište 1, 21000 Split</item>
    </izvorni_sadrzaj>
    <derivirana_varijabla naziv="DomainObject.Predmet.ProtuStrankaListFormatedWithAdressOIB_1">
      <item>Rekreativno-plesni klub "Slatki život" - Split, OIB 25897508546, Mažuranićevo šetalište 1, 21000 Split</item>
    </derivirana_varijabla>
  </DomainObject.Predmet.ProtuStrankaListFormatedWithAdressOIB>
  <DomainObject.Predmet.ProtuStrankaListNazivFormated>
    <izvorni_sadrzaj>
      <item>Rekreativno-plesni klub "Slatki život" - Split</item>
    </izvorni_sadrzaj>
    <derivirana_varijabla naziv="DomainObject.Predmet.ProtuStrankaListNazivFormated_1">
      <item>Rekreativno-plesni klub "Slatki život" - Split</item>
    </derivirana_varijabla>
  </DomainObject.Predmet.ProtuStrankaListNazivFormated>
  <DomainObject.Predmet.ProtuStrankaListNazivFormatedOIB>
    <izvorni_sadrzaj>
      <item>Rekreativno-plesni klub "Slatki život" - Split, OIB 25897508546</item>
    </izvorni_sadrzaj>
    <derivirana_varijabla naziv="DomainObject.Predmet.ProtuStrankaListNazivFormatedOIB_1">
      <item>Rekreativno-plesni klub "Slatki život" - Split, OIB 25897508546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Rekreativno-plesni klub "Slatki život" - Split</izvorni_sadrzaj>
    <derivirana_varijabla naziv="DomainObject.Predmet.ProtustrankaIDrugi_1">Rekreativno-plesni klub "Slatki život" -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Rekreativno-plesni klub "Slatki život" - Split, OIB 25897508546, Mažuranićevo šetalište 1, 21000 Split</izvorni_sadrzaj>
    <derivirana_varijabla naziv="DomainObject.Predmet.ProtustrankaIDrugiAdressOIB_1">Rekreativno-plesni klub "Slatki život" - Split, OIB 25897508546,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Rekreativno-plesni klub "Slatki život" - Split</item>
      <item>FINANCIJSKA AGENCIJA, RC SPLIT</item>
    </izvorni_sadrzaj>
    <derivirana_varijabla naziv="DomainObject.Predmet.SudioniciListNaziv_1">
      <item>Rekreativno-plesni klub "Slatki život" - Split</item>
      <item>FINANCIJSKA AGENCIJA, RC SPLIT</item>
    </derivirana_varijabla>
  </DomainObject.Predmet.SudioniciListNaziv>
  <DomainObject.Predmet.SudioniciListAdressOIB>
    <izvorni_sadrzaj>
      <item>Rekreativno-plesni klub "Slatki život" - Split, OIB 25897508546, Mažuranićevo šetalište 1,21000 Split</item>
      <item>FINANCIJSKA AGENCIJA, RC SPLIT, OIB 85821130368, Mažuranićevo šetalište 24 b,21000 Split</item>
    </izvorni_sadrzaj>
    <derivirana_varijabla naziv="DomainObject.Predmet.SudioniciListAdressOIB_1">
      <item>Rekreativno-plesni klub "Slatki život" - Split, OIB 25897508546, Mažuranićevo šetalište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25897508546</item>
      <item>, OIB 85821130368</item>
    </izvorni_sadrzaj>
    <derivirana_varijabla naziv="DomainObject.Predmet.SudioniciListNazivOIB_1">
      <item>, OIB 25897508546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36E4D-1E1B-4D0C-94F6-2CB52D9D0D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1873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2017-03-08T07:11:00Z</dcterms:created>
  <dc:creator>nmarkovic</dc:creator>
  <cp:lastModifiedBy>Ana Golub Gruić</cp:lastModifiedBy>
  <cp:lastPrinted>2016-12-29T07:53:00Z</cp:lastPrinted>
  <dcterms:modified xmlns:xsi="http://www.w3.org/2001/XMLSchema-instance" xsi:type="dcterms:W3CDTF">2017-03-08T10:54:00Z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