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bc8a" w14:paraId="05fbc8a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16752E">
        <w:rPr>
          <w:rFonts w:hAnsi="Times New Roman" w:ascii="Times New Roman"/>
        </w:rPr>
        <w:t>6750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853098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4528F" w:rsidP="001B6A87" w:rsidR="001B6A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Pr="0074528F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853098" w:rsidRPr="00853098">
        <w:rPr>
          <w:rFonts w:hAnsi="Times New Roman" w:ascii="Times New Roman"/>
        </w:rPr>
        <w:t>DOMUZIN d.o.o. iz Zagreba, Crnatkova 16, OIB:75782116816, MBS:080425122</w:t>
      </w:r>
      <w:r w:rsidR="001B6A87" w:rsidRPr="001B6A87">
        <w:rPr>
          <w:rFonts w:hAnsi="Times New Roman" w:ascii="Times New Roman"/>
        </w:rPr>
        <w:t>, dana</w:t>
      </w:r>
      <w:r w:rsidR="001B6A87">
        <w:rPr>
          <w:rFonts w:hAnsi="Times New Roman" w:ascii="Times New Roman"/>
        </w:rPr>
        <w:t xml:space="preserve"> </w:t>
      </w:r>
      <w:r w:rsidR="001B6A87" w:rsidRPr="001B6A87">
        <w:rPr>
          <w:rFonts w:hAnsi="Times New Roman" w:ascii="Times New Roman"/>
        </w:rPr>
        <w:t>28. ožujka 2017</w:t>
      </w:r>
      <w:r w:rsidR="001B6A87">
        <w:rPr>
          <w:rFonts w:hAnsi="Times New Roman" w:ascii="Times New Roman"/>
        </w:rPr>
        <w:t>.</w:t>
      </w:r>
    </w:p>
    <w:p w:rsidRDefault="001B6A87" w:rsidP="001B6A87" w:rsidR="001B6A87">
      <w:pPr>
        <w:jc w:val="both"/>
        <w:rPr>
          <w:rFonts w:hAnsi="Times New Roman" w:ascii="Times New Roman"/>
        </w:rPr>
      </w:pPr>
    </w:p>
    <w:p w:rsidRDefault="001B6A87" w:rsidP="001B6A87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</w:t>
      </w:r>
      <w:r w:rsidR="001725CA"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1B6A87" w:rsidRPr="001B6A87">
        <w:rPr>
          <w:rFonts w:hAnsi="Times New Roman" w:ascii="Times New Roman"/>
        </w:rPr>
        <w:t xml:space="preserve">dužnikom </w:t>
      </w:r>
      <w:r w:rsidR="00853098" w:rsidRPr="00853098">
        <w:rPr>
          <w:rFonts w:hAnsi="Times New Roman" w:ascii="Times New Roman"/>
        </w:rPr>
        <w:t>DOMUZIN d.o.o. iz Zagreba, Crnatkova 16, OIB:75782116816, MBS:080425122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B6A87">
        <w:rPr>
          <w:rFonts w:hAnsi="Times New Roman" w:ascii="Times New Roman"/>
        </w:rPr>
        <w:t>6</w:t>
      </w:r>
      <w:r w:rsidR="00853098">
        <w:rPr>
          <w:rFonts w:hAnsi="Times New Roman" w:ascii="Times New Roman"/>
        </w:rPr>
        <w:t>890</w:t>
      </w:r>
      <w:r w:rsidR="00E95955">
        <w:rPr>
          <w:rFonts w:hAnsi="Times New Roman" w:ascii="Times New Roman"/>
        </w:rPr>
        <w:t>1</w:t>
      </w:r>
      <w:r w:rsidR="004B5C11">
        <w:rPr>
          <w:rFonts w:hAnsi="Times New Roman" w:ascii="Times New Roman"/>
        </w:rPr>
        <w:t>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1B6A87">
        <w:rPr>
          <w:rFonts w:hAnsi="Times New Roman" w:ascii="Times New Roman"/>
        </w:rPr>
        <w:t>Zagrebu, 28</w:t>
      </w:r>
      <w:r>
        <w:rPr>
          <w:rFonts w:hAnsi="Times New Roman" w:ascii="Times New Roman"/>
        </w:rPr>
        <w:t>. ožujka 2017.g.</w:t>
      </w:r>
    </w:p>
    <w:p w:rsidRDefault="00AA3A4A" w:rsidP="001725CA" w:rsidR="00AA3A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F2053C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6752E" w:rsidP="001725CA" w:rsidR="0016752E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16752E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6752E" w:rsidP="0016752E" w:rsidR="0016752E">
      <w:pPr>
        <w:jc w:val="right"/>
        <w:rPr>
          <w:rFonts w:hAnsi="Times New Roman" w:ascii="Times New Roman"/>
        </w:rPr>
      </w:pPr>
    </w:p>
    <w:p w:rsidRDefault="00F2053C" w:rsidP="00F2053C" w:rsidR="008536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F2053C" w:rsidP="00F2053C" w:rsidR="00F2053C">
      <w:pPr>
        <w:jc w:val="right"/>
        <w:rPr>
          <w:rFonts w:hAnsi="Times New Roman" w:ascii="Times New Roman"/>
        </w:rPr>
      </w:pPr>
      <w:r w:rsidRPr="00F2053C">
        <w:rPr>
          <w:rFonts w:hAnsi="Times New Roman" w:ascii="Times New Roman"/>
        </w:rPr>
        <w:t>Zlatka Plivelić</w:t>
      </w:r>
    </w:p>
    <w:sectPr w:rsidSect="00821309" w:rsidR="00F2053C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8CB" w:rsidP="00A83AC6" w:rsidR="00C648CB">
      <w:r>
        <w:separator/>
      </w:r>
    </w:p>
  </w:endnote>
  <w:endnote w:id="0" w:type="continuationSeparator">
    <w:p w:rsidRDefault="00C648CB" w:rsidP="00A83AC6" w:rsidR="00C6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8CB" w:rsidP="00A83AC6" w:rsidR="00C648CB">
      <w:r>
        <w:separator/>
      </w:r>
    </w:p>
  </w:footnote>
  <w:footnote w:id="0" w:type="continuationSeparator">
    <w:p w:rsidRDefault="00C648CB" w:rsidP="00A83AC6" w:rsidR="00C648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EF7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6752E">
      <w:rPr>
        <w:rFonts w:hAnsi="Times New Roman" w:ascii="Times New Roman"/>
      </w:rPr>
      <w:t xml:space="preserve"> St-6750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6752E"/>
    <w:rsid w:val="001725CA"/>
    <w:rsid w:val="0017729E"/>
    <w:rsid w:val="001B6A87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621BA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D7CCC"/>
    <w:rsid w:val="005151B2"/>
    <w:rsid w:val="00525DAC"/>
    <w:rsid w:val="005349D1"/>
    <w:rsid w:val="005363C9"/>
    <w:rsid w:val="00585AFA"/>
    <w:rsid w:val="00665D5F"/>
    <w:rsid w:val="006A451A"/>
    <w:rsid w:val="006B6FCA"/>
    <w:rsid w:val="007035B4"/>
    <w:rsid w:val="0074528F"/>
    <w:rsid w:val="0077109B"/>
    <w:rsid w:val="007C7F81"/>
    <w:rsid w:val="007F5D44"/>
    <w:rsid w:val="00800A42"/>
    <w:rsid w:val="00806EF7"/>
    <w:rsid w:val="00816D8A"/>
    <w:rsid w:val="00821309"/>
    <w:rsid w:val="008236ED"/>
    <w:rsid w:val="00837E6C"/>
    <w:rsid w:val="0084638C"/>
    <w:rsid w:val="00853098"/>
    <w:rsid w:val="00853617"/>
    <w:rsid w:val="00854849"/>
    <w:rsid w:val="008D18B2"/>
    <w:rsid w:val="008E4E06"/>
    <w:rsid w:val="009341DD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3A4A"/>
    <w:rsid w:val="00AD4F3B"/>
    <w:rsid w:val="00AE0D2E"/>
    <w:rsid w:val="00B0422D"/>
    <w:rsid w:val="00B0574A"/>
    <w:rsid w:val="00B46CF5"/>
    <w:rsid w:val="00B708D8"/>
    <w:rsid w:val="00B87AEB"/>
    <w:rsid w:val="00B969B8"/>
    <w:rsid w:val="00BC41A7"/>
    <w:rsid w:val="00BC580B"/>
    <w:rsid w:val="00C3624C"/>
    <w:rsid w:val="00C648CB"/>
    <w:rsid w:val="00C73EA6"/>
    <w:rsid w:val="00CA4F2A"/>
    <w:rsid w:val="00CD43E1"/>
    <w:rsid w:val="00CF7AB9"/>
    <w:rsid w:val="00D301E4"/>
    <w:rsid w:val="00D83115"/>
    <w:rsid w:val="00DC1596"/>
    <w:rsid w:val="00DC30D9"/>
    <w:rsid w:val="00DE5A25"/>
    <w:rsid w:val="00E00E55"/>
    <w:rsid w:val="00E75E7E"/>
    <w:rsid w:val="00E95955"/>
    <w:rsid w:val="00ED1D4D"/>
    <w:rsid w:val="00EE5FBB"/>
    <w:rsid w:val="00F0636B"/>
    <w:rsid w:val="00F2053C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6750</izvorni_sadrzaj>
    <derivirana_varijabla naziv="DomainObject.Predmet.Broj_1">6750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St-6750/2016</izvorni_sadrzaj>
    <derivirana_varijabla naziv="DomainObject.Predmet.OznakaBroj_1">St-6750/2016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CallMed d.o.o. zastupanog po punomoćniku KRISTINA BLAŽEKOVIĆ; Krunoslav Štengl</izvorni_sadrzaj>
    <derivirana_varijabla naziv="DomainObject.Predmet.ProtustrankaFormated_1">  CallMed d.o.o. zastupanog po punomoćniku KRISTINA BLAŽEKOVIĆ; Krunoslav Štengl</derivirana_varijabla>
  </DomainObject.Predmet.ProtustrankaFormated>
  <DomainObject.Predmet.ProtustrankaFormatedOIB>
    <izvorni_sadrzaj>  CallMed d.o.o., OIB 19508944831 zastupanog po punomoćniku KRISTINA BLAŽEKOVIĆ; Krunoslav Štengl</izvorni_sadrzaj>
    <derivirana_varijabla naziv="DomainObject.Predmet.ProtustrankaFormatedOIB_1">  CallMed d.o.o., OIB 19508944831 zastupanog po punomoćniku KRISTINA BLAŽEKOVIĆ; Krunoslav Štengl</derivirana_varijabla>
  </DomainObject.Predmet.ProtustrankaFormatedOIB>
  <DomainObject.Predmet.ProtustrankaFormatedWithAdress>
    <izvorni_sadrzaj> CallMed d.o.o., Gramača 2 G, 10000 Zagreb zastupanog po punomoćniku KRISTINA BLAŽEKOVIĆ; Krunoslav Štengl</izvorni_sadrzaj>
    <derivirana_varijabla naziv="DomainObject.Predmet.ProtustrankaFormatedWithAdress_1"> CallMed d.o.o., Gramača 2 G, 10000 Zagreb zastupanog po punomoćniku KRISTINA BLAŽEKOVIĆ; Krunoslav Štengl</derivirana_varijabla>
  </DomainObject.Predmet.ProtustrankaFormatedWithAdress>
  <DomainObject.Predmet.ProtustrankaFormatedWithAdressOIB>
    <izvorni_sadrzaj> CallMed d.o.o., OIB 19508944831, Gramača 2 G, 10000 Zagreb zastupanog po punomoćniku KRISTINA BLAŽEKOVIĆ; Krunoslav Štengl</izvorni_sadrzaj>
    <derivirana_varijabla naziv="DomainObject.Predmet.ProtustrankaFormatedWithAdressOIB_1"> CallMed d.o.o., OIB 19508944831, Gramača 2 G, 10000 Zagreb zastupanog po punomoćniku KRISTINA BLAŽEKOVIĆ; Krunoslav Štengl</derivirana_varijabla>
  </DomainObject.Predmet.ProtustrankaFormatedWithAdressOIB>
  <DomainObject.Predmet.ProtustrankaWithAdress>
    <izvorni_sadrzaj>CallMed d.o.o. Gramača 2 G, 10000 Zagreb</izvorni_sadrzaj>
    <derivirana_varijabla naziv="DomainObject.Predmet.ProtustrankaWithAdress_1">CallMed d.o.o. Gramača 2 G, 10000 Zagreb</derivirana_varijabla>
  </DomainObject.Predmet.ProtustrankaWithAdress>
  <DomainObject.Predmet.ProtustrankaWithAdressOIB>
    <izvorni_sadrzaj>CallMed d.o.o., OIB 19508944831, Gramača 2 G, 10000 Zagreb</izvorni_sadrzaj>
    <derivirana_varijabla naziv="DomainObject.Predmet.ProtustrankaWithAdressOIB_1">CallMed d.o.o., OIB 19508944831, Gramača 2 G, 10000 Zagreb</derivirana_varijabla>
  </DomainObject.Predmet.ProtustrankaWithAdressOIB>
  <DomainObject.Predmet.ProtustrankaNazivFormated>
    <izvorni_sadrzaj>CallMed d.o.o.</izvorni_sadrzaj>
    <derivirana_varijabla naziv="DomainObject.Predmet.ProtustrankaNazivFormated_1">CallMed d.o.o.</derivirana_varijabla>
  </DomainObject.Predmet.ProtustrankaNazivFormated>
  <DomainObject.Predmet.ProtustrankaNazivFormatedOIB>
    <izvorni_sadrzaj>CallMed d.o.o., OIB 19508944831</izvorni_sadrzaj>
    <derivirana_varijabla naziv="DomainObject.Predmet.ProtustrankaNazivFormatedOIB_1">CallMed d.o.o., OIB 19508944831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CallMed d.o.o. zastupanog po punomoćniku KRISTINA BLAŽEKOVIĆ; Krunoslav Štengl</item>
    </izvorni_sadrzaj>
    <derivirana_varijabla naziv="DomainObject.Predmet.ProtuStrankaListFormated_1">
      <item>CallMed d.o.o. zastupanog po punomoćniku KRISTINA BLAŽEKOVIĆ; Krunoslav Štengl</item>
    </derivirana_varijabla>
  </DomainObject.Predmet.ProtuStrankaListFormated>
  <DomainObject.Predmet.ProtuStrankaListFormatedOIB>
    <izvorni_sadrzaj>
      <item>CallMed d.o.o., OIB 19508944831 zastupanog po punomoćniku KRISTINA BLAŽEKOVIĆ; Krunoslav Štengl</item>
    </izvorni_sadrzaj>
    <derivirana_varijabla naziv="DomainObject.Predmet.ProtuStrankaListFormatedOIB_1">
      <item>CallMed d.o.o., OIB 19508944831 zastupanog po punomoćniku KRISTINA BLAŽEKOVIĆ; Krunoslav Štengl</item>
    </derivirana_varijabla>
  </DomainObject.Predmet.ProtuStrankaListFormatedOIB>
  <DomainObject.Predmet.ProtuStrankaListFormatedWithAdress>
    <izvorni_sadrzaj>
      <item>CallMed d.o.o., Gramača 2 G, 10000 Zagreb zastupanog po punomoćniku KRISTINA BLAŽEKOVIĆ; Krunoslav Štengl</item>
    </izvorni_sadrzaj>
    <derivirana_varijabla naziv="DomainObject.Predmet.ProtuStrankaListFormatedWithAdress_1">
      <item>CallMed d.o.o., Gramača 2 G, 10000 Zagreb zastupanog po punomoćniku KRISTINA BLAŽEKOVIĆ; Krunoslav Štengl</item>
    </derivirana_varijabla>
  </DomainObject.Predmet.ProtuStrankaListFormatedWithAdress>
  <DomainObject.Predmet.ProtuStrankaListFormatedWithAdressOIB>
    <izvorni_sadrzaj>
      <item>CallMed d.o.o., OIB 19508944831, Gramača 2 G, 10000 Zagreb zastupanog po punomoćniku KRISTINA BLAŽEKOVIĆ; Krunoslav Štengl</item>
    </izvorni_sadrzaj>
    <derivirana_varijabla naziv="DomainObject.Predmet.ProtuStrankaListFormatedWithAdressOIB_1">
      <item>CallMed d.o.o., OIB 19508944831, Gramača 2 G, 10000 Zagreb zastupanog po punomoćniku KRISTINA BLAŽEKOVIĆ; Krunoslav Štengl</item>
    </derivirana_varijabla>
  </DomainObject.Predmet.ProtuStrankaListFormatedWithAdressOIB>
  <DomainObject.Predmet.ProtuStrankaListNazivFormated>
    <izvorni_sadrzaj>
      <item>CallMed d.o.o.</item>
    </izvorni_sadrzaj>
    <derivirana_varijabla naziv="DomainObject.Predmet.ProtuStrankaListNazivFormated_1">
      <item>CallMed d.o.o.</item>
    </derivirana_varijabla>
  </DomainObject.Predmet.ProtuStrankaListNazivFormated>
  <DomainObject.Predmet.ProtuStrankaListNazivFormatedOIB>
    <izvorni_sadrzaj>
      <item>CallMed d.o.o., OIB 19508944831</item>
    </izvorni_sadrzaj>
    <derivirana_varijabla naziv="DomainObject.Predmet.ProtuStrankaListNazivFormatedOIB_1">
      <item>CallMed d.o.o., OIB 19508944831</item>
    </derivirana_varijabla>
  </DomainObject.Predmet.ProtuStrankaListNazivFormatedOIB>
  <DomainObject.Predmet.OstaliListFormated>
    <izvorni_sadrzaj>
      <item>KRISTINA BLAŽEKOVIĆ punomoćnik sudionika u postupku CallMed d.o.o.</item>
      <item>Krunoslav Štengl</item>
      <item>Krunoslav Štengl punomoćnik sudionika u postupku CallMed d.o.o.</item>
    </izvorni_sadrzaj>
    <derivirana_varijabla naziv="DomainObject.Predmet.OstaliListFormated_1">
      <item>KRISTINA BLAŽEKOVIĆ punomoćnik sudionika u postupku CallMed d.o.o.</item>
      <item>Krunoslav Štengl</item>
      <item>Krunoslav Štengl punomoćnik sudionika u postupku CallMed d.o.o.</item>
    </derivirana_varijabla>
  </DomainObject.Predmet.OstaliListFormated>
  <DomainObject.Predmet.OstaliListFormatedOIB>
    <izvorni_sadrzaj>
      <item>KRISTINA BLAŽEKOVIĆ, OIB 27464141061 punomoćnik sudionika u postupku CallMed d.o.o.</item>
      <item>Krunoslav Štengl</item>
      <item>Krunoslav Štengl punomoćnik sudionika u postupku CallMed d.o.o.</item>
    </izvorni_sadrzaj>
    <derivirana_varijabla naziv="DomainObject.Predmet.OstaliListFormatedOIB_1">
      <item>KRISTINA BLAŽEKOVIĆ, OIB 27464141061 punomoćnik sudionika u postupku CallMed d.o.o.</item>
      <item>Krunoslav Štengl</item>
      <item>Krunoslav Štengl punomoćnik sudionika u postupku CallMed d.o.o.</item>
    </derivirana_varijabla>
  </DomainObject.Predmet.OstaliListFormatedOIB>
  <DomainObject.Predmet.OstaliListFormatedWithAdress>
    <izvorni_sadrzaj>
      <item>KRISTINA BLAŽEKOVIĆ, Gramača 2/G, 10000 Zagreb punomoćnik sudionika u postupku CallMed d.o.o.</item>
      <item>Krunoslav Štengl, Šoštarićeva 8, 10000 Zagreb</item>
      <item>Krunoslav Štengl, Šoštarićeva 8, 10000 Zagreb punomoćnik sudionika u postupku CallMed d.o.o.</item>
    </izvorni_sadrzaj>
    <derivirana_varijabla naziv="DomainObject.Predmet.OstaliListFormatedWithAdress_1">
      <item>KRISTINA BLAŽEKOVIĆ, Gramača 2/G, 10000 Zagreb punomoćnik sudionika u postupku CallMed d.o.o.</item>
      <item>Krunoslav Štengl, Šoštarićeva 8, 10000 Zagreb</item>
      <item>Krunoslav Štengl, Šoštarićeva 8, 10000 Zagreb punomoćnik sudionika u postupku CallMed d.o.o.</item>
    </derivirana_varijabla>
  </DomainObject.Predmet.OstaliListFormatedWithAdress>
  <DomainObject.Predmet.OstaliListFormatedWithAdressOIB>
    <izvorni_sadrzaj>
      <item>KRISTINA BLAŽEKOVIĆ, OIB 27464141061, Gramača 2/G, 10000 Zagreb punomoćnik sudionika u postupku CallMed d.o.o.</item>
      <item>Krunoslav Štengl, Šoštarićeva 8, 10000 Zagreb</item>
      <item>Krunoslav Štengl, Šoštarićeva 8, 10000 Zagreb punomoćnik sudionika u postupku CallMed d.o.o.</item>
    </izvorni_sadrzaj>
    <derivirana_varijabla naziv="DomainObject.Predmet.OstaliListFormatedWithAdressOIB_1">
      <item>KRISTINA BLAŽEKOVIĆ, OIB 27464141061, Gramača 2/G, 10000 Zagreb punomoćnik sudionika u postupku CallMed d.o.o.</item>
      <item>Krunoslav Štengl, Šoštarićeva 8, 10000 Zagreb</item>
      <item>Krunoslav Štengl, Šoštarićeva 8, 10000 Zagreb punomoćnik sudionika u postupku CallMed d.o.o.</item>
    </derivirana_varijabla>
  </DomainObject.Predmet.OstaliListFormatedWithAdressOIB>
  <DomainObject.Predmet.OstaliListNazivFormated>
    <izvorni_sadrzaj>
      <item>KRISTINA BLAŽEKOVIĆ</item>
      <item>Krunoslav Štengl</item>
      <item>Krunoslav Štengl</item>
    </izvorni_sadrzaj>
    <derivirana_varijabla naziv="DomainObject.Predmet.OstaliListNazivFormated_1">
      <item>KRISTINA BLAŽEKOVIĆ</item>
      <item>Krunoslav Štengl</item>
      <item>Krunoslav Štengl</item>
    </derivirana_varijabla>
  </DomainObject.Predmet.OstaliListNazivFormated>
  <DomainObject.Predmet.OstaliListNazivFormatedOIB>
    <izvorni_sadrzaj>
      <item>KRISTINA BLAŽEKOVIĆ, OIB 27464141061</item>
      <item>Krunoslav Štengl</item>
      <item>Krunoslav Štengl</item>
    </izvorni_sadrzaj>
    <derivirana_varijabla naziv="DomainObject.Predmet.OstaliListNazivFormatedOIB_1">
      <item>KRISTINA BLAŽEKOVIĆ, OIB 27464141061</item>
      <item>Krunoslav Štengl</item>
      <item>Krunoslav Štengl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CallMed d.o.o.</izvorni_sadrzaj>
    <derivirana_varijabla naziv="DomainObject.Predmet.ProtustrankaIDrugi_1">CallMed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CallMed d.o.o., OIB 19508944831, Gramača 2 G, 10000 Zagreb</izvorni_sadrzaj>
    <derivirana_varijabla naziv="DomainObject.Predmet.ProtustrankaIDrugiAdressOIB_1">CallMed d.o.o., OIB 19508944831, Gramača 2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CallMed d.o.o.</item>
      <item>KRISTINA BLAŽEKOVIĆ</item>
      <item>Krunoslav Štengl</item>
      <item>Krunoslav Štengl</item>
    </izvorni_sadrzaj>
    <derivirana_varijabla naziv="DomainObject.Predmet.SudioniciListNaziv_1">
      <item>FINA Regionalni centar Zagreb</item>
      <item>CallMed d.o.o.</item>
      <item>KRISTINA BLAŽEKOVIĆ</item>
      <item>Krunoslav Štengl</item>
      <item>Krunoslav Štengl</item>
    </derivirana_varijabla>
  </DomainObject.Predmet.SudioniciListNaziv>
  <DomainObject.Predmet.SudioniciListAdressOIB>
    <izvorni_sadrzaj>
      <item>FINA Regionalni centar Zagreb, OIB 85821130368, Trg svibanjskih žrtava 1995. 1,10000 Zagreb</item>
      <item>CallMed d.o.o., OIB 19508944831, Gramača 2 G,10000 Zagreb</item>
      <item>KRISTINA BLAŽEKOVIĆ, OIB 27464141061, Gramača 2/G,10000 Zagreb</item>
      <item>Krunoslav Štengl, Šoštarićeva 8,10000 Zagreb</item>
      <item>Krunoslav Štengl, Šoštarićeva 8,10000 Zagreb</item>
    </izvorni_sadrzaj>
    <derivirana_varijabla naziv="DomainObject.Predmet.SudioniciListAdressOIB_1">
      <item>FINA Regionalni centar Zagreb, OIB 85821130368, Trg svibanjskih žrtava 1995. 1,10000 Zagreb</item>
      <item>CallMed d.o.o., OIB 19508944831, Gramača 2 G,10000 Zagreb</item>
      <item>KRISTINA BLAŽEKOVIĆ, OIB 27464141061, Gramača 2/G,10000 Zagreb</item>
      <item>Krunoslav Štengl, Šoštarićeva 8,10000 Zagreb</item>
      <item>Krunoslav Štengl, Šoštarićeva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19508944831</item>
      <item>, OIB 27464141061</item>
      <item>, OIB null</item>
      <item>, OIB null</item>
    </izvorni_sadrzaj>
    <derivirana_varijabla naziv="DomainObject.Predmet.SudioniciListNazivOIB_1">
      <item>, OIB 85821130368</item>
      <item>, OIB 19508944831</item>
      <item>, OIB 27464141061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0C23E6-143D-4620-9D56-04D73BEB5A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1840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2017-03-28T07:44:00Z</dcterms:created>
  <dc:creator>Vesna Fundurulić Perišin</dc:creator>
  <cp:lastModifiedBy>Zlatka Plivelić</cp:lastModifiedBy>
  <cp:lastPrinted>2017-03-28T07:46:00Z</cp:lastPrinted>
  <dcterms:modified xmlns:xsi="http://www.w3.org/2001/XMLSchema-instance" xsi:type="dcterms:W3CDTF">2017-03-28T08:26:00Z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