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3222" w14:paraId="a6a3222" w:rsidRDefault="006D222B" w:rsidP="006D222B" w:rsidR="006D222B" w:rsidRPr="00E675F9">
      <w:pPr>
        <w:jc w:val="both"/>
        <w15:collapsed w:val="false"/>
        <w:rPr>
          <w:color w:val="FF0000"/>
        </w:rPr>
      </w:pPr>
      <w:bookmarkStart w:name="_GoBack" w:id="0"/>
      <w:bookmarkEnd w:id="0"/>
      <w:r w:rsidRPr="00E675F9">
        <w:rPr>
          <w:color w:val="FF0000"/>
        </w:rPr>
        <w:t xml:space="preserve">                  </w:t>
      </w:r>
      <w:r w:rsidRPr="00E675F9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5F9">
        <w:rPr>
          <w:color w:val="FF0000"/>
        </w:rPr>
        <w:t xml:space="preserve">                                                                </w:t>
      </w:r>
    </w:p>
    <w:p w:rsidRDefault="006D222B" w:rsidP="006D222B" w:rsidR="006D222B" w:rsidRPr="00E675F9">
      <w:r w:rsidRPr="00E675F9">
        <w:t xml:space="preserve">   REPUBLIKA HRVATSKA</w:t>
      </w:r>
    </w:p>
    <w:p w:rsidRDefault="006D222B" w:rsidP="006D222B" w:rsidR="006D222B" w:rsidRPr="00E675F9">
      <w:r w:rsidRPr="00E675F9">
        <w:t xml:space="preserve">TRGOVAČKI SUD U PAZINU </w:t>
      </w:r>
      <w:r w:rsidRPr="00E675F9">
        <w:tab/>
      </w:r>
      <w:r w:rsidRPr="00E675F9">
        <w:tab/>
      </w:r>
      <w:r w:rsidRPr="00E675F9">
        <w:tab/>
      </w:r>
      <w:r w:rsidRPr="00E675F9">
        <w:tab/>
      </w:r>
      <w:r w:rsidRPr="00E675F9">
        <w:tab/>
        <w:t xml:space="preserve">        </w:t>
      </w:r>
      <w:r w:rsidR="00E5786A" w:rsidRPr="00E675F9">
        <w:t xml:space="preserve">       </w:t>
      </w:r>
      <w:r w:rsidRPr="00E675F9">
        <w:t>1 St-</w:t>
      </w:r>
      <w:r w:rsidR="00E5786A" w:rsidRPr="00E675F9">
        <w:t>912</w:t>
      </w:r>
      <w:r w:rsidR="008100CF">
        <w:t>/16-115</w:t>
      </w:r>
    </w:p>
    <w:p w:rsidRDefault="006D222B" w:rsidP="006D222B" w:rsidR="006D222B" w:rsidRPr="00E675F9">
      <w:pPr>
        <w:jc w:val="both"/>
      </w:pPr>
      <w:r w:rsidRPr="00E675F9">
        <w:t xml:space="preserve">       52000 Pazin, Dršćevka 1</w:t>
      </w:r>
      <w:r w:rsidRPr="00E675F9">
        <w:tab/>
      </w:r>
      <w:r w:rsidRPr="00E675F9">
        <w:tab/>
      </w:r>
      <w:r w:rsidRPr="00E675F9">
        <w:tab/>
      </w:r>
      <w:r w:rsidRPr="00E675F9">
        <w:tab/>
      </w:r>
      <w:r w:rsidRPr="00E675F9">
        <w:tab/>
      </w:r>
      <w:r w:rsidRPr="00E675F9">
        <w:tab/>
      </w:r>
      <w:r w:rsidRPr="00E675F9">
        <w:tab/>
      </w:r>
    </w:p>
    <w:p w:rsidRDefault="006D222B" w:rsidP="006D222B" w:rsidR="006D222B"/>
    <w:p w:rsidRDefault="008100CF" w:rsidP="006D222B" w:rsidR="008100CF" w:rsidRPr="00E675F9"/>
    <w:p w:rsidRDefault="006D222B" w:rsidP="006D222B" w:rsidR="006D222B" w:rsidRPr="00E675F9">
      <w:pPr>
        <w:jc w:val="center"/>
      </w:pPr>
      <w:r w:rsidRPr="00E675F9">
        <w:t>R E P U B L I K A  H R V A T S K A</w:t>
      </w:r>
    </w:p>
    <w:p w:rsidRDefault="006D222B" w:rsidP="006D222B" w:rsidR="006D222B" w:rsidRPr="00E675F9">
      <w:pPr>
        <w:jc w:val="center"/>
      </w:pPr>
    </w:p>
    <w:p w:rsidRDefault="006D222B" w:rsidP="006D222B" w:rsidR="006D222B" w:rsidRPr="00E675F9">
      <w:pPr>
        <w:jc w:val="center"/>
      </w:pPr>
      <w:r w:rsidRPr="00E675F9">
        <w:t>R J E Š E N J E</w:t>
      </w:r>
    </w:p>
    <w:p w:rsidRDefault="006D222B" w:rsidP="006D222B" w:rsidR="006D222B" w:rsidRPr="00E675F9">
      <w:pPr>
        <w:jc w:val="center"/>
      </w:pPr>
    </w:p>
    <w:p w:rsidRDefault="006D222B" w:rsidP="006D222B" w:rsidR="006D222B" w:rsidRPr="00E675F9">
      <w:pPr>
        <w:ind w:firstLine="708"/>
        <w:jc w:val="both"/>
      </w:pPr>
      <w:r w:rsidRPr="00E675F9">
        <w:t xml:space="preserve">Trgovački sud u Pazinu, po stečajnom sucu Damiru Rabaru, u stečajnom postupku nad stečajnim dužnikom </w:t>
      </w:r>
      <w:r w:rsidR="00287B07" w:rsidRPr="00E675F9">
        <w:t>EMONIA NOVA d.o.o. „u stečaju“, Pula, Tartinijeva 15, OIB: 67488200435</w:t>
      </w:r>
      <w:r w:rsidRPr="00E675F9">
        <w:t xml:space="preserve">, kojeg zastupa stečajni upravitelj </w:t>
      </w:r>
      <w:r w:rsidR="00287B07" w:rsidRPr="00E675F9">
        <w:t>Zdravko Čupković iz Rijeke</w:t>
      </w:r>
      <w:r w:rsidRPr="00E675F9">
        <w:t xml:space="preserve">, </w:t>
      </w:r>
      <w:r w:rsidR="00E675F9" w:rsidRPr="00E675F9">
        <w:t>OIB: 74095088079</w:t>
      </w:r>
      <w:r w:rsidRPr="00E675F9">
        <w:t xml:space="preserve">, </w:t>
      </w:r>
      <w:r w:rsidR="008100CF">
        <w:t>4</w:t>
      </w:r>
      <w:r w:rsidRPr="00E675F9">
        <w:t xml:space="preserve">. </w:t>
      </w:r>
      <w:r w:rsidR="00E43A7B" w:rsidRPr="00E675F9">
        <w:t xml:space="preserve">svibnja </w:t>
      </w:r>
      <w:r w:rsidRPr="00E675F9">
        <w:t xml:space="preserve">2018. </w:t>
      </w:r>
    </w:p>
    <w:p w:rsidRDefault="006D222B" w:rsidP="006D222B" w:rsidR="006D222B" w:rsidRPr="00E675F9">
      <w:pPr>
        <w:jc w:val="center"/>
        <w:rPr>
          <w:color w:val="FF0000"/>
        </w:rPr>
      </w:pPr>
    </w:p>
    <w:p w:rsidRDefault="006D222B" w:rsidP="006D222B" w:rsidR="006D222B" w:rsidRPr="00E675F9">
      <w:pPr>
        <w:jc w:val="center"/>
      </w:pPr>
      <w:r w:rsidRPr="00E675F9">
        <w:t>r i j e š i o  j e</w:t>
      </w:r>
    </w:p>
    <w:p w:rsidRDefault="006D222B" w:rsidP="006D222B" w:rsidR="006D222B" w:rsidRPr="00E675F9"/>
    <w:p w:rsidRDefault="006D222B" w:rsidP="00C37F46" w:rsidR="00C37F46" w:rsidRPr="00E675F9">
      <w:pPr>
        <w:jc w:val="both"/>
      </w:pPr>
      <w:r w:rsidRPr="00E675F9">
        <w:tab/>
        <w:t>I.</w:t>
      </w:r>
      <w:r w:rsidRPr="00E675F9">
        <w:tab/>
        <w:t xml:space="preserve">Iz iznosa kupovnine od </w:t>
      </w:r>
      <w:r w:rsidR="00E43A7B" w:rsidRPr="00E675F9">
        <w:t xml:space="preserve">764.250,00 </w:t>
      </w:r>
      <w:r w:rsidRPr="00E675F9">
        <w:t xml:space="preserve">kn, ostvarenog prodajom </w:t>
      </w:r>
      <w:r w:rsidR="00C37F46" w:rsidRPr="00E675F9">
        <w:t>nekretnine označena kao:</w:t>
      </w:r>
      <w:r w:rsidR="00C37F46" w:rsidRPr="00E675F9">
        <w:tab/>
      </w:r>
    </w:p>
    <w:p w:rsidRDefault="00C37F46" w:rsidP="00C37F46" w:rsidR="00C37F46" w:rsidRPr="00E675F9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675F9">
        <w:rPr>
          <w:rFonts w:cs="Times New Roman" w:hAnsi="Times New Roman" w:ascii="Times New Roman"/>
          <w:sz w:val="24"/>
          <w:szCs w:val="24"/>
        </w:rPr>
        <w:t xml:space="preserve">dio k.č.2205/2, upisane u z.k.ul. 3495, k.o. Novigrad, u naravi zgrada mješovite uporabe, dvorište, ukupne površine 2495m2, upisane u zemljišnim knjigama Općinskog suda u Puli-Pola, zemljišno-knjižni odjel Buje-Buie, koja se sastoji od:  </w:t>
      </w:r>
    </w:p>
    <w:p w:rsidRDefault="00C37F46" w:rsidP="00C37F46" w:rsidR="00C37F46" w:rsidRPr="00E675F9">
      <w:pPr>
        <w:pStyle w:val="Odlomakpopisa"/>
        <w:numPr>
          <w:ilvl w:val="0"/>
          <w:numId w:val="3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75F9">
        <w:rPr>
          <w:rFonts w:cs="Times New Roman" w:eastAsia="Calibri" w:hAnsi="Times New Roman" w:ascii="Times New Roman"/>
          <w:sz w:val="24"/>
          <w:szCs w:val="24"/>
        </w:rPr>
        <w:t>26. Suvlasnički dio: 271/10000 ETAŽNO VLASNIŠTVO (E-26), s kojim je povezano pravo vlasništva u suvlasništvu cijele nekretnine posebnog dijela zgrade: Stan S12 - površine 72,00 m2. Sporedni dio: Parking P20 površine 12,00 m2, pripada stanu S12.</w:t>
      </w:r>
      <w:r w:rsidRPr="00E675F9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6D222B" w:rsidP="006D222B" w:rsidR="006D222B" w:rsidRPr="00E675F9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E675F9">
        <w:rPr>
          <w:rFonts w:cs="Times New Roman" w:hAnsi="Times New Roman" w:ascii="Times New Roman"/>
          <w:sz w:val="24"/>
          <w:szCs w:val="24"/>
        </w:rPr>
        <w:t xml:space="preserve">namirit će se: </w:t>
      </w:r>
    </w:p>
    <w:p w:rsidRDefault="006D222B" w:rsidP="006D222B" w:rsidR="006D222B" w:rsidRPr="00E675F9">
      <w:pPr>
        <w:jc w:val="both"/>
      </w:pPr>
      <w:r w:rsidRPr="00E675F9">
        <w:t>1.)</w:t>
      </w:r>
      <w:r w:rsidRPr="00E675F9">
        <w:tab/>
        <w:t xml:space="preserve">troškovi unovčenja u iznosu od </w:t>
      </w:r>
      <w:r w:rsidR="00EA1FF4" w:rsidRPr="00E675F9">
        <w:t xml:space="preserve">251.831,68 </w:t>
      </w:r>
      <w:r w:rsidRPr="00E675F9">
        <w:t xml:space="preserve">kn, </w:t>
      </w:r>
    </w:p>
    <w:p w:rsidRDefault="006D222B" w:rsidP="006D222B" w:rsidR="006D222B" w:rsidRPr="00E675F9">
      <w:pPr>
        <w:jc w:val="both"/>
      </w:pPr>
    </w:p>
    <w:p w:rsidRDefault="006D222B" w:rsidP="006D222B" w:rsidR="006D222B" w:rsidRPr="00E675F9">
      <w:pPr>
        <w:jc w:val="both"/>
        <w:rPr>
          <w:lang w:eastAsia="hr-HR"/>
        </w:rPr>
      </w:pPr>
      <w:r w:rsidRPr="00E675F9">
        <w:t>2.)</w:t>
      </w:r>
      <w:r w:rsidRPr="00E675F9">
        <w:tab/>
        <w:t xml:space="preserve">djelomično tražbina razlučnog vjerovnika </w:t>
      </w:r>
      <w:r w:rsidR="00B124CC" w:rsidRPr="00E675F9">
        <w:t>B2 KAPITAL d.o.o., OIB: 57509775367, Zagreb, Radnička cesta 41</w:t>
      </w:r>
      <w:r w:rsidRPr="00E675F9">
        <w:t xml:space="preserve">, u iznosu od </w:t>
      </w:r>
      <w:r w:rsidR="00EA1FF4" w:rsidRPr="00E675F9">
        <w:t xml:space="preserve">512.418,32 </w:t>
      </w:r>
      <w:r w:rsidRPr="00E675F9">
        <w:t>kn,</w:t>
      </w:r>
    </w:p>
    <w:p w:rsidRDefault="006D222B" w:rsidP="006D222B" w:rsidR="006D222B" w:rsidRPr="00E675F9">
      <w:pPr>
        <w:jc w:val="both"/>
      </w:pPr>
    </w:p>
    <w:p w:rsidRDefault="006D222B" w:rsidP="006D222B" w:rsidR="006D222B" w:rsidRPr="00E675F9">
      <w:pPr>
        <w:jc w:val="both"/>
      </w:pPr>
      <w:r w:rsidRPr="00E675F9">
        <w:tab/>
        <w:t>II.</w:t>
      </w:r>
      <w:r w:rsidRPr="00E675F9">
        <w:tab/>
        <w:t>Nalaže se Financijskog agenciji, Regionalni centar Rijeka, Frana Kurelca 3, da nakon pravomoćnosti ovog rješenja izvrši isplatu sa računa HR3323900011300028779, te sa računa HR1123900011300028787 kako slijedi:</w:t>
      </w:r>
    </w:p>
    <w:p w:rsidRDefault="006D222B" w:rsidP="006D222B" w:rsidR="006D222B" w:rsidRPr="00E675F9">
      <w:pPr>
        <w:jc w:val="both"/>
      </w:pPr>
    </w:p>
    <w:p w:rsidRDefault="006D222B" w:rsidP="006D222B" w:rsidR="006D222B" w:rsidRPr="00E675F9">
      <w:pPr>
        <w:jc w:val="both"/>
        <w:rPr>
          <w:color w:val="FF0000"/>
        </w:rPr>
      </w:pPr>
      <w:r w:rsidRPr="00E675F9">
        <w:tab/>
        <w:t xml:space="preserve">- stečajnom dužniku, iznos od </w:t>
      </w:r>
      <w:r w:rsidR="00EA1FF4" w:rsidRPr="00E675F9">
        <w:t>251.831,68  k</w:t>
      </w:r>
      <w:r w:rsidRPr="00E675F9">
        <w:t xml:space="preserve">n na račun </w:t>
      </w:r>
      <w:r w:rsidR="008100CF" w:rsidRPr="008100CF">
        <w:t>HR03 2402 0061 1008 0709 3</w:t>
      </w:r>
      <w:r w:rsidR="008100CF">
        <w:t>,</w:t>
      </w:r>
    </w:p>
    <w:p w:rsidRDefault="006D222B" w:rsidP="006D222B" w:rsidR="006D222B" w:rsidRPr="00E675F9">
      <w:pPr>
        <w:jc w:val="both"/>
      </w:pPr>
    </w:p>
    <w:p w:rsidRDefault="006D222B" w:rsidP="006D222B" w:rsidR="006D222B" w:rsidRPr="00E675F9">
      <w:pPr>
        <w:jc w:val="both"/>
        <w:rPr>
          <w:color w:val="FF0000"/>
        </w:rPr>
      </w:pPr>
      <w:r w:rsidRPr="00E675F9">
        <w:tab/>
        <w:t>- razlučnom vjerovnik</w:t>
      </w:r>
      <w:r w:rsidR="008100CF">
        <w:t>u</w:t>
      </w:r>
      <w:r w:rsidRPr="00E675F9">
        <w:t xml:space="preserve"> </w:t>
      </w:r>
      <w:r w:rsidR="003108CC" w:rsidRPr="00E675F9">
        <w:t xml:space="preserve">B2 KAPITAL d.o.o., OIB: 57509775367, Zagreb, Radnička cesta 41, </w:t>
      </w:r>
      <w:r w:rsidRPr="00E675F9">
        <w:t xml:space="preserve">u iznosu od </w:t>
      </w:r>
      <w:r w:rsidR="001B790D" w:rsidRPr="00E675F9">
        <w:t xml:space="preserve">512.418,32 </w:t>
      </w:r>
      <w:r w:rsidRPr="00E675F9">
        <w:t>kn,</w:t>
      </w:r>
      <w:r w:rsidR="008100CF">
        <w:t xml:space="preserve"> na račun HR92 2500 0091 1014 0168 5.</w:t>
      </w:r>
    </w:p>
    <w:p w:rsidRDefault="006D222B" w:rsidP="006D222B" w:rsidR="006D222B" w:rsidRPr="00E675F9">
      <w:pPr>
        <w:jc w:val="both"/>
        <w:rPr>
          <w:color w:val="FF0000"/>
        </w:rPr>
      </w:pPr>
    </w:p>
    <w:p w:rsidRDefault="006D222B" w:rsidP="006D222B" w:rsidR="006D222B" w:rsidRPr="00E675F9">
      <w:pPr>
        <w:jc w:val="center"/>
      </w:pPr>
      <w:r w:rsidRPr="00E675F9">
        <w:t>Obrazloženje</w:t>
      </w:r>
    </w:p>
    <w:p w:rsidRDefault="006D222B" w:rsidP="006D222B" w:rsidR="006D222B" w:rsidRPr="00E675F9">
      <w:pPr>
        <w:ind w:firstLine="708"/>
        <w:jc w:val="both"/>
      </w:pPr>
    </w:p>
    <w:p w:rsidRDefault="006D222B" w:rsidP="006D222B" w:rsidR="006D222B" w:rsidRPr="00E675F9">
      <w:pPr>
        <w:ind w:firstLine="708"/>
        <w:jc w:val="both"/>
      </w:pPr>
      <w:r w:rsidRPr="00E675F9">
        <w:t xml:space="preserve">Nekretnine stečajnog dužnika, pobliže označene u točci I. izreke, prodane su u stečajnom postupku na drugoj elektroničkoj javnoj dražbi za iznos od ukupno </w:t>
      </w:r>
      <w:r w:rsidR="00E43A7B" w:rsidRPr="00E675F9">
        <w:t xml:space="preserve">764.250,00 </w:t>
      </w:r>
      <w:r w:rsidRPr="00E675F9">
        <w:t xml:space="preserve">kn. </w:t>
      </w:r>
    </w:p>
    <w:p w:rsidRDefault="006D222B" w:rsidP="006D222B" w:rsidR="006D222B" w:rsidRPr="00E675F9">
      <w:pPr>
        <w:ind w:firstLine="708"/>
        <w:jc w:val="both"/>
      </w:pPr>
    </w:p>
    <w:p w:rsidRDefault="006D222B" w:rsidP="006D222B" w:rsidR="006D222B" w:rsidRPr="00E675F9">
      <w:pPr>
        <w:ind w:firstLine="708"/>
        <w:jc w:val="both"/>
      </w:pPr>
      <w:r w:rsidRPr="00E675F9">
        <w:t>Odredbom čl. 248. st. 1. Stečajnog zakona (NN 71/15,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6D222B" w:rsidP="006D222B" w:rsidR="006D222B" w:rsidRPr="00E675F9">
      <w:pPr>
        <w:ind w:firstLine="708"/>
        <w:jc w:val="both"/>
      </w:pPr>
    </w:p>
    <w:p w:rsidRDefault="006D222B" w:rsidP="006D222B" w:rsidR="006D222B" w:rsidRPr="00E675F9">
      <w:pPr>
        <w:ind w:firstLine="708"/>
        <w:jc w:val="both"/>
      </w:pPr>
      <w:r w:rsidRPr="00E675F9"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6D222B" w:rsidP="006D222B" w:rsidR="006D222B" w:rsidRPr="00E675F9">
      <w:pPr>
        <w:ind w:firstLine="708"/>
        <w:jc w:val="both"/>
        <w:rPr>
          <w:color w:val="FF0000"/>
        </w:rPr>
      </w:pPr>
    </w:p>
    <w:p w:rsidRDefault="006D222B" w:rsidP="00C65132" w:rsidR="00C65132" w:rsidRPr="00E675F9">
      <w:pPr>
        <w:ind w:firstLine="708"/>
        <w:jc w:val="both"/>
      </w:pPr>
      <w:r w:rsidRPr="00E675F9">
        <w:t xml:space="preserve">Uvidom u izvadak iz zemljišnih knjiga za unovčene nekretnine utvrđeno je da je na istima kao </w:t>
      </w:r>
      <w:r w:rsidR="000C7C0E" w:rsidRPr="00E675F9">
        <w:t xml:space="preserve">prvi </w:t>
      </w:r>
      <w:r w:rsidRPr="00E675F9">
        <w:t xml:space="preserve">razlučni vjerovnik upisan </w:t>
      </w:r>
      <w:r w:rsidR="000C7C0E" w:rsidRPr="00E675F9">
        <w:t>B2 KAPITAL d.o.o., OIB: 57509775367, Zagreb, Radnička cesta 41</w:t>
      </w:r>
      <w:r w:rsidR="00F345AC" w:rsidRPr="00E675F9">
        <w:t xml:space="preserve"> </w:t>
      </w:r>
      <w:r w:rsidRPr="00E675F9">
        <w:t>i to t</w:t>
      </w:r>
      <w:r w:rsidRPr="00E675F9">
        <w:rPr>
          <w:lang w:eastAsia="hr-HR"/>
        </w:rPr>
        <w:t xml:space="preserve">emeljem </w:t>
      </w:r>
      <w:r w:rsidR="000C7C0E" w:rsidRPr="00E675F9">
        <w:t>Sporazuma o zasnivanju založnog prava na nekretninama i pravu na neposrednu ovrhu od 18. rujna 2007.g. te na temelju ugovora o ustupu tražbine 20.07.2016.,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</w:t>
      </w:r>
      <w:r w:rsidR="00F345AC" w:rsidRPr="00E675F9">
        <w:t xml:space="preserve">, </w:t>
      </w:r>
      <w:r w:rsidR="00C65132" w:rsidRPr="00E675F9">
        <w:t>kao i</w:t>
      </w:r>
      <w:r w:rsidR="00F345AC" w:rsidRPr="00E675F9">
        <w:t xml:space="preserve"> t</w:t>
      </w:r>
      <w:r w:rsidR="000C7C0E" w:rsidRPr="00E675F9">
        <w:t>emeljem Sporazuma o zasnivanju založnog prava na nekretninama i pravu na neposrednu ovrhu od 04.04.2011. godine, te na temelju ugovora o ustupu tražbine 20.07.2016.,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</w:t>
      </w:r>
      <w:r w:rsidR="00C65132" w:rsidRPr="00E675F9">
        <w:t>om I Ugovora i ovim sporazumom.</w:t>
      </w:r>
    </w:p>
    <w:p w:rsidRDefault="00C65132" w:rsidP="00C65132" w:rsidR="00C65132" w:rsidRPr="00E675F9">
      <w:pPr>
        <w:ind w:firstLine="708"/>
        <w:jc w:val="both"/>
      </w:pPr>
    </w:p>
    <w:p w:rsidRDefault="00C65132" w:rsidP="00C65132" w:rsidR="000C7C0E" w:rsidRPr="00E675F9">
      <w:pPr>
        <w:ind w:firstLine="708"/>
        <w:jc w:val="both"/>
      </w:pPr>
      <w:r w:rsidRPr="00E675F9">
        <w:t xml:space="preserve">Drugi po redu upisani razlučni vjerovnik je </w:t>
      </w:r>
      <w:r w:rsidR="00A71A8F" w:rsidRPr="00E675F9">
        <w:t>MADCAR d.o.o., OIB: 84267410312, Umag, Voćarska ulica 5 i to t</w:t>
      </w:r>
      <w:r w:rsidR="000C7C0E" w:rsidRPr="00E675F9">
        <w:t>emeljem Rješenja o osiguranju Općinskog suda u Bujama od 05. studenog 2013. godine, pod posl. br. Ovr-785/13-2,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</w:t>
      </w:r>
      <w:r w:rsidR="00EC2498" w:rsidRPr="00E675F9">
        <w:t>većanoj za pet postotnih poena.</w:t>
      </w:r>
    </w:p>
    <w:p w:rsidRDefault="00F60011" w:rsidP="006D222B" w:rsidR="00F60011" w:rsidRPr="00E675F9">
      <w:pPr>
        <w:ind w:firstLine="708"/>
        <w:jc w:val="both"/>
        <w:rPr>
          <w:color w:val="FF0000"/>
        </w:rPr>
      </w:pPr>
    </w:p>
    <w:p w:rsidRDefault="006D222B" w:rsidP="006D222B" w:rsidR="006D222B" w:rsidRPr="00E675F9">
      <w:pPr>
        <w:jc w:val="both"/>
      </w:pPr>
      <w:r w:rsidRPr="00E675F9">
        <w:tab/>
        <w:t xml:space="preserve">Kako na ročištu za diobu kupovnine </w:t>
      </w:r>
      <w:r w:rsidR="00F60011" w:rsidRPr="00E675F9">
        <w:t>27</w:t>
      </w:r>
      <w:r w:rsidRPr="00E675F9">
        <w:t xml:space="preserve">. travnja 2018. niti u pisanom podnesku nitko nije osporio zahtjev stečajnog upravitelja za namirenje troškova unovčenja po odredbi čl. 254. st. 1. i 2. SZ-a, a zahtjev za isplatu troškova je dokumentiran, ocijenjen je osnovanim te je isti prihvaćen u cijelosti u visini od </w:t>
      </w:r>
      <w:r w:rsidR="00F60011" w:rsidRPr="00E675F9">
        <w:t xml:space="preserve">251.831,68 </w:t>
      </w:r>
      <w:r w:rsidRPr="00E675F9">
        <w:t>kn.</w:t>
      </w:r>
    </w:p>
    <w:p w:rsidRDefault="006D222B" w:rsidP="006D222B" w:rsidR="006D222B" w:rsidRPr="00E675F9">
      <w:pPr>
        <w:ind w:firstLine="708"/>
        <w:jc w:val="both"/>
      </w:pPr>
    </w:p>
    <w:p w:rsidRDefault="006D222B" w:rsidP="006D222B" w:rsidR="006D222B" w:rsidRPr="00E675F9">
      <w:pPr>
        <w:jc w:val="both"/>
        <w:rPr>
          <w:lang w:eastAsia="hr-HR"/>
        </w:rPr>
      </w:pPr>
      <w:r w:rsidRPr="00E675F9">
        <w:tab/>
        <w:t xml:space="preserve">Također nije bilo osporavanja zahtjeva za namirenje koje je podnio razlučni vjerovnik </w:t>
      </w:r>
      <w:r w:rsidR="00EC2498" w:rsidRPr="00E675F9">
        <w:t xml:space="preserve">B2 KAPITAL d.o.o., </w:t>
      </w:r>
      <w:r w:rsidRPr="00E675F9">
        <w:t xml:space="preserve">to se po odredbama čl. 114. st. 1. i 2. OZ-a u svezi s čl. 248. st. 1. t 1. i 2. SZ-a djelomično namiruje tražbina prvog razlučnog vjerovnika </w:t>
      </w:r>
      <w:r w:rsidR="00EC2498" w:rsidRPr="00E675F9">
        <w:t xml:space="preserve">B2 KAPITAL d.o.o., </w:t>
      </w:r>
      <w:r w:rsidRPr="00E675F9">
        <w:t xml:space="preserve">u iznosu od </w:t>
      </w:r>
      <w:r w:rsidR="00BE1CE4" w:rsidRPr="00E675F9">
        <w:t xml:space="preserve">512.418,32 </w:t>
      </w:r>
      <w:r w:rsidRPr="00E675F9">
        <w:t>kn.</w:t>
      </w:r>
    </w:p>
    <w:p w:rsidRDefault="006D222B" w:rsidP="006D222B" w:rsidR="006D222B" w:rsidRPr="00E675F9">
      <w:pPr>
        <w:ind w:firstLine="708"/>
        <w:jc w:val="both"/>
        <w:rPr>
          <w:color w:val="FF0000"/>
        </w:rPr>
      </w:pPr>
    </w:p>
    <w:p w:rsidRDefault="006D222B" w:rsidP="006D222B" w:rsidR="006D222B" w:rsidRPr="00E675F9">
      <w:pPr>
        <w:ind w:firstLine="708"/>
        <w:jc w:val="both"/>
      </w:pPr>
      <w:r w:rsidRPr="00E675F9">
        <w:t>Slijedom navedenog a i temeljem odredbe čl. 125. st. 1., čl. 132.c st. 3., čl. 132.i st. 1. OZ-a u svezi s čl. 28. st. 1. i 2. Pravilnika o načinu i postupku provedbe prodaje nekretnina i pokretnina u ovršnom postupku (NN 156/14) donesena je odluka kao u izreci.</w:t>
      </w:r>
    </w:p>
    <w:p w:rsidRDefault="006D222B" w:rsidP="006D222B" w:rsidR="006D222B" w:rsidRPr="00E675F9">
      <w:pPr>
        <w:ind w:firstLine="708"/>
        <w:jc w:val="both"/>
      </w:pPr>
    </w:p>
    <w:p w:rsidRDefault="006D222B" w:rsidP="006D222B" w:rsidR="006D222B" w:rsidRPr="00E675F9">
      <w:pPr>
        <w:jc w:val="center"/>
      </w:pPr>
      <w:r w:rsidRPr="00E675F9">
        <w:t>U Pazinu</w:t>
      </w:r>
      <w:r w:rsidR="008100CF">
        <w:t>, 4</w:t>
      </w:r>
      <w:r w:rsidRPr="00E675F9">
        <w:t xml:space="preserve">. </w:t>
      </w:r>
      <w:r w:rsidR="00E5786A" w:rsidRPr="00E675F9">
        <w:t xml:space="preserve">svibnja </w:t>
      </w:r>
      <w:r w:rsidRPr="00E675F9">
        <w:t xml:space="preserve">2018. </w:t>
      </w:r>
    </w:p>
    <w:p w:rsidRDefault="006D222B" w:rsidP="006D222B" w:rsidR="006D222B" w:rsidRPr="00E675F9"/>
    <w:p w:rsidRDefault="006D222B" w:rsidP="006D222B" w:rsidR="006D222B" w:rsidRPr="00E675F9">
      <w:pPr>
        <w:ind w:left="4956"/>
      </w:pPr>
      <w:r w:rsidRPr="00E675F9">
        <w:t xml:space="preserve">        </w:t>
      </w:r>
      <w:r w:rsidRPr="00E675F9">
        <w:tab/>
      </w:r>
      <w:r w:rsidRPr="00E675F9">
        <w:tab/>
      </w:r>
      <w:r w:rsidRPr="00E675F9">
        <w:tab/>
        <w:t xml:space="preserve">Stečajni sudac </w:t>
      </w:r>
    </w:p>
    <w:p w:rsidRDefault="006D222B" w:rsidP="006D222B" w:rsidR="006D222B">
      <w:pPr>
        <w:ind w:left="4956"/>
      </w:pPr>
      <w:r w:rsidRPr="00E675F9">
        <w:tab/>
        <w:t xml:space="preserve">           </w:t>
      </w:r>
      <w:r w:rsidRPr="00E675F9">
        <w:tab/>
      </w:r>
      <w:r w:rsidRPr="00E675F9">
        <w:tab/>
        <w:t>Damir Rabar</w:t>
      </w:r>
      <w:r w:rsidR="00D531CC">
        <w:t>, v.r.</w:t>
      </w:r>
    </w:p>
    <w:p w:rsidRDefault="008100CF" w:rsidP="006D222B" w:rsidR="008100CF">
      <w:pPr>
        <w:ind w:left="4956"/>
      </w:pPr>
    </w:p>
    <w:p w:rsidRDefault="008100CF" w:rsidP="006D222B" w:rsidR="008100CF" w:rsidRPr="00E675F9">
      <w:pPr>
        <w:ind w:left="4956"/>
      </w:pPr>
    </w:p>
    <w:p w:rsidRDefault="006D222B" w:rsidP="006D222B" w:rsidR="006D222B" w:rsidRPr="00E675F9"/>
    <w:p w:rsidRDefault="006D222B" w:rsidP="006D222B" w:rsidR="006D222B" w:rsidRPr="00E675F9">
      <w:pPr>
        <w:jc w:val="both"/>
      </w:pPr>
      <w:r w:rsidRPr="00E675F9">
        <w:t>UPUTA O PRAVNOM LIJEKU:</w:t>
      </w:r>
    </w:p>
    <w:p w:rsidRDefault="006D222B" w:rsidP="006D222B" w:rsidR="006D222B" w:rsidRPr="00E675F9">
      <w:pPr>
        <w:jc w:val="both"/>
      </w:pPr>
      <w:r w:rsidRPr="00E675F9"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6D222B" w:rsidP="006D222B" w:rsidR="006D222B" w:rsidRPr="00E675F9"/>
    <w:p w:rsidRDefault="006D222B" w:rsidP="006D222B" w:rsidR="006D222B" w:rsidRPr="00E675F9">
      <w:r w:rsidRPr="00E675F9">
        <w:t xml:space="preserve">DNA: </w:t>
      </w:r>
    </w:p>
    <w:p w:rsidRDefault="006D222B" w:rsidP="006D222B" w:rsidR="006D222B" w:rsidRPr="00E675F9">
      <w:pPr>
        <w:jc w:val="both"/>
      </w:pPr>
      <w:r w:rsidRPr="00E675F9">
        <w:t xml:space="preserve">- Stečajni upravitelj </w:t>
      </w:r>
      <w:r w:rsidR="00BE1CE4" w:rsidRPr="00E675F9">
        <w:t xml:space="preserve">Zdravko Čupković iz Rijeke, Gnambova </w:t>
      </w:r>
      <w:r w:rsidR="00007344" w:rsidRPr="00E675F9">
        <w:t>2/III,</w:t>
      </w:r>
    </w:p>
    <w:p w:rsidRDefault="006D222B" w:rsidP="006D222B" w:rsidR="006D222B" w:rsidRPr="00E675F9">
      <w:r w:rsidRPr="00E675F9">
        <w:t>- Republika Hrvatska po ŽDO Pula, Pula, Rovinjska ul. 2</w:t>
      </w:r>
    </w:p>
    <w:p w:rsidRDefault="006D222B" w:rsidP="00BE1CE4" w:rsidR="00EC2498" w:rsidRPr="00E675F9">
      <w:pPr>
        <w:jc w:val="both"/>
      </w:pPr>
      <w:r w:rsidRPr="00E675F9">
        <w:t xml:space="preserve">- </w:t>
      </w:r>
      <w:r w:rsidR="00EC2498" w:rsidRPr="00E675F9">
        <w:t>B2 KAPITAL d.o.o.</w:t>
      </w:r>
      <w:r w:rsidR="00BE1CE4" w:rsidRPr="00E675F9">
        <w:t>, po pun.</w:t>
      </w:r>
      <w:r w:rsidR="008100CF">
        <w:t xml:space="preserve"> Odvj. društvo SUIĆ &amp; ŠKUNCA, Zagreb, Domagojeva 14</w:t>
      </w:r>
    </w:p>
    <w:p w:rsidRDefault="00EB788E" w:rsidP="00BE1CE4" w:rsidR="00EC2498" w:rsidRPr="00E675F9">
      <w:pPr>
        <w:jc w:val="both"/>
      </w:pPr>
      <w:r w:rsidRPr="00E675F9">
        <w:t xml:space="preserve">- </w:t>
      </w:r>
      <w:r w:rsidR="00EC2498" w:rsidRPr="00E675F9">
        <w:t>MADCAR d.o.o</w:t>
      </w:r>
      <w:r w:rsidRPr="00E675F9">
        <w:t>., po pun.</w:t>
      </w:r>
      <w:r w:rsidR="008100CF">
        <w:t xml:space="preserve"> </w:t>
      </w:r>
      <w:r w:rsidR="00F87A19">
        <w:t xml:space="preserve">Goran Okmaca, Pazin, Ul. 25. rujna 4 </w:t>
      </w:r>
    </w:p>
    <w:p w:rsidRDefault="006D222B" w:rsidP="00BE1CE4" w:rsidR="006D222B" w:rsidRPr="00E675F9">
      <w:pPr>
        <w:jc w:val="both"/>
      </w:pPr>
      <w:r w:rsidRPr="00E675F9">
        <w:t>- e-oglasna ploča suda 8 dana</w:t>
      </w:r>
    </w:p>
    <w:p w:rsidRDefault="006D222B" w:rsidP="006D222B" w:rsidR="006D222B" w:rsidRPr="00E675F9"/>
    <w:p w:rsidRDefault="006D222B" w:rsidP="006D222B" w:rsidR="006D222B" w:rsidRPr="00E675F9">
      <w:r w:rsidRPr="00E675F9">
        <w:t>Po pravomoćnosti:</w:t>
      </w:r>
    </w:p>
    <w:p w:rsidRDefault="006D222B" w:rsidP="006D222B" w:rsidR="006D222B" w:rsidRPr="00E675F9">
      <w:r w:rsidRPr="00E675F9">
        <w:t>- FINA, F. Kurelca 8, Rijeka</w:t>
      </w:r>
    </w:p>
    <w:p w:rsidRDefault="00EB7624" w:rsidR="00EB7624" w:rsidRPr="00E675F9"/>
    <w:sectPr w:rsidSect="00005439" w:rsidR="00EB7624" w:rsidRPr="00E675F9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FA0" w:rsidR="002B6FA0">
      <w:r>
        <w:separator/>
      </w:r>
    </w:p>
  </w:endnote>
  <w:endnote w:id="0" w:type="continuationSeparator">
    <w:p w:rsidRDefault="002B6FA0" w:rsidR="002B6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FA0" w:rsidR="002B6FA0">
      <w:r>
        <w:separator/>
      </w:r>
    </w:p>
  </w:footnote>
  <w:footnote w:id="0" w:type="continuationSeparator">
    <w:p w:rsidRDefault="002B6FA0" w:rsidR="002B6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55A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DC16B2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CB455A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DC16B2">
      <w:tab/>
    </w:r>
    <w:r w:rsidR="00DC16B2">
      <w:tab/>
      <w:t xml:space="preserve"> </w:t>
    </w:r>
    <w:r w:rsidR="008100CF" w:rsidRPr="00E675F9">
      <w:t>1 St-912</w:t>
    </w:r>
    <w:r w:rsidR="008100CF">
      <w:t>/16-115</w:t>
    </w:r>
  </w:p>
  <w:p w:rsidRDefault="00DC16B2" w:rsidR="00005439">
    <w:pPr>
      <w:pStyle w:val="Zaglavlje"/>
    </w:pPr>
    <w:r>
      <w:tab/>
    </w:r>
    <w:r>
      <w:tab/>
    </w:r>
  </w:p>
  <w:p w:rsidRDefault="00CB455A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B0E38"/>
    <w:multiLevelType w:val="hybridMultilevel"/>
    <w:tmpl w:val="3D5E90B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48B051A0"/>
    <w:multiLevelType w:val="hybridMultilevel"/>
    <w:tmpl w:val="5A669186"/>
    <w:lvl w:tplc="41D042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22B"/>
    <w:rsid w:val="00007344"/>
    <w:rsid w:val="000C7C0E"/>
    <w:rsid w:val="001B790D"/>
    <w:rsid w:val="00287B07"/>
    <w:rsid w:val="002B6FA0"/>
    <w:rsid w:val="003108CC"/>
    <w:rsid w:val="003F5BC3"/>
    <w:rsid w:val="006348C6"/>
    <w:rsid w:val="006858E9"/>
    <w:rsid w:val="006D222B"/>
    <w:rsid w:val="008100CF"/>
    <w:rsid w:val="00A71A8F"/>
    <w:rsid w:val="00B124CC"/>
    <w:rsid w:val="00BE1CE4"/>
    <w:rsid w:val="00C21C59"/>
    <w:rsid w:val="00C37F46"/>
    <w:rsid w:val="00C65132"/>
    <w:rsid w:val="00CB455A"/>
    <w:rsid w:val="00D531CC"/>
    <w:rsid w:val="00DC16B2"/>
    <w:rsid w:val="00E43A7B"/>
    <w:rsid w:val="00E5786A"/>
    <w:rsid w:val="00E675F9"/>
    <w:rsid w:val="00EA1FF4"/>
    <w:rsid w:val="00EB7624"/>
    <w:rsid w:val="00EB788E"/>
    <w:rsid w:val="00EC2498"/>
    <w:rsid w:val="00F228E0"/>
    <w:rsid w:val="00F345AC"/>
    <w:rsid w:val="00F60011"/>
    <w:rsid w:val="00F8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22B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6D222B"/>
  </w:style>
  <w:style w:styleId="Zaglavlje" w:type="paragraph">
    <w:name w:val="header"/>
    <w:basedOn w:val="Normal"/>
    <w:link w:val="ZaglavljeChar"/>
    <w:rsid w:val="006D22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222B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6D222B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D222B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22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22B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8100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0CF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B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5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5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5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5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22B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6D222B"/>
  </w:style>
  <w:style w:styleId="Zaglavlje" w:type="paragraph">
    <w:name w:val="header"/>
    <w:basedOn w:val="Normal"/>
    <w:link w:val="ZaglavljeChar"/>
    <w:rsid w:val="006D22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222B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6D222B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D222B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22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22B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8100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0CF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B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5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5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5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5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117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9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4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5486</properties:Characters>
  <properties:Lines>122</properties:Lines>
  <properties:Paragraphs>38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2018-05-04T08:20:00Z</dcterms:created>
  <dc:creator>Damir Rabar</dc:creator>
  <cp:lastModifiedBy>Lorena Paris Aničić</cp:lastModifiedBy>
  <cp:lastPrinted>2018-05-04T08:37:00Z</cp:lastPrinted>
  <dcterms:modified xmlns:xsi="http://www.w3.org/2001/XMLSchema-instance" xsi:type="dcterms:W3CDTF">2018-05-04T08:39:00Z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 namirenju (RJEŠENJE O NAMIRENJU St-912-16.docx)</vt:lpwstr>
  </prop:property>
  <prop:property name="CC_coloring" pid="5" fmtid="{D5CDD505-2E9C-101B-9397-08002B2CF9AE}">
    <vt:bool>false</vt:bool>
  </prop:property>
</prop:Properties>
</file>