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0fb4" w14:paraId="3d20fb4" w:rsidRDefault="0086337B" w:rsidP="00910611" w:rsidR="0086337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337B" w:rsidP="00910611" w:rsidR="0086337B">
      <w:r>
        <w:rPr>
          <w:rFonts w:eastAsia="MS Mincho"/>
        </w:rPr>
        <w:t>REPUBLIKA HRVATSKA</w:t>
      </w:r>
    </w:p>
    <w:p w:rsidRDefault="0086337B" w:rsidP="00910611" w:rsidR="0086337B">
      <w:r>
        <w:rPr>
          <w:rFonts w:eastAsia="MS Mincho"/>
        </w:rPr>
        <w:t>TRGOVAČKI SUD U RIJECI</w:t>
      </w:r>
    </w:p>
    <w:p w:rsidRDefault="0086337B" w:rsidR="0086337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102508" w:rsidP="004F47D9" w:rsidR="00102508" w:rsidRPr="00102508">
      <w:pPr>
        <w:jc w:val="center"/>
      </w:pPr>
    </w:p>
    <w:p w:rsidRDefault="00102508" w:rsidP="004F47D9" w:rsidR="00102508" w:rsidRPr="00102508">
      <w:pPr>
        <w:jc w:val="center"/>
      </w:pPr>
      <w:r w:rsidRPr="00102508">
        <w:t>R E P U B L I K A    H R V A T S K A</w:t>
      </w:r>
    </w:p>
    <w:p w:rsidRDefault="00102508" w:rsidP="004F47D9" w:rsidR="004F47D9" w:rsidRPr="00102508">
      <w:pPr>
        <w:jc w:val="center"/>
      </w:pPr>
      <w:r w:rsidRPr="00102508">
        <w:t xml:space="preserve">Z A K L </w:t>
      </w:r>
      <w:r w:rsidR="004F47D9" w:rsidRPr="00102508">
        <w:t>J U Č A K</w:t>
      </w:r>
    </w:p>
    <w:p w:rsidRDefault="004F47D9" w:rsidP="004F47D9" w:rsidR="004F47D9" w:rsidRPr="00102508">
      <w:pPr>
        <w:jc w:val="both"/>
      </w:pPr>
    </w:p>
    <w:p w:rsidRDefault="00F7710F" w:rsidP="00F7710F" w:rsidR="00F7710F" w:rsidRPr="00F7710F">
      <w:pPr>
        <w:jc w:val="both"/>
      </w:pPr>
      <w:r w:rsidRPr="00F7710F">
        <w:tab/>
      </w:r>
      <w:r w:rsidRPr="00F7710F">
        <w:tab/>
        <w:t xml:space="preserve">Trgovački sud u Rijeci po sucu Veri Jelenović, u postupku nad dužnikom </w:t>
      </w:r>
      <w:r w:rsidRPr="00F7710F">
        <w:rPr>
          <w:bCs/>
        </w:rPr>
        <w:t>O. G. I. OPATIJA</w:t>
      </w:r>
      <w:r w:rsidRPr="00F7710F">
        <w:t xml:space="preserve"> društvo s ograničenom odgovornošću za turizam, građevinarstvo i usluge u stečaju Pobri, Evićev Put 11, OIB 48611792764, dana 8. veljače 2017. godine</w:t>
      </w:r>
    </w:p>
    <w:p w:rsidRDefault="004F47D9" w:rsidP="004F47D9" w:rsidR="004F47D9" w:rsidRPr="002D2C7B">
      <w:pPr>
        <w:jc w:val="center"/>
        <w:rPr>
          <w:bCs/>
        </w:rPr>
      </w:pPr>
    </w:p>
    <w:p w:rsidRDefault="004F47D9" w:rsidP="004F47D9" w:rsidR="004F47D9" w:rsidRPr="00102508">
      <w:pPr>
        <w:jc w:val="center"/>
      </w:pPr>
      <w:r w:rsidRPr="00102508">
        <w:t>z a k l j u č i o     j e</w:t>
      </w:r>
    </w:p>
    <w:p w:rsidRDefault="004F47D9" w:rsidP="004F47D9" w:rsidR="004F47D9" w:rsidRPr="00102508"/>
    <w:p w:rsidRDefault="000B7D65" w:rsidP="00102508" w:rsidR="000B7D65" w:rsidRPr="00102508">
      <w:pPr>
        <w:pStyle w:val="Tijeloteksta"/>
        <w:rPr>
          <w:szCs w:val="24"/>
        </w:rPr>
      </w:pPr>
    </w:p>
    <w:p w:rsidRDefault="004F47D9" w:rsidP="002D2C7B" w:rsidR="002D2C7B" w:rsidRPr="00AE1B92">
      <w:pPr>
        <w:jc w:val="both"/>
      </w:pPr>
      <w:r w:rsidRPr="00102508">
        <w:rPr>
          <w:bCs/>
        </w:rPr>
        <w:tab/>
      </w:r>
      <w:r w:rsidRPr="00102508">
        <w:rPr>
          <w:bCs/>
        </w:rPr>
        <w:tab/>
      </w:r>
      <w:r w:rsidR="002D2C7B">
        <w:rPr>
          <w:bCs/>
        </w:rPr>
        <w:t xml:space="preserve">I. </w:t>
      </w:r>
      <w:r w:rsidR="000B7D65">
        <w:t>Određuje</w:t>
      </w:r>
      <w:r w:rsidRPr="00102508">
        <w:t xml:space="preserve"> brisanje iz zemljišne knjige Općinskog suda u </w:t>
      </w:r>
      <w:r w:rsidR="00F7710F">
        <w:t xml:space="preserve">Puli -  Pola </w:t>
      </w:r>
      <w:r w:rsidR="002D2C7B" w:rsidRPr="00AE1B92">
        <w:t xml:space="preserve">zemljišnoknjižni odjel </w:t>
      </w:r>
      <w:r w:rsidR="00F7710F">
        <w:t>Buzet</w:t>
      </w:r>
      <w:r w:rsidR="002D2C7B" w:rsidRPr="00AE1B92">
        <w:t xml:space="preserve"> </w:t>
      </w:r>
      <w:r w:rsidR="002D2C7B">
        <w:t>za nekretninu</w:t>
      </w:r>
      <w:r w:rsidR="002D2C7B" w:rsidRPr="00AE1B92">
        <w:t xml:space="preserve">: </w:t>
      </w:r>
    </w:p>
    <w:p w:rsidRDefault="002D2C7B" w:rsidP="002D2C7B" w:rsidR="00F7710F" w:rsidRPr="00F7710F">
      <w:pPr>
        <w:jc w:val="both"/>
      </w:pPr>
      <w:r w:rsidRPr="00AE1B92">
        <w:t xml:space="preserve">- k.č.br. </w:t>
      </w:r>
      <w:r w:rsidR="00F7710F">
        <w:t xml:space="preserve">5482/1 u naravi livada površine 1316 m2 i k.č. br. 5595/1 u naravi livada površine </w:t>
      </w:r>
      <w:r w:rsidR="00F7710F" w:rsidRPr="00F7710F">
        <w:t>550 m2, ukupno 1866 m2, sve upisano u ZK uložak: 3079,</w:t>
      </w:r>
      <w:r w:rsidR="00F7710F" w:rsidRPr="00F7710F">
        <w:rPr>
          <w:bCs/>
          <w:color w:val="000000"/>
        </w:rPr>
        <w:t xml:space="preserve"> Katastarska općina: 302066, BUZET</w:t>
      </w:r>
    </w:p>
    <w:p w:rsidRDefault="004F47D9" w:rsidP="00102508" w:rsidR="004F47D9">
      <w:pPr>
        <w:jc w:val="both"/>
      </w:pPr>
      <w:r w:rsidRPr="00102508">
        <w:t>zabilježbe pokretanja stečajnog postupka</w:t>
      </w:r>
      <w:r w:rsidR="00C217FB" w:rsidRPr="00102508">
        <w:t xml:space="preserve"> nad dužnikom</w:t>
      </w:r>
      <w:r w:rsidR="002D2C7B" w:rsidRPr="002D2C7B">
        <w:t xml:space="preserve"> </w:t>
      </w:r>
      <w:r w:rsidR="00F7710F" w:rsidRPr="00F7710F">
        <w:rPr>
          <w:bCs/>
        </w:rPr>
        <w:t>O. G. I. OPATIJA</w:t>
      </w:r>
      <w:r w:rsidR="00F7710F" w:rsidRPr="00F7710F">
        <w:t xml:space="preserve"> društvo s ograničenom odgovornošću za turizam, građevinarstvo i usluge u stečaju Pobri, Evićev Put 11, OIB 48611792764</w:t>
      </w:r>
      <w:r w:rsidRPr="00102508">
        <w:t>.</w:t>
      </w:r>
    </w:p>
    <w:p w:rsidRDefault="00F7710F" w:rsidP="00102508" w:rsidR="00F7710F">
      <w:pPr>
        <w:jc w:val="both"/>
      </w:pPr>
    </w:p>
    <w:p w:rsidRDefault="00720ECA" w:rsidP="00720ECA" w:rsidR="00720ECA" w:rsidRPr="00F24D42">
      <w:pPr>
        <w:jc w:val="both"/>
      </w:pPr>
      <w:r w:rsidRPr="00F24D42">
        <w:tab/>
      </w:r>
      <w:r w:rsidRPr="00F24D42">
        <w:tab/>
        <w:t xml:space="preserve">II. </w:t>
      </w:r>
      <w:r>
        <w:t>Ovaj će zaključak provesti</w:t>
      </w:r>
      <w:r w:rsidRPr="00F24D42">
        <w:t xml:space="preserve"> Zemljišnoknjižni odjel </w:t>
      </w:r>
      <w:r w:rsidR="00DC300B">
        <w:t>Buzet</w:t>
      </w:r>
      <w:r w:rsidRPr="00F24D42">
        <w:t xml:space="preserve"> Općinskog suda u </w:t>
      </w:r>
      <w:r w:rsidR="00DC300B">
        <w:t>Puli - Pola</w:t>
      </w:r>
      <w:r w:rsidRPr="00F24D42">
        <w:t>.</w:t>
      </w:r>
    </w:p>
    <w:p w:rsidRDefault="000B7D65" w:rsidP="00102508" w:rsidR="000B7D65" w:rsidRPr="00102508">
      <w:pPr>
        <w:jc w:val="both"/>
      </w:pPr>
    </w:p>
    <w:p w:rsidRDefault="004F47D9" w:rsidP="004F47D9" w:rsidR="004F47D9">
      <w:pPr>
        <w:jc w:val="center"/>
      </w:pPr>
      <w:r w:rsidRPr="00102508">
        <w:t>Rijeka,</w:t>
      </w:r>
      <w:r w:rsidR="00102508">
        <w:t xml:space="preserve"> </w:t>
      </w:r>
      <w:r w:rsidR="00DC300B" w:rsidRPr="00F7710F">
        <w:t>8. veljače 2017</w:t>
      </w:r>
      <w:r w:rsidRPr="00102508">
        <w:t>. godine</w:t>
      </w:r>
    </w:p>
    <w:p w:rsidRDefault="00720ECA" w:rsidP="004F47D9" w:rsidR="00720ECA">
      <w:pPr>
        <w:jc w:val="center"/>
      </w:pPr>
    </w:p>
    <w:p w:rsidRDefault="00720ECA" w:rsidP="004F47D9" w:rsidR="00720ECA" w:rsidRPr="00102508">
      <w:pPr>
        <w:jc w:val="center"/>
      </w:pPr>
    </w:p>
    <w:p w:rsidRDefault="00102508" w:rsidR="00102508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02508" w:rsidR="00102508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F47D9" w:rsidP="004F47D9" w:rsidR="004F47D9" w:rsidRPr="00102508">
      <w:pPr>
        <w:jc w:val="both"/>
      </w:pPr>
    </w:p>
    <w:p w:rsidRDefault="004F47D9" w:rsidP="004F47D9" w:rsidR="004F47D9" w:rsidRPr="00102508">
      <w:pPr>
        <w:jc w:val="both"/>
      </w:pPr>
    </w:p>
    <w:p w:rsidRDefault="004F47D9" w:rsidP="004F47D9" w:rsidR="004F47D9" w:rsidRPr="00102508">
      <w:r w:rsidRPr="00102508">
        <w:t>UPUTA O PRAVNOM LIJEKU:</w:t>
      </w:r>
    </w:p>
    <w:p w:rsidRDefault="004F47D9" w:rsidP="004F47D9" w:rsidR="004F47D9" w:rsidRPr="00102508">
      <w:r w:rsidRPr="00102508">
        <w:t>Protiv ovog zaključka nije dopušten pravni lijek (čl. 11. OZ-a u svezi sa čl. 164.st. 1. SZ-a) .</w:t>
      </w:r>
    </w:p>
    <w:p w:rsidRDefault="004F47D9" w:rsidP="004F47D9" w:rsidR="004F47D9"/>
    <w:p w:rsidRDefault="009453FB" w:rsidP="004F47D9" w:rsidR="009453FB"/>
    <w:p w:rsidRDefault="009453FB" w:rsidP="004F47D9" w:rsidR="009453FB"/>
    <w:p w:rsidRDefault="009453FB" w:rsidP="004F47D9" w:rsidR="009453FB"/>
    <w:p w:rsidRDefault="009453FB" w:rsidP="004F47D9" w:rsidR="009453FB"/>
    <w:p w:rsidRDefault="009453FB" w:rsidP="004F47D9" w:rsidR="009453FB"/>
    <w:p w:rsidRDefault="00DC300B" w:rsidP="004F47D9" w:rsidR="00DC300B"/>
    <w:p w:rsidRDefault="00DC300B" w:rsidP="004F47D9" w:rsidR="00DC300B"/>
    <w:p w:rsidRDefault="00DC300B" w:rsidP="004F47D9" w:rsidR="00DC300B"/>
    <w:p w:rsidRDefault="00DC300B" w:rsidP="004F47D9" w:rsidR="00DC300B"/>
    <w:p w:rsidRDefault="00DC300B" w:rsidP="004F47D9" w:rsidR="00DC300B"/>
    <w:p w:rsidRDefault="009453FB" w:rsidP="004F47D9" w:rsidR="009453FB"/>
    <w:p w:rsidRDefault="009453FB" w:rsidP="004F47D9" w:rsidR="009453FB" w:rsidRPr="00102508"/>
    <w:p w:rsidRDefault="004F47D9" w:rsidP="004F47D9" w:rsidR="004F47D9" w:rsidRPr="00102508">
      <w:smartTag w:element="stockticker" w:uri="urn:schemas-microsoft-com:office:smarttags">
        <w:r w:rsidRPr="00102508">
          <w:t>DNA</w:t>
        </w:r>
      </w:smartTag>
    </w:p>
    <w:p w:rsidRDefault="001F50CB" w:rsidP="004F47D9" w:rsidR="001F50CB" w:rsidRPr="00102508"/>
    <w:p w:rsidRDefault="0087632B" w:rsidP="004F47D9" w:rsidR="00F745AE" w:rsidRPr="00102508">
      <w:r w:rsidRPr="00102508">
        <w:t>-</w:t>
      </w:r>
      <w:r w:rsidR="004F47D9" w:rsidRPr="00102508">
        <w:t xml:space="preserve"> st. upravitelju</w:t>
      </w:r>
      <w:r w:rsidR="00F745AE" w:rsidRPr="00102508">
        <w:t xml:space="preserve">  </w:t>
      </w:r>
    </w:p>
    <w:p w:rsidRDefault="0087632B" w:rsidP="004F47D9" w:rsidR="004F47D9" w:rsidRPr="00102508">
      <w:r w:rsidRPr="00102508">
        <w:t xml:space="preserve">- </w:t>
      </w:r>
      <w:r w:rsidR="00F745AE" w:rsidRPr="00102508">
        <w:t xml:space="preserve">Općinski sud u </w:t>
      </w:r>
      <w:r w:rsidR="00DC300B">
        <w:t>Puli</w:t>
      </w:r>
      <w:r w:rsidR="00102508">
        <w:t xml:space="preserve"> zk odjel</w:t>
      </w:r>
      <w:r w:rsidR="00720ECA">
        <w:t xml:space="preserve"> </w:t>
      </w:r>
      <w:r w:rsidR="00DC300B">
        <w:t>Buzet</w:t>
      </w:r>
    </w:p>
    <w:p w:rsidRDefault="0087632B" w:rsidP="004F47D9" w:rsidR="004F47D9" w:rsidRPr="00102508">
      <w:r w:rsidRPr="00102508">
        <w:t xml:space="preserve">- </w:t>
      </w:r>
      <w:r w:rsidR="0021453E">
        <w:t>e-</w:t>
      </w:r>
      <w:r w:rsidRPr="00102508">
        <w:t>o</w:t>
      </w:r>
      <w:r w:rsidR="004F47D9" w:rsidRPr="00102508">
        <w:t xml:space="preserve">glasna ploča </w:t>
      </w:r>
    </w:p>
    <w:p w:rsidRDefault="004F47D9" w:rsidP="004F47D9" w:rsidR="004F47D9" w:rsidRPr="00102508">
      <w:pPr>
        <w:ind w:left="-540"/>
        <w:jc w:val="both"/>
      </w:pPr>
    </w:p>
    <w:p w:rsidRDefault="0087632B" w:rsidP="004F47D9" w:rsidR="004F47D9" w:rsidRPr="00102508">
      <w:pPr>
        <w:ind w:left="-540"/>
        <w:jc w:val="both"/>
      </w:pPr>
      <w:r w:rsidRPr="00102508">
        <w:t xml:space="preserve">        Rijeka, </w:t>
      </w:r>
      <w:r w:rsidR="00DC300B" w:rsidRPr="00F7710F">
        <w:t>8. veljače 2017</w:t>
      </w:r>
      <w:r w:rsidRPr="00102508">
        <w:t>.g.</w:t>
      </w:r>
    </w:p>
    <w:p w:rsidRDefault="00E21439" w:rsidR="00E21439" w:rsidRPr="00102508"/>
    <w:p w:rsidRDefault="001F50CB" w:rsidR="001F50CB" w:rsidRPr="00102508"/>
    <w:p w:rsidRDefault="00102508" w:rsidR="00102508" w:rsidRPr="006875A2">
      <w:pPr>
        <w:jc w:val="both"/>
      </w:pPr>
      <w:r w:rsidRPr="006875A2">
        <w:t xml:space="preserve">                                                                                                 Stečajni sudac</w:t>
      </w:r>
    </w:p>
    <w:p w:rsidRDefault="00102508" w:rsidR="00102508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102508" w:rsidR="00102508" w:rsidRPr="006875A2">
      <w:pPr>
        <w:jc w:val="both"/>
      </w:pPr>
    </w:p>
    <w:p w:rsidRDefault="001F50CB" w:rsidR="001F50CB" w:rsidRPr="00102508">
      <w:pPr>
        <w:jc w:val="both"/>
      </w:pPr>
    </w:p>
    <w:p w:rsidRDefault="001F50CB" w:rsidR="001F50CB" w:rsidRPr="00102508"/>
    <w:sectPr w:rsidR="001F50CB" w:rsidRPr="00102508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2AE" w:rsidR="007E22AE">
      <w:r>
        <w:separator/>
      </w:r>
    </w:p>
  </w:endnote>
  <w:endnote w:id="0" w:type="continuationSeparator">
    <w:p w:rsidRDefault="007E22AE" w:rsidR="007E2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121" w:rsidR="00EF512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F5121" w:rsidR="00EF512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5121" w:rsidR="00EF512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37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F5121" w:rsidR="00EF512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2AE" w:rsidR="007E22AE">
      <w:r>
        <w:separator/>
      </w:r>
    </w:p>
  </w:footnote>
  <w:footnote w:id="0" w:type="continuationSeparator">
    <w:p w:rsidRDefault="007E22AE" w:rsidR="007E22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508" w:rsidP="00102508" w:rsidR="00102508" w:rsidRPr="00102508">
    <w:pPr>
      <w:jc w:val="right"/>
    </w:pPr>
    <w:r w:rsidRPr="00102508">
      <w:tab/>
    </w:r>
    <w:r w:rsidRPr="00102508">
      <w:tab/>
    </w:r>
    <w:r w:rsidRPr="00102508">
      <w:tab/>
    </w:r>
    <w:r w:rsidRPr="00102508">
      <w:tab/>
    </w:r>
    <w:r w:rsidRPr="00102508">
      <w:tab/>
    </w:r>
    <w:r w:rsidRPr="00102508">
      <w:tab/>
    </w:r>
    <w:r w:rsidRPr="00102508">
      <w:tab/>
    </w:r>
    <w:r w:rsidRPr="00102508">
      <w:tab/>
      <w:t>Posl.br. 14 St-</w:t>
    </w:r>
    <w:r w:rsidR="00F7710F">
      <w:t>533/2013</w:t>
    </w:r>
    <w:r w:rsidR="00863833">
      <w:t>-193</w:t>
    </w:r>
  </w:p>
  <w:p w:rsidRDefault="00102508" w:rsidR="00102508">
    <w:pPr>
      <w:pStyle w:val="Zaglavlje"/>
    </w:pPr>
  </w:p>
  <w:p w:rsidRDefault="00102508" w:rsidR="0010250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B7D6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2508"/>
    <w:rsid w:val="00104721"/>
    <w:rsid w:val="0011023C"/>
    <w:rsid w:val="00110DF7"/>
    <w:rsid w:val="0011126D"/>
    <w:rsid w:val="00112398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C61"/>
    <w:rsid w:val="00173F82"/>
    <w:rsid w:val="00175232"/>
    <w:rsid w:val="001759C1"/>
    <w:rsid w:val="001763A2"/>
    <w:rsid w:val="00177D92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50CB"/>
    <w:rsid w:val="001F6500"/>
    <w:rsid w:val="001F6E48"/>
    <w:rsid w:val="00201715"/>
    <w:rsid w:val="00201E6E"/>
    <w:rsid w:val="002051FF"/>
    <w:rsid w:val="00207F64"/>
    <w:rsid w:val="0021453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456E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2C7B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47D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0ECA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2AE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506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337B"/>
    <w:rsid w:val="00863833"/>
    <w:rsid w:val="00864201"/>
    <w:rsid w:val="0086630A"/>
    <w:rsid w:val="00867725"/>
    <w:rsid w:val="00873A30"/>
    <w:rsid w:val="00875E60"/>
    <w:rsid w:val="0087632B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53FB"/>
    <w:rsid w:val="00946A9E"/>
    <w:rsid w:val="00955D90"/>
    <w:rsid w:val="00956FDE"/>
    <w:rsid w:val="0096032A"/>
    <w:rsid w:val="00964E8B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1AE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4FD5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2C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17FB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300B"/>
    <w:rsid w:val="00DC4FB1"/>
    <w:rsid w:val="00DC59E9"/>
    <w:rsid w:val="00DC73CF"/>
    <w:rsid w:val="00DD05A6"/>
    <w:rsid w:val="00DD299E"/>
    <w:rsid w:val="00DD50DF"/>
    <w:rsid w:val="00DE017E"/>
    <w:rsid w:val="00DE0EE3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4CA1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121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153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5AE"/>
    <w:rsid w:val="00F74B1F"/>
    <w:rsid w:val="00F7586F"/>
    <w:rsid w:val="00F7710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168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F47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true" w:styleId="tabletextfield" w:type="character">
    <w:name w:val="table_text_field"/>
    <w:rsid w:val="00102508"/>
  </w:style>
  <w:style w:styleId="Zaglavlje" w:type="paragraph">
    <w:name w:val="header"/>
    <w:basedOn w:val="Normal"/>
    <w:link w:val="ZaglavljeChar"/>
    <w:uiPriority w:val="99"/>
    <w:rsid w:val="001025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02508"/>
    <w:rPr>
      <w:sz w:val="24"/>
      <w:szCs w:val="24"/>
    </w:rPr>
  </w:style>
  <w:style w:styleId="Tekstbalonia" w:type="paragraph">
    <w:name w:val="Balloon Text"/>
    <w:basedOn w:val="Normal"/>
    <w:link w:val="TekstbaloniaChar"/>
    <w:rsid w:val="001025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0250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33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33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33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33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33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F47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4F47D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F47D9"/>
  </w:style>
  <w:style w:styleId="Tijeloteksta" w:type="paragraph">
    <w:name w:val="Body Text"/>
    <w:basedOn w:val="Normal"/>
    <w:rsid w:val="004F47D9"/>
    <w:pPr>
      <w:jc w:val="both"/>
    </w:pPr>
    <w:rPr>
      <w:szCs w:val="20"/>
    </w:rPr>
  </w:style>
  <w:style w:styleId="Uvuenotijeloteksta" w:type="paragraph">
    <w:name w:val="Body Text Indent"/>
    <w:basedOn w:val="Normal"/>
    <w:rsid w:val="004F47D9"/>
    <w:pPr>
      <w:ind w:firstLine="720"/>
      <w:jc w:val="both"/>
    </w:pPr>
    <w:rPr>
      <w:szCs w:val="20"/>
    </w:rPr>
  </w:style>
  <w:style w:customStyle="1" w:styleId="tabletextfield" w:type="character">
    <w:name w:val="table_text_field"/>
    <w:rsid w:val="00102508"/>
  </w:style>
  <w:style w:styleId="Zaglavlje" w:type="paragraph">
    <w:name w:val="header"/>
    <w:basedOn w:val="Normal"/>
    <w:link w:val="ZaglavljeChar"/>
    <w:uiPriority w:val="99"/>
    <w:rsid w:val="001025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02508"/>
    <w:rPr>
      <w:sz w:val="24"/>
      <w:szCs w:val="24"/>
    </w:rPr>
  </w:style>
  <w:style w:styleId="Tekstbalonia" w:type="paragraph">
    <w:name w:val="Balloon Text"/>
    <w:basedOn w:val="Normal"/>
    <w:link w:val="TekstbaloniaChar"/>
    <w:rsid w:val="001025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0250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633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33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33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33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33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982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071017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2315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7426449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90862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0478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755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91352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518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46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3708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69815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387414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1549750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5157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50708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8547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8330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358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257886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230</properties:Words>
  <properties:Characters>1040</properties:Characters>
  <properties:Lines>62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2017-02-08T10:01:00Z</dcterms:created>
  <dc:creator>korlevicd</dc:creator>
  <cp:lastModifiedBy>Danijela Fumić</cp:lastModifiedBy>
  <cp:lastPrinted>2017-02-08T10:00:00Z</cp:lastPrinted>
  <dcterms:modified xmlns:xsi="http://www.w3.org/2001/XMLSchema-instance" xsi:type="dcterms:W3CDTF">2017-02-08T10:01:00Z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