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212a" w14:paraId="fb3212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52D90">
        <w:rPr>
          <w:b/>
          <w:sz w:val="22"/>
          <w:szCs w:val="22"/>
        </w:rPr>
        <w:t>2741</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6230F6">
        <w:rPr>
          <w:sz w:val="22"/>
          <w:szCs w:val="22"/>
        </w:rPr>
        <w:t>KONSTRUKTOR-NERETVA d.o.o., Glavna podružnica Metković</w:t>
      </w:r>
      <w:r w:rsidR="007C48EC">
        <w:rPr>
          <w:sz w:val="22"/>
          <w:szCs w:val="22"/>
        </w:rPr>
        <w:t xml:space="preserve">, Športska bb, 20350 Metković, OIB: 71454730177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7C48EC">
        <w:rPr>
          <w:sz w:val="22"/>
          <w:szCs w:val="22"/>
        </w:rPr>
        <w:t xml:space="preserve">KONSTRUKTOR-NERETVA d.o.o., Glavna podružnica Metković, Športska bb, 20350 Metković, OIB: 71454730177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F5FA6">
        <w:rPr>
          <w:sz w:val="22"/>
          <w:szCs w:val="22"/>
        </w:rPr>
        <w:t>919.196,75</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AF5FA6">
        <w:rPr>
          <w:sz w:val="22"/>
          <w:szCs w:val="22"/>
        </w:rPr>
        <w:t>982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E045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D00C2"/>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5BCE"/>
    <w:rsid w:val="002A4715"/>
    <w:rsid w:val="002A6BAD"/>
    <w:rsid w:val="002B64FE"/>
    <w:rsid w:val="002E3B68"/>
    <w:rsid w:val="002E6015"/>
    <w:rsid w:val="003000A2"/>
    <w:rsid w:val="00302ED0"/>
    <w:rsid w:val="0031687B"/>
    <w:rsid w:val="00333A1B"/>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0452"/>
    <w:rsid w:val="008E2765"/>
    <w:rsid w:val="008E7CFF"/>
    <w:rsid w:val="008F6923"/>
    <w:rsid w:val="0090251E"/>
    <w:rsid w:val="00923D4D"/>
    <w:rsid w:val="0092728C"/>
    <w:rsid w:val="00927374"/>
    <w:rsid w:val="00943105"/>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24EB9"/>
    <w:rsid w:val="00B3080B"/>
    <w:rsid w:val="00B363B8"/>
    <w:rsid w:val="00B45D29"/>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St-2741/2015</izvorni_sadrzaj>
    <derivirana_varijabla naziv="DomainObject.Predmet.OznakaBroj_1">St-2741/2015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KONSTRUKTOR-NERETVA društvo s ograničenom odgovornošću, Glavna podružnica Metković</izvorni_sadrzaj>
    <derivirana_varijabla naziv="DomainObject.Predmet.ProtustrankaFormated_1">  KONSTRUKTOR-NERETVA društvo s ograničenom odgovornošću, Glavna podružnica Metković</derivirana_varijabla>
  </DomainObject.Predmet.ProtustrankaFormated>
  <DomainObject.Predmet.ProtustrankaFormatedOIB>
    <izvorni_sadrzaj>  KONSTRUKTOR-NERETVA društvo s ograničenom odgovornošću, Glavna podružnica Metković, OIB 71454730177</izvorni_sadrzaj>
    <derivirana_varijabla naziv="DomainObject.Predmet.ProtustrankaFormatedOIB_1">  KONSTRUKTOR-NERETVA društvo s ograničenom odgovornošću, Glavna podružnica Metković, OIB 71454730177</derivirana_varijabla>
  </DomainObject.Predmet.ProtustrankaFormatedOIB>
  <DomainObject.Predmet.ProtustrankaFormatedWithAdress>
    <izvorni_sadrzaj> KONSTRUKTOR-NERETVA društvo s ograničenom odgovornošću, Glavna podružnica Metković, Športska/bb, 20350 Metković</izvorni_sadrzaj>
    <derivirana_varijabla naziv="DomainObject.Predmet.ProtustrankaFormatedWithAdress_1"> KONSTRUKTOR-NERETVA društvo s ograničenom odgovornošću, Glavna podružnica Metković, Športska/bb, 20350 Metković</derivirana_varijabla>
  </DomainObject.Predmet.ProtustrankaFormatedWithAdress>
  <DomainObject.Predmet.ProtustrankaFormatedWithAdressOIB>
    <izvorni_sadrzaj> KONSTRUKTOR-NERETVA društvo s ograničenom odgovornošću, Glavna podružnica Metković, OIB 71454730177, Športska/bb, 20350 Metković</izvorni_sadrzaj>
    <derivirana_varijabla naziv="DomainObject.Predmet.ProtustrankaFormatedWithAdressOIB_1"> KONSTRUKTOR-NERETVA društvo s ograničenom odgovornošću, Glavna podružnica Metković, OIB 71454730177, Športska/bb, 20350 Metković</derivirana_varijabla>
  </DomainObject.Predmet.ProtustrankaFormatedWithAdressOIB>
  <DomainObject.Predmet.ProtustrankaWithAdress>
    <izvorni_sadrzaj>KONSTRUKTOR-NERETVA društvo s ograničenom odgovornošću, Glavna podružnica Metković Športska/bb, 20350 Metković</izvorni_sadrzaj>
    <derivirana_varijabla naziv="DomainObject.Predmet.ProtustrankaWithAdress_1">KONSTRUKTOR-NERETVA društvo s ograničenom odgovornošću, Glavna podružnica Metković Športska/bb, 20350 Metković</derivirana_varijabla>
  </DomainObject.Predmet.ProtustrankaWithAdress>
  <DomainObject.Predmet.ProtustrankaWithAdressOIB>
    <izvorni_sadrzaj>KONSTRUKTOR-NERETVA društvo s ograničenom odgovornošću, Glavna podružnica Metković, OIB 71454730177, Športska/bb, 20350 Metković</izvorni_sadrzaj>
    <derivirana_varijabla naziv="DomainObject.Predmet.ProtustrankaWithAdressOIB_1">KONSTRUKTOR-NERETVA društvo s ograničenom odgovornošću, Glavna podružnica Metković, OIB 71454730177, Športska/bb, 20350 Metković</derivirana_varijabla>
  </DomainObject.Predmet.ProtustrankaWithAdressOIB>
  <DomainObject.Predmet.ProtustrankaNazivFormated>
    <izvorni_sadrzaj>KONSTRUKTOR-NERETVA društvo s ograničenom odgovornošću, Glavna podružnica Metković</izvorni_sadrzaj>
    <derivirana_varijabla naziv="DomainObject.Predmet.ProtustrankaNazivFormated_1">KONSTRUKTOR-NERETVA društvo s ograničenom odgovornošću, Glavna podružnica Metković</derivirana_varijabla>
  </DomainObject.Predmet.ProtustrankaNazivFormated>
  <DomainObject.Predmet.ProtustrankaNazivFormatedOIB>
    <izvorni_sadrzaj>KONSTRUKTOR-NERETVA društvo s ograničenom odgovornošću, Glavna podružnica Metković, OIB 71454730177</izvorni_sadrzaj>
    <derivirana_varijabla naziv="DomainObject.Predmet.ProtustrankaNazivFormatedOIB_1">KONSTRUKTOR-NERETVA društvo s ograničenom odgovornošću, Glavna podružnica Metković, OIB 71454730177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919196.75</izvorni_sadrzaj>
    <derivirana_varijabla naziv="DomainObject.Predmet.TrenutnaVrijednost_1">919196.75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KONSTRUKTOR-NERETVA društvo s ograničenom odgovornošću, Glavna podružnica Metković</item>
    </izvorni_sadrzaj>
    <derivirana_varijabla naziv="DomainObject.Predmet.ProtuStrankaListFormated_1">
      <item>KONSTRUKTOR-NERETVA društvo s ograničenom odgovornošću, Glavna podružnica Metković</item>
    </derivirana_varijabla>
  </DomainObject.Predmet.ProtuStrankaListFormated>
  <DomainObject.Predmet.ProtuStrankaListFormatedOIB>
    <izvorni_sadrzaj>
      <item>KONSTRUKTOR-NERETVA društvo s ograničenom odgovornošću, Glavna podružnica Metković, OIB 71454730177</item>
    </izvorni_sadrzaj>
    <derivirana_varijabla naziv="DomainObject.Predmet.ProtuStrankaListFormatedOIB_1">
      <item>KONSTRUKTOR-NERETVA društvo s ograničenom odgovornošću, Glavna podružnica Metković, OIB 71454730177</item>
    </derivirana_varijabla>
  </DomainObject.Predmet.ProtuStrankaListFormatedOIB>
  <DomainObject.Predmet.ProtuStrankaListFormatedWithAdress>
    <izvorni_sadrzaj>
      <item>KONSTRUKTOR-NERETVA društvo s ograničenom odgovornošću, Glavna podružnica Metković, Športska/bb, 20350 Metković</item>
    </izvorni_sadrzaj>
    <derivirana_varijabla naziv="DomainObject.Predmet.ProtuStrankaListFormatedWithAdress_1">
      <item>KONSTRUKTOR-NERETVA društvo s ograničenom odgovornošću, Glavna podružnica Metković, Športska/bb, 20350 Metković</item>
    </derivirana_varijabla>
  </DomainObject.Predmet.ProtuStrankaListFormatedWithAdress>
  <DomainObject.Predmet.ProtuStrankaListFormatedWithAdressOIB>
    <izvorni_sadrzaj>
      <item>KONSTRUKTOR-NERETVA društvo s ograničenom odgovornošću, Glavna podružnica Metković, OIB 71454730177, Športska/bb, 20350 Metković</item>
    </izvorni_sadrzaj>
    <derivirana_varijabla naziv="DomainObject.Predmet.ProtuStrankaListFormatedWithAdressOIB_1">
      <item>KONSTRUKTOR-NERETVA društvo s ograničenom odgovornošću, Glavna podružnica Metković, OIB 71454730177, Športska/bb, 20350 Metković</item>
    </derivirana_varijabla>
  </DomainObject.Predmet.ProtuStrankaListFormatedWithAdressOIB>
  <DomainObject.Predmet.ProtuStrankaListNazivFormated>
    <izvorni_sadrzaj>
      <item>KONSTRUKTOR-NERETVA društvo s ograničenom odgovornošću, Glavna podružnica Metković</item>
    </izvorni_sadrzaj>
    <derivirana_varijabla naziv="DomainObject.Predmet.ProtuStrankaListNazivFormated_1">
      <item>KONSTRUKTOR-NERETVA društvo s ograničenom odgovornošću, Glavna podružnica Metković</item>
    </derivirana_varijabla>
  </DomainObject.Predmet.ProtuStrankaListNazivFormated>
  <DomainObject.Predmet.ProtuStrankaListNazivFormatedOIB>
    <izvorni_sadrzaj>
      <item>KONSTRUKTOR-NERETVA društvo s ograničenom odgovornošću, Glavna podružnica Metković, OIB 71454730177</item>
    </izvorni_sadrzaj>
    <derivirana_varijabla naziv="DomainObject.Predmet.ProtuStrankaListNazivFormatedOIB_1">
      <item>KONSTRUKTOR-NERETVA društvo s ograničenom odgovornošću, Glavna podružnica Metković, OIB 71454730177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KONSTRUKTOR-NERETVA društvo s ograničenom odgovornošću, Glavna podružnica Metković</izvorni_sadrzaj>
    <derivirana_varijabla naziv="DomainObject.Predmet.ProtustrankaIDrugi_1">KONSTRUKTOR-NERETVA društvo s ograničenom odgovornošću, Glavna podružnica Metković</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KONSTRUKTOR-NERETVA društvo s ograničenom odgovornošću, Glavna podružnica Metković, OIB 71454730177, Športska/bb, 20350 Metković</izvorni_sadrzaj>
    <derivirana_varijabla naziv="DomainObject.Predmet.ProtustrankaIDrugiAdressOIB_1">KONSTRUKTOR-NERETVA društvo s ograničenom odgovornošću, Glavna podružnica Metković, OIB 71454730177, Športska/bb,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KONSTRUKTOR-NERETVA društvo s ograničenom odgovornošću, Glavna podružnica Metković</item>
    </izvorni_sadrzaj>
    <derivirana_varijabla naziv="DomainObject.Predmet.SudioniciListNaziv_1">
      <item>FINA, RC Split, Podružnica Dubrovnik</item>
      <item>KONSTRUKTOR-NERETVA društvo s ograničenom odgovornošću, Glavna podružnica Metković</item>
    </derivirana_varijabla>
  </DomainObject.Predmet.SudioniciListNaziv>
  <DomainObject.Predmet.SudioniciListAdressOIB>
    <izvorni_sadrzaj>
      <item>FINA, RC Split, Podružnica Dubrovnik, OIB 85821130368, Vukovarska 2,20000 Dubrovnik</item>
      <item>KONSTRUKTOR-NERETVA društvo s ograničenom odgovornošću, Glavna podružnica Metković, OIB 71454730177, Športska/bb,20350 Metković</item>
    </izvorni_sadrzaj>
    <derivirana_varijabla naziv="DomainObject.Predmet.SudioniciListAdressOIB_1">
      <item>FINA, RC Split, Podružnica Dubrovnik, OIB 85821130368, Vukovarska 2,20000 Dubrovnik</item>
      <item>KONSTRUKTOR-NERETVA društvo s ograničenom odgovornošću, Glavna podružnica Metković, OIB 71454730177, Športska/bb,20350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71454730177</item>
    </izvorni_sadrzaj>
    <derivirana_varijabla naziv="DomainObject.Predmet.SudioniciListNazivOIB_1">
      <item>, OIB 85821130368</item>
      <item>, OIB 71454730177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2020</properties:Characters>
  <properties:Lines>51</properties:Lines>
  <properties:Paragraphs>18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2016-02-05T13:15:00Z</dcterms:created>
  <dc:creator>Joško Livaković</dc:creator>
  <cp:lastModifiedBy>Sandra Lazo Oblizalo</cp:lastModifiedBy>
  <cp:lastPrinted>2016-02-05T13:25:00Z</cp:lastPrinted>
  <dcterms:modified xmlns:xsi="http://www.w3.org/2001/XMLSchema-instance" xsi:type="dcterms:W3CDTF">2016-02-08T07:17:00Z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