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c84e" w14:paraId="7a5c84e" w:rsidRDefault="00EF030B" w:rsidR="00EC3270" w:rsidRPr="001D1C82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1D1C82">
        <w:rPr>
          <w:noProof/>
          <w:szCs w:val="24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DEE" w:rsidR="00166DEE" w:rsidRPr="001D1C82">
      <w:pPr>
        <w:rPr>
          <w:szCs w:val="24"/>
          <w:lang w:val="pl-PL"/>
        </w:rPr>
      </w:pPr>
      <w:r w:rsidRPr="001D1C82">
        <w:rPr>
          <w:szCs w:val="24"/>
          <w:lang w:val="pl-PL"/>
        </w:rPr>
        <w:t>REPUBLIKA HRVATSKA</w:t>
      </w:r>
    </w:p>
    <w:p w:rsidRDefault="00166DEE" w:rsidR="00166DEE" w:rsidRPr="001D1C82">
      <w:pPr>
        <w:rPr>
          <w:szCs w:val="24"/>
          <w:lang w:val="pl-PL"/>
        </w:rPr>
      </w:pPr>
      <w:r w:rsidRPr="001D1C82">
        <w:rPr>
          <w:szCs w:val="24"/>
          <w:lang w:val="pl-PL"/>
        </w:rPr>
        <w:t>TRGOVAČKI SUD U ZAGREBU</w:t>
      </w:r>
    </w:p>
    <w:p w:rsidRDefault="00166DEE" w:rsidP="00F2750D" w:rsidR="00F2750D" w:rsidRPr="001D1C82">
      <w:pPr>
        <w:jc w:val="both"/>
        <w:rPr>
          <w:szCs w:val="24"/>
          <w:lang w:val="pl-PL"/>
        </w:rPr>
      </w:pPr>
      <w:r w:rsidRPr="001D1C82">
        <w:rPr>
          <w:szCs w:val="24"/>
          <w:lang w:val="hr-HR"/>
        </w:rPr>
        <w:t xml:space="preserve">Zagreb, </w:t>
      </w:r>
      <w:proofErr w:type="spellStart"/>
      <w:r w:rsidRPr="001D1C82">
        <w:rPr>
          <w:szCs w:val="24"/>
          <w:lang w:val="hr-HR"/>
        </w:rPr>
        <w:t>Amruševa</w:t>
      </w:r>
      <w:proofErr w:type="spellEnd"/>
      <w:r w:rsidRPr="001D1C82">
        <w:rPr>
          <w:szCs w:val="24"/>
          <w:lang w:val="hr-HR"/>
        </w:rPr>
        <w:t xml:space="preserve"> 2/II</w:t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pl-PL"/>
        </w:rPr>
        <w:tab/>
      </w:r>
      <w:r w:rsidRPr="001D1C82">
        <w:rPr>
          <w:szCs w:val="24"/>
          <w:lang w:val="pl-PL"/>
        </w:rPr>
        <w:tab/>
      </w:r>
      <w:r w:rsidRPr="001D1C82">
        <w:rPr>
          <w:szCs w:val="24"/>
          <w:lang w:val="pl-PL"/>
        </w:rPr>
        <w:tab/>
      </w:r>
      <w:r w:rsidRPr="001D1C82">
        <w:rPr>
          <w:szCs w:val="24"/>
          <w:lang w:val="pl-PL"/>
        </w:rPr>
        <w:tab/>
      </w:r>
      <w:r w:rsidR="007843A0" w:rsidRPr="001D1C82">
        <w:rPr>
          <w:szCs w:val="24"/>
          <w:lang w:val="pl-PL"/>
        </w:rPr>
        <w:tab/>
      </w:r>
      <w:r w:rsidRPr="001D1C82">
        <w:rPr>
          <w:szCs w:val="24"/>
          <w:lang w:val="pl-PL"/>
        </w:rPr>
        <w:t>7 St-</w:t>
      </w:r>
      <w:r w:rsidR="003B2FF7" w:rsidRPr="001D1C82">
        <w:rPr>
          <w:szCs w:val="24"/>
          <w:lang w:val="pl-PL"/>
        </w:rPr>
        <w:t>639/12</w:t>
      </w:r>
      <w:r w:rsidR="00EC3270" w:rsidRPr="001D1C82">
        <w:rPr>
          <w:szCs w:val="24"/>
          <w:lang w:val="pl-PL"/>
        </w:rPr>
        <w:t>-</w:t>
      </w:r>
      <w:r w:rsidR="007033C9">
        <w:rPr>
          <w:szCs w:val="24"/>
          <w:lang w:val="pl-PL"/>
        </w:rPr>
        <w:t>121</w:t>
      </w:r>
      <w:r w:rsidR="003D2ADC" w:rsidRPr="001D1C82">
        <w:rPr>
          <w:szCs w:val="24"/>
          <w:lang w:val="pl-PL"/>
        </w:rPr>
        <w:t xml:space="preserve"> </w:t>
      </w:r>
    </w:p>
    <w:p w:rsidRDefault="00F2750D" w:rsidP="00F2750D" w:rsidR="00F2750D" w:rsidRPr="001D1C82">
      <w:pPr>
        <w:jc w:val="both"/>
        <w:rPr>
          <w:szCs w:val="24"/>
          <w:lang w:val="pt-BR"/>
        </w:rPr>
      </w:pPr>
    </w:p>
    <w:p w:rsidRDefault="00EC3270" w:rsidP="00F2750D" w:rsidR="00EC3270" w:rsidRPr="001D1C82">
      <w:pPr>
        <w:jc w:val="center"/>
        <w:rPr>
          <w:szCs w:val="24"/>
          <w:lang w:val="pt-BR"/>
        </w:rPr>
      </w:pPr>
      <w:r w:rsidRPr="001D1C82">
        <w:rPr>
          <w:szCs w:val="24"/>
          <w:lang w:val="pt-BR"/>
        </w:rPr>
        <w:t>R E P U B L I K A  H R V A T S K A</w:t>
      </w:r>
    </w:p>
    <w:p w:rsidRDefault="00F2750D" w:rsidP="00F2750D" w:rsidR="00F2750D" w:rsidRPr="001D1C82">
      <w:pPr>
        <w:jc w:val="center"/>
        <w:rPr>
          <w:szCs w:val="24"/>
          <w:lang w:val="pt-BR"/>
        </w:rPr>
      </w:pPr>
      <w:r w:rsidRPr="001D1C82">
        <w:rPr>
          <w:szCs w:val="24"/>
          <w:lang w:val="pt-BR"/>
        </w:rPr>
        <w:t>R J E Š E N J E</w:t>
      </w:r>
    </w:p>
    <w:p w:rsidRDefault="006E6B18" w:rsidP="006E6B18" w:rsidR="006E6B18" w:rsidRPr="001D1C82">
      <w:pPr>
        <w:pStyle w:val="Tijeloteksta-uvlaka2"/>
        <w:ind w:firstLine="0"/>
        <w:rPr>
          <w:szCs w:val="24"/>
          <w:lang w:eastAsia="hr-HR" w:val="pt-BR"/>
        </w:rPr>
      </w:pPr>
    </w:p>
    <w:p w:rsidRDefault="006E6B18" w:rsidP="00000A60" w:rsidR="00F2750D" w:rsidRPr="001D1C82">
      <w:pPr>
        <w:jc w:val="both"/>
        <w:rPr>
          <w:szCs w:val="24"/>
          <w:lang w:val="hr-HR"/>
        </w:rPr>
      </w:pPr>
      <w:r w:rsidRPr="001D1C82">
        <w:rPr>
          <w:szCs w:val="24"/>
          <w:lang w:eastAsia="hr-HR" w:val="pt-BR"/>
        </w:rPr>
        <w:tab/>
      </w:r>
      <w:r w:rsidR="00000A60" w:rsidRPr="001D1C82">
        <w:rPr>
          <w:szCs w:val="24"/>
          <w:lang w:val="pt-BR"/>
        </w:rPr>
        <w:t>TRGOVAČKI SUD U ZAGREBU po sucu toga suda Vesni Malenica kao stečajnom sucu u stečajnom postupku nad dužnikom</w:t>
      </w:r>
      <w:r w:rsidR="006C0EC9" w:rsidRPr="001D1C82">
        <w:rPr>
          <w:szCs w:val="24"/>
          <w:lang w:val="pt-BR"/>
        </w:rPr>
        <w:t xml:space="preserve"> </w:t>
      </w:r>
      <w:r w:rsidR="006C0EC9" w:rsidRPr="001D1C82">
        <w:rPr>
          <w:szCs w:val="24"/>
          <w:lang w:val="pl-PL"/>
        </w:rPr>
        <w:t xml:space="preserve">GREPO COMMERCE d. o. o. u stečaju, Zagreb, Crnatkova 8, OIB 23421680793, </w:t>
      </w:r>
      <w:r w:rsidR="00F754EE" w:rsidRPr="001D1C82">
        <w:rPr>
          <w:szCs w:val="24"/>
          <w:lang w:val="pl-PL"/>
        </w:rPr>
        <w:t>14</w:t>
      </w:r>
      <w:r w:rsidR="000C4527" w:rsidRPr="001D1C82">
        <w:rPr>
          <w:szCs w:val="24"/>
          <w:lang w:val="pl-PL"/>
        </w:rPr>
        <w:t>. ožujka 2017.</w:t>
      </w:r>
    </w:p>
    <w:p w:rsidRDefault="00254A83" w:rsidR="00254A83" w:rsidRPr="001D1C82">
      <w:pPr>
        <w:rPr>
          <w:szCs w:val="24"/>
          <w:lang w:val="hr-HR"/>
        </w:rPr>
      </w:pPr>
    </w:p>
    <w:p w:rsidRDefault="00254A83" w:rsidR="00254A83" w:rsidRPr="001D1C82">
      <w:pPr>
        <w:pStyle w:val="Naslov2"/>
        <w:rPr>
          <w:b w:val="false"/>
          <w:szCs w:val="24"/>
        </w:rPr>
      </w:pPr>
      <w:r w:rsidRPr="001D1C82">
        <w:rPr>
          <w:b w:val="false"/>
          <w:szCs w:val="24"/>
        </w:rPr>
        <w:t>r i j e š i o     j e</w:t>
      </w:r>
    </w:p>
    <w:p w:rsidRDefault="00D679B5" w:rsidP="00D679B5" w:rsidR="00D679B5" w:rsidRPr="001D1C82">
      <w:pPr>
        <w:rPr>
          <w:lang w:val="hr-HR"/>
        </w:rPr>
      </w:pPr>
    </w:p>
    <w:p w:rsidRDefault="003012A2" w:rsidP="003D2ADC" w:rsidR="003D2ADC" w:rsidRPr="001D1C82">
      <w:pPr>
        <w:jc w:val="both"/>
        <w:rPr>
          <w:lang w:val="hr-HR"/>
        </w:rPr>
      </w:pPr>
      <w:r w:rsidRPr="001D1C82">
        <w:rPr>
          <w:lang w:val="hr-HR"/>
        </w:rPr>
        <w:tab/>
        <w:t>Ispravlja se</w:t>
      </w:r>
      <w:r w:rsidR="003D2ADC" w:rsidRPr="001D1C82">
        <w:rPr>
          <w:lang w:val="hr-HR"/>
        </w:rPr>
        <w:t xml:space="preserve"> rješenje ovog suda broj St-</w:t>
      </w:r>
      <w:proofErr w:type="spellStart"/>
      <w:r w:rsidR="003D2ADC" w:rsidRPr="001D1C82">
        <w:rPr>
          <w:lang w:val="hr-HR"/>
        </w:rPr>
        <w:t>639</w:t>
      </w:r>
      <w:proofErr w:type="spellEnd"/>
      <w:r w:rsidR="003D2ADC" w:rsidRPr="001D1C82">
        <w:rPr>
          <w:lang w:val="hr-HR"/>
        </w:rPr>
        <w:t>/</w:t>
      </w:r>
      <w:proofErr w:type="spellStart"/>
      <w:r w:rsidR="003D2ADC" w:rsidRPr="001D1C82">
        <w:rPr>
          <w:lang w:val="hr-HR"/>
        </w:rPr>
        <w:t>12</w:t>
      </w:r>
      <w:proofErr w:type="spellEnd"/>
      <w:r w:rsidR="003D2ADC" w:rsidRPr="001D1C82">
        <w:rPr>
          <w:lang w:val="hr-HR"/>
        </w:rPr>
        <w:t>-</w:t>
      </w:r>
      <w:proofErr w:type="spellStart"/>
      <w:r w:rsidR="003D2ADC" w:rsidRPr="001D1C82">
        <w:rPr>
          <w:lang w:val="hr-HR"/>
        </w:rPr>
        <w:t>118</w:t>
      </w:r>
      <w:proofErr w:type="spellEnd"/>
      <w:r w:rsidRPr="001D1C82">
        <w:rPr>
          <w:lang w:val="hr-HR"/>
        </w:rPr>
        <w:t xml:space="preserve"> </w:t>
      </w:r>
      <w:r w:rsidR="003D2ADC" w:rsidRPr="001D1C82">
        <w:rPr>
          <w:lang w:val="hr-HR"/>
        </w:rPr>
        <w:t xml:space="preserve">od </w:t>
      </w:r>
      <w:proofErr w:type="spellStart"/>
      <w:r w:rsidR="003D2ADC" w:rsidRPr="001D1C82">
        <w:rPr>
          <w:lang w:val="hr-HR"/>
        </w:rPr>
        <w:t>10</w:t>
      </w:r>
      <w:proofErr w:type="spellEnd"/>
      <w:r w:rsidR="003D2ADC" w:rsidRPr="001D1C82">
        <w:rPr>
          <w:lang w:val="hr-HR"/>
        </w:rPr>
        <w:t xml:space="preserve">. ožujka </w:t>
      </w:r>
      <w:proofErr w:type="spellStart"/>
      <w:r w:rsidR="003D2ADC" w:rsidRPr="001D1C82">
        <w:rPr>
          <w:lang w:val="hr-HR"/>
        </w:rPr>
        <w:t>2017</w:t>
      </w:r>
      <w:proofErr w:type="spellEnd"/>
      <w:r w:rsidR="003D2ADC" w:rsidRPr="001D1C82">
        <w:rPr>
          <w:lang w:val="hr-HR"/>
        </w:rPr>
        <w:t>. u izreci rješenja u dijelu koji se odnosi na iznos utvrđene tražbine vjerovnika, tako da isto u čistopisu glasi:</w:t>
      </w:r>
    </w:p>
    <w:p w:rsidRDefault="00E05E24" w:rsidP="00D679BD" w:rsidR="003012A2" w:rsidRPr="001D1C82">
      <w:pPr>
        <w:ind w:firstLine="720"/>
        <w:rPr>
          <w:lang w:val="hr-HR"/>
        </w:rPr>
      </w:pPr>
      <w:r>
        <w:rPr>
          <w:lang w:val="hr-HR"/>
        </w:rPr>
        <w:t>"</w:t>
      </w:r>
      <w:r w:rsidR="00D679BD" w:rsidRPr="001D1C82">
        <w:rPr>
          <w:lang w:val="hr-HR"/>
        </w:rPr>
        <w:t xml:space="preserve">Ispravlja se </w:t>
      </w:r>
      <w:r w:rsidR="003012A2" w:rsidRPr="001D1C82">
        <w:rPr>
          <w:lang w:val="hr-HR"/>
        </w:rPr>
        <w:t>tablica</w:t>
      </w:r>
      <w:r w:rsidR="00D679B5" w:rsidRPr="001D1C82">
        <w:rPr>
          <w:lang w:val="hr-HR"/>
        </w:rPr>
        <w:t xml:space="preserve"> stečajnog suca broj St-</w:t>
      </w:r>
      <w:proofErr w:type="spellStart"/>
      <w:r w:rsidR="00D679B5" w:rsidRPr="001D1C82">
        <w:rPr>
          <w:lang w:val="hr-HR"/>
        </w:rPr>
        <w:t>639</w:t>
      </w:r>
      <w:proofErr w:type="spellEnd"/>
      <w:r w:rsidR="00D679B5" w:rsidRPr="001D1C82">
        <w:rPr>
          <w:lang w:val="hr-HR"/>
        </w:rPr>
        <w:t>/</w:t>
      </w:r>
      <w:proofErr w:type="spellStart"/>
      <w:r w:rsidR="00D679B5" w:rsidRPr="001D1C82">
        <w:rPr>
          <w:lang w:val="hr-HR"/>
        </w:rPr>
        <w:t>12</w:t>
      </w:r>
      <w:proofErr w:type="spellEnd"/>
      <w:r w:rsidR="00EF030B" w:rsidRPr="001D1C82">
        <w:rPr>
          <w:lang w:val="hr-HR"/>
        </w:rPr>
        <w:t>-</w:t>
      </w:r>
      <w:proofErr w:type="spellStart"/>
      <w:r w:rsidR="00EF030B" w:rsidRPr="001D1C82">
        <w:rPr>
          <w:lang w:val="hr-HR"/>
        </w:rPr>
        <w:t>59</w:t>
      </w:r>
      <w:proofErr w:type="spellEnd"/>
      <w:r w:rsidR="00EF030B" w:rsidRPr="001D1C82">
        <w:rPr>
          <w:lang w:val="hr-HR"/>
        </w:rPr>
        <w:t xml:space="preserve"> od </w:t>
      </w:r>
      <w:proofErr w:type="spellStart"/>
      <w:r w:rsidR="00EF030B" w:rsidRPr="001D1C82">
        <w:rPr>
          <w:lang w:val="hr-HR"/>
        </w:rPr>
        <w:t>17</w:t>
      </w:r>
      <w:proofErr w:type="spellEnd"/>
      <w:r w:rsidR="00EF030B" w:rsidRPr="001D1C82">
        <w:rPr>
          <w:lang w:val="hr-HR"/>
        </w:rPr>
        <w:t xml:space="preserve">. ožujka </w:t>
      </w:r>
      <w:proofErr w:type="spellStart"/>
      <w:r w:rsidR="00EF030B" w:rsidRPr="001D1C82">
        <w:rPr>
          <w:lang w:val="hr-HR"/>
        </w:rPr>
        <w:t>2014</w:t>
      </w:r>
      <w:proofErr w:type="spellEnd"/>
      <w:r w:rsidR="00EF030B" w:rsidRPr="001D1C82">
        <w:rPr>
          <w:lang w:val="hr-HR"/>
        </w:rPr>
        <w:t>. i rješenje o utvrđenim tražbinama broj St-</w:t>
      </w:r>
      <w:proofErr w:type="spellStart"/>
      <w:r w:rsidR="00EF030B" w:rsidRPr="001D1C82">
        <w:rPr>
          <w:lang w:val="hr-HR"/>
        </w:rPr>
        <w:t>639</w:t>
      </w:r>
      <w:proofErr w:type="spellEnd"/>
      <w:r w:rsidR="00EF030B" w:rsidRPr="001D1C82">
        <w:rPr>
          <w:lang w:val="hr-HR"/>
        </w:rPr>
        <w:t>/</w:t>
      </w:r>
      <w:proofErr w:type="spellStart"/>
      <w:r w:rsidR="00EF030B" w:rsidRPr="001D1C82">
        <w:rPr>
          <w:lang w:val="hr-HR"/>
        </w:rPr>
        <w:t>12</w:t>
      </w:r>
      <w:proofErr w:type="spellEnd"/>
      <w:r w:rsidR="00EF030B" w:rsidRPr="001D1C82">
        <w:rPr>
          <w:lang w:val="hr-HR"/>
        </w:rPr>
        <w:t>-</w:t>
      </w:r>
      <w:proofErr w:type="spellStart"/>
      <w:r w:rsidR="00EF030B" w:rsidRPr="001D1C82">
        <w:rPr>
          <w:lang w:val="hr-HR"/>
        </w:rPr>
        <w:t>60</w:t>
      </w:r>
      <w:proofErr w:type="spellEnd"/>
      <w:r w:rsidR="00EF030B" w:rsidRPr="001D1C82">
        <w:rPr>
          <w:lang w:val="hr-HR"/>
        </w:rPr>
        <w:t xml:space="preserve"> od </w:t>
      </w:r>
      <w:proofErr w:type="spellStart"/>
      <w:r w:rsidR="00EF030B" w:rsidRPr="001D1C82">
        <w:rPr>
          <w:lang w:val="hr-HR"/>
        </w:rPr>
        <w:t>17</w:t>
      </w:r>
      <w:proofErr w:type="spellEnd"/>
      <w:r w:rsidR="00EF030B" w:rsidRPr="001D1C82">
        <w:rPr>
          <w:lang w:val="hr-HR"/>
        </w:rPr>
        <w:t xml:space="preserve">. ožujka </w:t>
      </w:r>
      <w:proofErr w:type="spellStart"/>
      <w:r w:rsidR="00EF030B" w:rsidRPr="001D1C82">
        <w:rPr>
          <w:lang w:val="hr-HR"/>
        </w:rPr>
        <w:t>2014</w:t>
      </w:r>
      <w:proofErr w:type="spellEnd"/>
      <w:r w:rsidR="00EF030B" w:rsidRPr="001D1C82">
        <w:rPr>
          <w:lang w:val="hr-HR"/>
        </w:rPr>
        <w:t>.</w:t>
      </w:r>
      <w:r w:rsidR="00945AD3" w:rsidRPr="001D1C82">
        <w:rPr>
          <w:lang w:val="hr-HR"/>
        </w:rPr>
        <w:t xml:space="preserve"> u odnosu na vjerovnika Marko Čorić, Zagreb, Sjeverna Lozica </w:t>
      </w:r>
      <w:proofErr w:type="spellStart"/>
      <w:r w:rsidR="00945AD3" w:rsidRPr="001D1C82">
        <w:rPr>
          <w:lang w:val="hr-HR"/>
        </w:rPr>
        <w:t>18</w:t>
      </w:r>
      <w:proofErr w:type="spellEnd"/>
      <w:r w:rsidR="00945AD3" w:rsidRPr="001D1C82">
        <w:rPr>
          <w:lang w:val="hr-HR"/>
        </w:rPr>
        <w:t xml:space="preserve">, </w:t>
      </w:r>
      <w:proofErr w:type="spellStart"/>
      <w:r w:rsidR="00945AD3" w:rsidRPr="001D1C82">
        <w:rPr>
          <w:lang w:val="hr-HR"/>
        </w:rPr>
        <w:t>OIB</w:t>
      </w:r>
      <w:proofErr w:type="spellEnd"/>
      <w:r w:rsidR="00945AD3" w:rsidRPr="001D1C82">
        <w:rPr>
          <w:lang w:val="hr-HR"/>
        </w:rPr>
        <w:t xml:space="preserve"> </w:t>
      </w:r>
      <w:proofErr w:type="spellStart"/>
      <w:r w:rsidR="00945AD3" w:rsidRPr="001D1C82">
        <w:rPr>
          <w:lang w:val="hr-HR"/>
        </w:rPr>
        <w:t>07683692167</w:t>
      </w:r>
      <w:proofErr w:type="spellEnd"/>
      <w:r w:rsidR="00945AD3" w:rsidRPr="001D1C82">
        <w:rPr>
          <w:lang w:val="hr-HR"/>
        </w:rPr>
        <w:t>, tako da</w:t>
      </w:r>
      <w:r w:rsidR="007228D2" w:rsidRPr="001D1C82">
        <w:rPr>
          <w:lang w:val="hr-HR"/>
        </w:rPr>
        <w:t xml:space="preserve"> se</w:t>
      </w:r>
      <w:r w:rsidR="00945AD3" w:rsidRPr="001D1C82">
        <w:rPr>
          <w:lang w:val="hr-HR"/>
        </w:rPr>
        <w:t xml:space="preserve"> </w:t>
      </w:r>
      <w:r w:rsidR="00FC67A1" w:rsidRPr="001D1C82">
        <w:rPr>
          <w:lang w:val="hr-HR"/>
        </w:rPr>
        <w:t>tražbina</w:t>
      </w:r>
      <w:r w:rsidR="007228D2" w:rsidRPr="001D1C82">
        <w:rPr>
          <w:lang w:val="hr-HR"/>
        </w:rPr>
        <w:t xml:space="preserve"> vjerovnika</w:t>
      </w:r>
      <w:r w:rsidR="00FC67A1" w:rsidRPr="001D1C82">
        <w:rPr>
          <w:lang w:val="hr-HR"/>
        </w:rPr>
        <w:t xml:space="preserve"> smatra utvrđenom u 1. višem isplatnom redu u ukupnom iznosu od </w:t>
      </w:r>
      <w:proofErr w:type="spellStart"/>
      <w:r w:rsidR="001D1C82" w:rsidRPr="001D1C82">
        <w:rPr>
          <w:lang w:val="hr-HR"/>
        </w:rPr>
        <w:t>39.637</w:t>
      </w:r>
      <w:proofErr w:type="spellEnd"/>
      <w:r w:rsidR="001D1C82" w:rsidRPr="001D1C82">
        <w:rPr>
          <w:lang w:val="hr-HR"/>
        </w:rPr>
        <w:t>,</w:t>
      </w:r>
      <w:proofErr w:type="spellStart"/>
      <w:r w:rsidR="001D1C82" w:rsidRPr="001D1C82">
        <w:rPr>
          <w:lang w:val="hr-HR"/>
        </w:rPr>
        <w:t>15</w:t>
      </w:r>
      <w:proofErr w:type="spellEnd"/>
      <w:r w:rsidR="00FC67A1" w:rsidRPr="001D1C82">
        <w:rPr>
          <w:lang w:val="hr-HR"/>
        </w:rPr>
        <w:t xml:space="preserve"> kn</w:t>
      </w:r>
      <w:r w:rsidR="007228D2" w:rsidRPr="001D1C82">
        <w:rPr>
          <w:lang w:val="hr-HR"/>
        </w:rPr>
        <w:t>.</w:t>
      </w:r>
      <w:r>
        <w:rPr>
          <w:lang w:val="hr-HR"/>
        </w:rPr>
        <w:t>"</w:t>
      </w:r>
    </w:p>
    <w:p w:rsidRDefault="00485DC9" w:rsidP="001D1C82" w:rsidR="00485DC9" w:rsidRPr="001D1C82">
      <w:pPr>
        <w:ind w:right="566"/>
        <w:rPr>
          <w:szCs w:val="24"/>
          <w:lang w:val="hr-HR"/>
        </w:rPr>
      </w:pPr>
    </w:p>
    <w:p w:rsidRDefault="00485DC9" w:rsidP="00485DC9" w:rsidR="00485DC9" w:rsidRPr="001D1C82">
      <w:pPr>
        <w:pStyle w:val="Uvuenotijeloteksta"/>
        <w:ind w:firstLine="0" w:left="0"/>
        <w:jc w:val="center"/>
        <w:rPr>
          <w:b w:val="false"/>
          <w:szCs w:val="24"/>
        </w:rPr>
      </w:pPr>
      <w:r w:rsidRPr="001D1C82">
        <w:rPr>
          <w:b w:val="false"/>
          <w:szCs w:val="24"/>
        </w:rPr>
        <w:t>Obrazloženje</w:t>
      </w:r>
    </w:p>
    <w:p w:rsidRDefault="00485DC9" w:rsidP="00485DC9" w:rsidR="00485DC9" w:rsidRPr="001D1C82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485DC9" w:rsidP="001D1C82" w:rsidR="001D1C82">
      <w:pPr>
        <w:pStyle w:val="Uvuenotijeloteksta"/>
        <w:ind w:firstLine="0" w:left="0"/>
        <w:rPr>
          <w:b w:val="false"/>
        </w:rPr>
      </w:pPr>
      <w:r w:rsidRPr="001D1C82">
        <w:rPr>
          <w:b w:val="false"/>
          <w:szCs w:val="24"/>
        </w:rPr>
        <w:tab/>
      </w:r>
      <w:r w:rsidR="001D1C82" w:rsidRPr="001D1C82">
        <w:rPr>
          <w:b w:val="false"/>
          <w:szCs w:val="24"/>
        </w:rPr>
        <w:t xml:space="preserve">Uslijed greške u pisanju pogrešno je naveden iznos utvrđene tražbine vjerovnika Marko </w:t>
      </w:r>
      <w:r w:rsidR="001D1C82" w:rsidRPr="001D1C82">
        <w:rPr>
          <w:b w:val="false"/>
        </w:rPr>
        <w:t xml:space="preserve">Čorić, Zagreb, Sjeverna Lozica </w:t>
      </w:r>
      <w:proofErr w:type="spellStart"/>
      <w:r w:rsidR="001D1C82" w:rsidRPr="001D1C82">
        <w:rPr>
          <w:b w:val="false"/>
        </w:rPr>
        <w:t>18</w:t>
      </w:r>
      <w:proofErr w:type="spellEnd"/>
      <w:r w:rsidR="001D1C82" w:rsidRPr="001D1C82">
        <w:rPr>
          <w:b w:val="false"/>
        </w:rPr>
        <w:t xml:space="preserve">, </w:t>
      </w:r>
      <w:proofErr w:type="spellStart"/>
      <w:r w:rsidR="001D1C82" w:rsidRPr="001D1C82">
        <w:rPr>
          <w:b w:val="false"/>
        </w:rPr>
        <w:t>OIB</w:t>
      </w:r>
      <w:proofErr w:type="spellEnd"/>
      <w:r w:rsidR="001D1C82" w:rsidRPr="001D1C82">
        <w:rPr>
          <w:b w:val="false"/>
        </w:rPr>
        <w:t xml:space="preserve"> </w:t>
      </w:r>
      <w:proofErr w:type="spellStart"/>
      <w:r w:rsidR="001D1C82" w:rsidRPr="001D1C82">
        <w:rPr>
          <w:b w:val="false"/>
        </w:rPr>
        <w:t>07683692167</w:t>
      </w:r>
      <w:proofErr w:type="spellEnd"/>
      <w:r w:rsidR="0039593B">
        <w:rPr>
          <w:b w:val="false"/>
        </w:rPr>
        <w:t xml:space="preserve">, </w:t>
      </w:r>
      <w:proofErr w:type="spellStart"/>
      <w:r w:rsidR="0039593B" w:rsidRPr="0039593B">
        <w:rPr>
          <w:b w:val="false"/>
        </w:rPr>
        <w:t>116.454</w:t>
      </w:r>
      <w:proofErr w:type="spellEnd"/>
      <w:r w:rsidR="0039593B" w:rsidRPr="0039593B">
        <w:rPr>
          <w:b w:val="false"/>
        </w:rPr>
        <w:t>,</w:t>
      </w:r>
      <w:proofErr w:type="spellStart"/>
      <w:r w:rsidR="0039593B" w:rsidRPr="0039593B">
        <w:rPr>
          <w:b w:val="false"/>
        </w:rPr>
        <w:t>79</w:t>
      </w:r>
      <w:proofErr w:type="spellEnd"/>
      <w:r w:rsidR="0039593B" w:rsidRPr="0039593B">
        <w:rPr>
          <w:b w:val="false"/>
        </w:rPr>
        <w:t xml:space="preserve"> kn</w:t>
      </w:r>
      <w:r w:rsidR="0039593B">
        <w:rPr>
          <w:b w:val="false"/>
        </w:rPr>
        <w:t xml:space="preserve"> iako ispravno treba stajati iznos </w:t>
      </w:r>
      <w:proofErr w:type="spellStart"/>
      <w:r w:rsidR="0039593B">
        <w:rPr>
          <w:b w:val="false"/>
        </w:rPr>
        <w:t>39.637</w:t>
      </w:r>
      <w:proofErr w:type="spellEnd"/>
      <w:r w:rsidR="0039593B">
        <w:rPr>
          <w:b w:val="false"/>
        </w:rPr>
        <w:t>,</w:t>
      </w:r>
      <w:proofErr w:type="spellStart"/>
      <w:r w:rsidR="0039593B">
        <w:rPr>
          <w:b w:val="false"/>
        </w:rPr>
        <w:t>15</w:t>
      </w:r>
      <w:proofErr w:type="spellEnd"/>
      <w:r w:rsidR="0039593B">
        <w:rPr>
          <w:b w:val="false"/>
        </w:rPr>
        <w:t xml:space="preserve"> kn.</w:t>
      </w:r>
    </w:p>
    <w:p w:rsidRDefault="0039593B" w:rsidP="007033C9" w:rsidR="0039593B" w:rsidRPr="007033C9">
      <w:pPr>
        <w:ind w:firstLine="708"/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szCs w:val="24"/>
          <w:lang w:val="hr-HR"/>
        </w:rPr>
        <w:t>342</w:t>
      </w:r>
      <w:proofErr w:type="spellEnd"/>
      <w:r w:rsidRPr="00710065">
        <w:rPr>
          <w:szCs w:val="24"/>
          <w:lang w:val="hr-HR"/>
        </w:rPr>
        <w:t xml:space="preserve"> Zakona o parničnom postupku</w:t>
      </w:r>
      <w:r>
        <w:rPr>
          <w:szCs w:val="24"/>
          <w:lang w:val="hr-HR"/>
        </w:rPr>
        <w:t xml:space="preserve"> u svezi s čl. 6 Stečajnog zakona i </w:t>
      </w:r>
      <w:r w:rsidRPr="00710065">
        <w:rPr>
          <w:szCs w:val="24"/>
          <w:lang w:val="hr-HR"/>
        </w:rPr>
        <w:t>riješiti kao u izreci rješenja.</w:t>
      </w:r>
    </w:p>
    <w:p w:rsidRDefault="00C95C6C" w:rsidP="001D1C82" w:rsidR="00485DC9" w:rsidRPr="001D1C82">
      <w:pPr>
        <w:pStyle w:val="Uvuenotijeloteksta"/>
        <w:ind w:firstLine="0" w:left="0"/>
        <w:jc w:val="center"/>
        <w:rPr>
          <w:b w:val="false"/>
          <w:szCs w:val="24"/>
        </w:rPr>
      </w:pPr>
      <w:r w:rsidRPr="001D1C82">
        <w:rPr>
          <w:b w:val="false"/>
          <w:szCs w:val="24"/>
        </w:rPr>
        <w:t xml:space="preserve">Zagreb, </w:t>
      </w:r>
      <w:proofErr w:type="spellStart"/>
      <w:r w:rsidR="007033C9">
        <w:rPr>
          <w:b w:val="false"/>
          <w:szCs w:val="24"/>
        </w:rPr>
        <w:t>14</w:t>
      </w:r>
      <w:proofErr w:type="spellEnd"/>
      <w:r w:rsidR="001C59BE" w:rsidRPr="001D1C82">
        <w:rPr>
          <w:b w:val="false"/>
          <w:szCs w:val="24"/>
        </w:rPr>
        <w:t xml:space="preserve">. ožujak </w:t>
      </w:r>
      <w:proofErr w:type="spellStart"/>
      <w:r w:rsidR="001C59BE" w:rsidRPr="001D1C82">
        <w:rPr>
          <w:b w:val="false"/>
          <w:szCs w:val="24"/>
        </w:rPr>
        <w:t>2017</w:t>
      </w:r>
      <w:proofErr w:type="spellEnd"/>
      <w:r w:rsidR="00EB4C98" w:rsidRPr="001D1C82">
        <w:rPr>
          <w:b w:val="false"/>
          <w:szCs w:val="24"/>
        </w:rPr>
        <w:t>.</w:t>
      </w:r>
    </w:p>
    <w:p w:rsidRDefault="00485DC9" w:rsidP="00485DC9" w:rsidR="00485DC9" w:rsidRPr="001D1C82">
      <w:pPr>
        <w:jc w:val="both"/>
        <w:rPr>
          <w:szCs w:val="24"/>
          <w:lang w:val="hr-HR"/>
        </w:rPr>
      </w:pP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pl-PL"/>
        </w:rPr>
        <w:t>SUDAC</w:t>
      </w:r>
      <w:r w:rsidRPr="001D1C82">
        <w:rPr>
          <w:szCs w:val="24"/>
          <w:lang w:val="hr-HR"/>
        </w:rPr>
        <w:t>:</w:t>
      </w:r>
    </w:p>
    <w:p w:rsidRDefault="00485DC9" w:rsidP="00485DC9" w:rsidR="00485DC9" w:rsidRPr="001D1C82">
      <w:pPr>
        <w:jc w:val="both"/>
        <w:rPr>
          <w:szCs w:val="24"/>
          <w:lang w:val="pl-PL"/>
        </w:rPr>
      </w:pP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hr-HR"/>
        </w:rPr>
        <w:tab/>
      </w:r>
      <w:r w:rsidRPr="001D1C82">
        <w:rPr>
          <w:szCs w:val="24"/>
          <w:lang w:val="pl-PL"/>
        </w:rPr>
        <w:t>Vesna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Malenica</w:t>
      </w:r>
      <w:r w:rsidR="00EA7F70">
        <w:rPr>
          <w:szCs w:val="24"/>
          <w:lang w:val="pl-PL"/>
        </w:rPr>
        <w:t xml:space="preserve"> v. r. </w:t>
      </w:r>
    </w:p>
    <w:p w:rsidRDefault="00E97EF0" w:rsidP="00485DC9" w:rsidR="00E97EF0" w:rsidRPr="001D1C82">
      <w:pPr>
        <w:jc w:val="both"/>
        <w:rPr>
          <w:szCs w:val="24"/>
          <w:lang w:val="hr-HR"/>
        </w:rPr>
      </w:pPr>
    </w:p>
    <w:p w:rsidRDefault="00485DC9" w:rsidP="00485DC9" w:rsidR="00485DC9" w:rsidRPr="001D1C82">
      <w:pPr>
        <w:rPr>
          <w:szCs w:val="24"/>
          <w:lang w:val="hr-HR"/>
        </w:rPr>
      </w:pPr>
      <w:r w:rsidRPr="001D1C82">
        <w:rPr>
          <w:szCs w:val="24"/>
          <w:lang w:val="pl-PL"/>
        </w:rPr>
        <w:t>POUKA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O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PRAVNOM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LIJEKU</w:t>
      </w:r>
      <w:r w:rsidRPr="001D1C82">
        <w:rPr>
          <w:szCs w:val="24"/>
          <w:lang w:val="hr-HR"/>
        </w:rPr>
        <w:t>:</w:t>
      </w:r>
    </w:p>
    <w:p w:rsidRDefault="00485DC9" w:rsidP="00485DC9" w:rsidR="00C75A15" w:rsidRPr="001D1C82">
      <w:pPr>
        <w:pStyle w:val="Tijeloteksta-uvlaka3"/>
        <w:rPr>
          <w:szCs w:val="24"/>
          <w:lang w:val="hr-HR"/>
        </w:rPr>
      </w:pPr>
      <w:r w:rsidRPr="001D1C82">
        <w:rPr>
          <w:szCs w:val="24"/>
          <w:lang w:val="pl-PL"/>
        </w:rPr>
        <w:t>Protiv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ovog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rje</w:t>
      </w:r>
      <w:r w:rsidRPr="001D1C82">
        <w:rPr>
          <w:szCs w:val="24"/>
          <w:lang w:val="hr-HR"/>
        </w:rPr>
        <w:t>š</w:t>
      </w:r>
      <w:r w:rsidRPr="001D1C82">
        <w:rPr>
          <w:szCs w:val="24"/>
          <w:lang w:val="pl-PL"/>
        </w:rPr>
        <w:t>enja</w:t>
      </w:r>
      <w:r w:rsidRPr="001D1C82">
        <w:rPr>
          <w:szCs w:val="24"/>
          <w:lang w:val="hr-HR"/>
        </w:rPr>
        <w:t xml:space="preserve">, </w:t>
      </w:r>
      <w:r w:rsidRPr="001D1C82">
        <w:rPr>
          <w:szCs w:val="24"/>
          <w:lang w:val="pl-PL"/>
        </w:rPr>
        <w:t>nezadovoljna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stranka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mo</w:t>
      </w:r>
      <w:r w:rsidRPr="001D1C82">
        <w:rPr>
          <w:szCs w:val="24"/>
          <w:lang w:val="hr-HR"/>
        </w:rPr>
        <w:t>ž</w:t>
      </w:r>
      <w:r w:rsidRPr="001D1C82">
        <w:rPr>
          <w:szCs w:val="24"/>
          <w:lang w:val="pl-PL"/>
        </w:rPr>
        <w:t>e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ulo</w:t>
      </w:r>
      <w:r w:rsidRPr="001D1C82">
        <w:rPr>
          <w:szCs w:val="24"/>
          <w:lang w:val="hr-HR"/>
        </w:rPr>
        <w:t>ž</w:t>
      </w:r>
      <w:r w:rsidRPr="001D1C82">
        <w:rPr>
          <w:szCs w:val="24"/>
          <w:lang w:val="pl-PL"/>
        </w:rPr>
        <w:t>iti</w:t>
      </w:r>
      <w:r w:rsidRPr="001D1C82">
        <w:rPr>
          <w:szCs w:val="24"/>
          <w:lang w:val="hr-HR"/>
        </w:rPr>
        <w:t xml:space="preserve"> ž</w:t>
      </w:r>
      <w:r w:rsidRPr="001D1C82">
        <w:rPr>
          <w:szCs w:val="24"/>
          <w:lang w:val="pl-PL"/>
        </w:rPr>
        <w:t>albu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Visokom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trgova</w:t>
      </w:r>
      <w:r w:rsidRPr="001D1C82">
        <w:rPr>
          <w:szCs w:val="24"/>
          <w:lang w:val="hr-HR"/>
        </w:rPr>
        <w:t>č</w:t>
      </w:r>
      <w:r w:rsidRPr="001D1C82">
        <w:rPr>
          <w:szCs w:val="24"/>
          <w:lang w:val="pl-PL"/>
        </w:rPr>
        <w:t>kom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sudu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Republike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Hrvatske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roku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od</w:t>
      </w:r>
      <w:r w:rsidRPr="001D1C82">
        <w:rPr>
          <w:szCs w:val="24"/>
          <w:lang w:val="hr-HR"/>
        </w:rPr>
        <w:t xml:space="preserve"> 8 </w:t>
      </w:r>
      <w:r w:rsidRPr="001D1C82">
        <w:rPr>
          <w:szCs w:val="24"/>
          <w:lang w:val="pl-PL"/>
        </w:rPr>
        <w:t>dana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po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primitku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rje</w:t>
      </w:r>
      <w:r w:rsidRPr="001D1C82">
        <w:rPr>
          <w:szCs w:val="24"/>
          <w:lang w:val="hr-HR"/>
        </w:rPr>
        <w:t>š</w:t>
      </w:r>
      <w:r w:rsidRPr="001D1C82">
        <w:rPr>
          <w:szCs w:val="24"/>
          <w:lang w:val="pl-PL"/>
        </w:rPr>
        <w:t>enja</w:t>
      </w:r>
      <w:r w:rsidRPr="001D1C82">
        <w:rPr>
          <w:szCs w:val="24"/>
          <w:lang w:val="hr-HR"/>
        </w:rPr>
        <w:t xml:space="preserve">, </w:t>
      </w:r>
      <w:r w:rsidRPr="001D1C82">
        <w:rPr>
          <w:szCs w:val="24"/>
          <w:lang w:val="pl-PL"/>
        </w:rPr>
        <w:t>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ula</w:t>
      </w:r>
      <w:r w:rsidRPr="001D1C82">
        <w:rPr>
          <w:szCs w:val="24"/>
          <w:lang w:val="hr-HR"/>
        </w:rPr>
        <w:t>ž</w:t>
      </w:r>
      <w:r w:rsidRPr="001D1C82">
        <w:rPr>
          <w:szCs w:val="24"/>
          <w:lang w:val="pl-PL"/>
        </w:rPr>
        <w:t>e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se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putem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ovog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Suda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u</w:t>
      </w:r>
      <w:r w:rsidRPr="001D1C82">
        <w:rPr>
          <w:szCs w:val="24"/>
          <w:lang w:val="hr-HR"/>
        </w:rPr>
        <w:t xml:space="preserve"> 2 </w:t>
      </w:r>
      <w:r w:rsidRPr="001D1C82">
        <w:rPr>
          <w:szCs w:val="24"/>
          <w:lang w:val="pl-PL"/>
        </w:rPr>
        <w:t>primjerka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za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Sud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i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po</w:t>
      </w:r>
      <w:r w:rsidRPr="001D1C82">
        <w:rPr>
          <w:szCs w:val="24"/>
          <w:lang w:val="hr-HR"/>
        </w:rPr>
        <w:t xml:space="preserve"> 1 </w:t>
      </w:r>
      <w:r w:rsidRPr="001D1C82">
        <w:rPr>
          <w:szCs w:val="24"/>
          <w:lang w:val="pl-PL"/>
        </w:rPr>
        <w:t>za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svaku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protivnu</w:t>
      </w:r>
      <w:r w:rsidRPr="001D1C82">
        <w:rPr>
          <w:szCs w:val="24"/>
          <w:lang w:val="hr-HR"/>
        </w:rPr>
        <w:t xml:space="preserve"> </w:t>
      </w:r>
      <w:r w:rsidRPr="001D1C82">
        <w:rPr>
          <w:szCs w:val="24"/>
          <w:lang w:val="pl-PL"/>
        </w:rPr>
        <w:t>stranku</w:t>
      </w:r>
      <w:r w:rsidRPr="001D1C82">
        <w:rPr>
          <w:szCs w:val="24"/>
          <w:lang w:val="hr-HR"/>
        </w:rPr>
        <w:t>.</w:t>
      </w:r>
    </w:p>
    <w:p w:rsidRDefault="00485DC9" w:rsidP="00B21DF3" w:rsidR="00485DC9" w:rsidRPr="001D1C82">
      <w:pPr>
        <w:jc w:val="both"/>
        <w:rPr>
          <w:szCs w:val="24"/>
          <w:lang w:val="hr-HR"/>
        </w:rPr>
      </w:pPr>
    </w:p>
    <w:p w:rsidRDefault="00EA7F70" w:rsidP="00AB7A2F" w:rsidR="00EA7F7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A7F70" w:rsidP="00995CE9" w:rsidR="00EA7F7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24F8F" w:rsidP="00224F8F" w:rsidR="00224F8F" w:rsidRPr="001D1C82">
      <w:pPr>
        <w:jc w:val="both"/>
        <w:rPr>
          <w:szCs w:val="24"/>
        </w:rPr>
      </w:pPr>
    </w:p>
    <w:p w:rsidRDefault="00202CF8" w:rsidP="00224F8F" w:rsidR="00202CF8" w:rsidRPr="001D1C82">
      <w:pPr>
        <w:jc w:val="both"/>
        <w:rPr>
          <w:szCs w:val="24"/>
          <w:lang w:val="sv-SE"/>
        </w:rPr>
      </w:pPr>
    </w:p>
    <w:p w:rsidRDefault="000E4D4F" w:rsidP="00B21DF3" w:rsidR="00CC66D6" w:rsidRPr="001D1C82">
      <w:pPr>
        <w:jc w:val="both"/>
        <w:rPr>
          <w:szCs w:val="24"/>
          <w:lang w:val="sv-SE"/>
        </w:rPr>
      </w:pPr>
      <w:r w:rsidRPr="001D1C82">
        <w:rPr>
          <w:szCs w:val="24"/>
          <w:lang w:val="sv-SE"/>
        </w:rPr>
        <w:tab/>
      </w:r>
      <w:r w:rsidR="00EB4C98" w:rsidRPr="001D1C82">
        <w:rPr>
          <w:szCs w:val="24"/>
          <w:lang w:val="sv-SE"/>
        </w:rPr>
        <w:t xml:space="preserve"> </w:t>
      </w:r>
    </w:p>
    <w:p w:rsidRDefault="000E4D4F" w:rsidP="00B21DF3" w:rsidR="000E4D4F" w:rsidRPr="001D1C82">
      <w:pPr>
        <w:jc w:val="both"/>
        <w:rPr>
          <w:szCs w:val="24"/>
          <w:lang w:val="sv-SE"/>
        </w:rPr>
      </w:pPr>
    </w:p>
    <w:p w:rsidRDefault="00B21DF3" w:rsidP="000E4E53" w:rsidR="00AF2AE1" w:rsidRPr="001D1C82">
      <w:pPr>
        <w:jc w:val="both"/>
        <w:rPr>
          <w:szCs w:val="24"/>
          <w:lang w:val="sv-SE"/>
        </w:rPr>
      </w:pPr>
      <w:r w:rsidRPr="001D1C82">
        <w:rPr>
          <w:szCs w:val="24"/>
          <w:lang w:val="sv-SE"/>
        </w:rPr>
        <w:tab/>
      </w:r>
    </w:p>
    <w:p w:rsidRDefault="00B21DF3" w:rsidP="00485DC9" w:rsidR="00B21DF3" w:rsidRPr="001D1C82">
      <w:pPr>
        <w:rPr>
          <w:szCs w:val="24"/>
          <w:lang w:val="sv-SE"/>
        </w:rPr>
      </w:pPr>
    </w:p>
    <w:sectPr w:rsidSect="00EC3270" w:rsidR="00B21DF3" w:rsidRPr="001D1C82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334" w:rsidR="00DB4334">
      <w:r>
        <w:separator/>
      </w:r>
    </w:p>
  </w:endnote>
  <w:endnote w:id="0" w:type="continuationSeparator">
    <w:p w:rsidRDefault="00DB4334" w:rsidR="00DB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334" w:rsidR="00DB4334">
      <w:r>
        <w:separator/>
      </w:r>
    </w:p>
  </w:footnote>
  <w:footnote w:id="0" w:type="continuationSeparator">
    <w:p w:rsidRDefault="00DB4334" w:rsidR="00DB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D47C3" w:rsidR="002D4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 w:rsidRPr="00202CF8">
    <w:pPr>
      <w:pStyle w:val="Zaglavlje"/>
      <w:framePr w:y="1" w:xAlign="center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EA7F70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2D47C3" w:rsidR="002D47C3" w:rsidRPr="00202CF8">
    <w:pPr>
      <w:pStyle w:val="Zaglavlje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St-639/12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87433"/>
    <w:rsid w:val="000B1148"/>
    <w:rsid w:val="000B295D"/>
    <w:rsid w:val="000C0306"/>
    <w:rsid w:val="000C4527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3674"/>
    <w:rsid w:val="001B72F4"/>
    <w:rsid w:val="001C59BE"/>
    <w:rsid w:val="001D1C82"/>
    <w:rsid w:val="001D2C75"/>
    <w:rsid w:val="001D2D28"/>
    <w:rsid w:val="001D3677"/>
    <w:rsid w:val="001E1F4B"/>
    <w:rsid w:val="001E59F3"/>
    <w:rsid w:val="00202CF8"/>
    <w:rsid w:val="0020618F"/>
    <w:rsid w:val="00211C2F"/>
    <w:rsid w:val="00224F8F"/>
    <w:rsid w:val="00231BF9"/>
    <w:rsid w:val="00237208"/>
    <w:rsid w:val="00241309"/>
    <w:rsid w:val="00251BB7"/>
    <w:rsid w:val="00254A83"/>
    <w:rsid w:val="0025709A"/>
    <w:rsid w:val="00280F63"/>
    <w:rsid w:val="0028151D"/>
    <w:rsid w:val="002967AC"/>
    <w:rsid w:val="002B4FD8"/>
    <w:rsid w:val="002D47C3"/>
    <w:rsid w:val="002D68AA"/>
    <w:rsid w:val="002F06EB"/>
    <w:rsid w:val="002F2662"/>
    <w:rsid w:val="002F449A"/>
    <w:rsid w:val="003012A2"/>
    <w:rsid w:val="00341E6D"/>
    <w:rsid w:val="00356567"/>
    <w:rsid w:val="00363803"/>
    <w:rsid w:val="0039593B"/>
    <w:rsid w:val="003A6637"/>
    <w:rsid w:val="003B2FF7"/>
    <w:rsid w:val="003B3A4D"/>
    <w:rsid w:val="003D2ADC"/>
    <w:rsid w:val="003F4FD8"/>
    <w:rsid w:val="00440C7A"/>
    <w:rsid w:val="0045608B"/>
    <w:rsid w:val="00485DC9"/>
    <w:rsid w:val="004A23F9"/>
    <w:rsid w:val="004A6806"/>
    <w:rsid w:val="004A69A6"/>
    <w:rsid w:val="004A6B3D"/>
    <w:rsid w:val="004B4276"/>
    <w:rsid w:val="004B44B4"/>
    <w:rsid w:val="004D5BD7"/>
    <w:rsid w:val="004F7110"/>
    <w:rsid w:val="005046D3"/>
    <w:rsid w:val="0051318E"/>
    <w:rsid w:val="00534B14"/>
    <w:rsid w:val="00561E98"/>
    <w:rsid w:val="00583634"/>
    <w:rsid w:val="00591EAC"/>
    <w:rsid w:val="005A0AE2"/>
    <w:rsid w:val="005B54F1"/>
    <w:rsid w:val="005B72A3"/>
    <w:rsid w:val="005C0D36"/>
    <w:rsid w:val="005C662A"/>
    <w:rsid w:val="006043CB"/>
    <w:rsid w:val="006571B9"/>
    <w:rsid w:val="006674E7"/>
    <w:rsid w:val="0068647D"/>
    <w:rsid w:val="006919ED"/>
    <w:rsid w:val="006A22B9"/>
    <w:rsid w:val="006B2571"/>
    <w:rsid w:val="006B2B3B"/>
    <w:rsid w:val="006C0EC9"/>
    <w:rsid w:val="006E3623"/>
    <w:rsid w:val="006E6B18"/>
    <w:rsid w:val="006E6FE2"/>
    <w:rsid w:val="007033C9"/>
    <w:rsid w:val="007165FC"/>
    <w:rsid w:val="00722056"/>
    <w:rsid w:val="007228D2"/>
    <w:rsid w:val="00722E94"/>
    <w:rsid w:val="0073573D"/>
    <w:rsid w:val="007572D0"/>
    <w:rsid w:val="0077531C"/>
    <w:rsid w:val="007843A0"/>
    <w:rsid w:val="00793541"/>
    <w:rsid w:val="00794B24"/>
    <w:rsid w:val="007A2D3E"/>
    <w:rsid w:val="007B0C82"/>
    <w:rsid w:val="007B0D7C"/>
    <w:rsid w:val="007B1951"/>
    <w:rsid w:val="007C0FB5"/>
    <w:rsid w:val="007D0DFA"/>
    <w:rsid w:val="00821C44"/>
    <w:rsid w:val="00824DA6"/>
    <w:rsid w:val="00851564"/>
    <w:rsid w:val="00873968"/>
    <w:rsid w:val="00882A1B"/>
    <w:rsid w:val="008857CC"/>
    <w:rsid w:val="00891BF7"/>
    <w:rsid w:val="008A3E47"/>
    <w:rsid w:val="00910EFF"/>
    <w:rsid w:val="00945AD3"/>
    <w:rsid w:val="00955135"/>
    <w:rsid w:val="00963771"/>
    <w:rsid w:val="00971811"/>
    <w:rsid w:val="009823B3"/>
    <w:rsid w:val="009A67C1"/>
    <w:rsid w:val="009C012D"/>
    <w:rsid w:val="00A07CDE"/>
    <w:rsid w:val="00A23808"/>
    <w:rsid w:val="00A404AE"/>
    <w:rsid w:val="00A7185C"/>
    <w:rsid w:val="00A764AD"/>
    <w:rsid w:val="00AC487F"/>
    <w:rsid w:val="00AC5098"/>
    <w:rsid w:val="00AF2AE1"/>
    <w:rsid w:val="00B07E77"/>
    <w:rsid w:val="00B106F0"/>
    <w:rsid w:val="00B1767C"/>
    <w:rsid w:val="00B21DF3"/>
    <w:rsid w:val="00B24F22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82EDA"/>
    <w:rsid w:val="00C95C6C"/>
    <w:rsid w:val="00CA4899"/>
    <w:rsid w:val="00CB42B4"/>
    <w:rsid w:val="00CC66D6"/>
    <w:rsid w:val="00CC7B55"/>
    <w:rsid w:val="00CE56F1"/>
    <w:rsid w:val="00D017CA"/>
    <w:rsid w:val="00D11308"/>
    <w:rsid w:val="00D165E1"/>
    <w:rsid w:val="00D47FC9"/>
    <w:rsid w:val="00D639FA"/>
    <w:rsid w:val="00D67277"/>
    <w:rsid w:val="00D679B5"/>
    <w:rsid w:val="00D679BD"/>
    <w:rsid w:val="00D914AC"/>
    <w:rsid w:val="00DA4DD6"/>
    <w:rsid w:val="00DA7C29"/>
    <w:rsid w:val="00DB2483"/>
    <w:rsid w:val="00DB4334"/>
    <w:rsid w:val="00DB6385"/>
    <w:rsid w:val="00DD01ED"/>
    <w:rsid w:val="00DD4D37"/>
    <w:rsid w:val="00E05E24"/>
    <w:rsid w:val="00E07E8D"/>
    <w:rsid w:val="00E25CEC"/>
    <w:rsid w:val="00E67E86"/>
    <w:rsid w:val="00E72FB4"/>
    <w:rsid w:val="00E97EF0"/>
    <w:rsid w:val="00E97FB1"/>
    <w:rsid w:val="00EA7F70"/>
    <w:rsid w:val="00EB4C98"/>
    <w:rsid w:val="00EC3270"/>
    <w:rsid w:val="00ED6243"/>
    <w:rsid w:val="00ED71B3"/>
    <w:rsid w:val="00EE67D6"/>
    <w:rsid w:val="00EF030B"/>
    <w:rsid w:val="00EF5064"/>
    <w:rsid w:val="00EF5D66"/>
    <w:rsid w:val="00F04F1F"/>
    <w:rsid w:val="00F259A5"/>
    <w:rsid w:val="00F2749C"/>
    <w:rsid w:val="00F2750D"/>
    <w:rsid w:val="00F60A5D"/>
    <w:rsid w:val="00F63919"/>
    <w:rsid w:val="00F754EE"/>
    <w:rsid w:val="00FA5281"/>
    <w:rsid w:val="00FB6295"/>
    <w:rsid w:val="00FC67A1"/>
    <w:rsid w:val="00FE1D5D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01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12A2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A7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F7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7F70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7F7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7F7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01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12A2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A7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F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7F70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7F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7F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277</properties:Words>
  <properties:Characters>1330</properties:Characters>
  <properties:Lines>45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2017-03-14T13:53:00Z</dcterms:created>
  <dc:creator>Tatjana Kušec</dc:creator>
  <cp:lastModifiedBy>Kristina Švajger</cp:lastModifiedBy>
  <cp:lastPrinted>2017-03-14T14:28:00Z</cp:lastPrinted>
  <dcterms:modified xmlns:xsi="http://www.w3.org/2001/XMLSchema-instance" xsi:type="dcterms:W3CDTF">2017-03-14T14:28:00Z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