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a290" w14:paraId="27ea290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40329F">
        <w:t>96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C309CC" w:rsidR="00C52426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6C4F2A">
        <w:t xml:space="preserve"> </w:t>
      </w:r>
      <w:r w:rsidR="00C309CC">
        <w:t>23. listopada</w:t>
      </w:r>
      <w:r w:rsidR="006C4F2A">
        <w:t xml:space="preserve"> 2018.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C309CC" w:rsidP="00C52426" w:rsidR="001C27F1" w:rsidRPr="00C52426">
      <w:pPr>
        <w:numPr>
          <w:ilvl w:val="0"/>
          <w:numId w:val="24"/>
        </w:numPr>
        <w:jc w:val="both"/>
      </w:pPr>
      <w:r>
        <w:t>284.454,05</w:t>
      </w:r>
      <w:r w:rsidR="00D03AC4">
        <w:t xml:space="preserve"> kn.    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C309CC">
        <w:t>šes</w:t>
      </w:r>
      <w:r w:rsidR="00124D28">
        <w:t>naesta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5150B3">
        <w:t xml:space="preserve"> </w:t>
      </w:r>
      <w:r w:rsidR="00C309CC">
        <w:t>14. studenog</w:t>
      </w:r>
      <w:r w:rsidR="003035C0">
        <w:t xml:space="preserve"> </w:t>
      </w:r>
      <w:r w:rsidR="00124D28">
        <w:t>2018.</w:t>
      </w:r>
      <w:r w:rsidR="00A772D7">
        <w:t xml:space="preserve">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03AC4">
        <w:t>10</w:t>
      </w:r>
      <w:r w:rsidR="00C309CC">
        <w:t>,3</w:t>
      </w:r>
      <w:r w:rsidR="00D03AC4">
        <w:t xml:space="preserve">0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2A4E52">
        <w:t xml:space="preserve"> </w:t>
      </w:r>
      <w:r w:rsidR="005150B3">
        <w:t xml:space="preserve"> </w:t>
      </w:r>
      <w:r w:rsidR="00C309CC">
        <w:t>šes</w:t>
      </w:r>
      <w:r w:rsidR="00124D28">
        <w:t xml:space="preserve">naestom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275C8E">
        <w:t>š</w:t>
      </w:r>
      <w:r w:rsidR="00C309CC">
        <w:t>es</w:t>
      </w:r>
      <w:r w:rsidR="00AB444A">
        <w:t>n</w:t>
      </w:r>
      <w:r w:rsidR="007032FF">
        <w:t>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r>
        <w:t>13 St-380/13-</w:t>
      </w:r>
      <w:r w:rsidR="00F3468E">
        <w:t>9</w:t>
      </w:r>
      <w:r w:rsidR="00C309CC">
        <w:t>6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F3468E">
        <w:t>9</w:t>
      </w:r>
      <w:r w:rsidR="00C309CC">
        <w:t>6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</w:t>
      </w:r>
      <w:r w:rsidR="0028399B">
        <w:rPr>
          <w:bCs/>
        </w:rPr>
        <w:t xml:space="preserve"> i 104/17</w:t>
      </w:r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>Nakon održane</w:t>
      </w:r>
      <w:r w:rsidR="00AB444A">
        <w:rPr>
          <w:bCs/>
        </w:rPr>
        <w:t xml:space="preserve"> </w:t>
      </w:r>
      <w:r w:rsidR="00C309CC">
        <w:rPr>
          <w:bCs/>
        </w:rPr>
        <w:t>pet</w:t>
      </w:r>
      <w:r w:rsidR="002A4E52">
        <w:rPr>
          <w:bCs/>
        </w:rPr>
        <w:t>naeste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AB444A">
        <w:rPr>
          <w:bCs/>
        </w:rPr>
        <w:t xml:space="preserve"> </w:t>
      </w:r>
      <w:r w:rsidR="005150B3">
        <w:rPr>
          <w:bCs/>
        </w:rPr>
        <w:t xml:space="preserve"> </w:t>
      </w:r>
      <w:r w:rsidR="00275C8E">
        <w:rPr>
          <w:bCs/>
        </w:rPr>
        <w:t>še</w:t>
      </w:r>
      <w:r w:rsidR="00C309CC">
        <w:rPr>
          <w:bCs/>
        </w:rPr>
        <w:t>s</w:t>
      </w:r>
      <w:r w:rsidR="002A4E52">
        <w:rPr>
          <w:bCs/>
        </w:rPr>
        <w:t>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1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5150B3">
        <w:t xml:space="preserve"> </w:t>
      </w:r>
      <w:r w:rsidR="00C309CC">
        <w:t>23. listopad</w:t>
      </w:r>
      <w:r w:rsidR="002A4E52">
        <w:t xml:space="preserve"> 2018.  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R="0029091C" w:rsidRPr="00FC51B3">
      <w:pPr>
        <w:pStyle w:val="Tijeloteksta"/>
        <w:jc w:val="left"/>
      </w:pPr>
      <w:r>
        <w:t>5.  roč</w:t>
      </w:r>
      <w:r w:rsidR="00C309CC">
        <w:t xml:space="preserve"> 14.11.</w:t>
      </w:r>
      <w:r w:rsidR="006863EE">
        <w:t>18.</w:t>
      </w: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1A13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C8E"/>
    <w:rsid w:val="0028399B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035C0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0329F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0B3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63EE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444A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309CC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3AC4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468E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2FA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1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1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St-380/2013-91</izvorni_sadrzaj>
    <derivirana_varijabla naziv="DomainObject.PredzadnjaOdlukaIzPredmeta.Oznaka_1">St-380/2013-91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E109D-0B34-4559-92FE-D455A6F35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5179</properties:Characters>
  <properties:Lines>152</properties:Lines>
  <properties:Paragraphs>56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6272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2018-10-23T06:03:00Z</dcterms:created>
  <dc:creator>Korisnik</dc:creator>
  <cp:lastModifiedBy>Maja Kocijan</cp:lastModifiedBy>
  <cp:lastPrinted>2018-10-23T06:05:00Z</cp:lastPrinted>
  <dcterms:modified xmlns:xsi="http://www.w3.org/2001/XMLSchema-instance" xsi:type="dcterms:W3CDTF">2018-10-23T06:12:00Z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XVI prodaja 14-11-18.docx)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