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2600" w14:paraId="f2e260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D4FBF" w:rsidRPr="003D4FBF">
        <w:rPr>
          <w:rFonts w:hAnsi="Times New Roman" w:ascii="Times New Roman"/>
          <w:sz w:val="22"/>
          <w:szCs w:val="22"/>
          <w:lang w:val="hr-HR"/>
        </w:rPr>
        <w:t>ABERCROMBIE &amp; KENT CROATIA d.o.o., "u likvidaciji", Dubrovnik,</w:t>
      </w:r>
      <w:r w:rsidR="003D4FBF">
        <w:rPr>
          <w:rFonts w:hAnsi="Times New Roman" w:ascii="Times New Roman"/>
          <w:sz w:val="22"/>
          <w:szCs w:val="22"/>
          <w:lang w:val="hr-HR"/>
        </w:rPr>
        <w:t xml:space="preserve"> Garište 1,</w:t>
      </w:r>
      <w:r w:rsidR="003D4FBF" w:rsidRPr="003D4FBF">
        <w:rPr>
          <w:rFonts w:hAnsi="Times New Roman" w:ascii="Times New Roman"/>
          <w:sz w:val="22"/>
          <w:szCs w:val="22"/>
          <w:lang w:val="hr-HR"/>
        </w:rPr>
        <w:t xml:space="preserve"> OIB: 20215471189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D4FB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D4FBF" w:rsidRPr="003D4FBF">
        <w:rPr>
          <w:rFonts w:hAnsi="Times New Roman" w:ascii="Times New Roman"/>
          <w:sz w:val="22"/>
          <w:szCs w:val="22"/>
        </w:rPr>
        <w:t>ABERCROMBIE &amp; KENT CROATIA d.o.o., "u likvidaciji", Dubrovnik, Garište 1, OIB: 20215471189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D4FB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D4FBF" w:rsidRPr="003D4FBF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D4FB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D4FBF" w:rsidRPr="003D4FBF">
        <w:rPr>
          <w:rFonts w:hAnsi="Times New Roman" w:ascii="Times New Roman"/>
          <w:sz w:val="22"/>
          <w:szCs w:val="22"/>
          <w:lang w:val="hr-HR"/>
        </w:rPr>
        <w:t>ABERCROMBIE &amp; KENT CROATIA d.o.o., "u likvidaciji", Dubrovnik, Garište 1, OIB: 20215471189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3D4FBF">
        <w:rPr>
          <w:rFonts w:hAnsi="Times New Roman" w:ascii="Times New Roman"/>
          <w:sz w:val="22"/>
          <w:szCs w:val="22"/>
          <w:lang w:val="hr-HR"/>
        </w:rPr>
        <w:t>13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D4FBF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3D4FBF" w:rsidP="0002593A" w:rsidR="003D4FB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3D4FBF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47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D4FBF">
      <w:rPr>
        <w:rFonts w:hAnsi="Times New Roman" w:ascii="Times New Roman"/>
        <w:b/>
        <w:sz w:val="22"/>
        <w:szCs w:val="22"/>
        <w:lang w:val="hr-HR"/>
      </w:rPr>
      <w:t>2001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D4FBF">
      <w:rPr>
        <w:rFonts w:hAnsi="Times New Roman" w:ascii="Times New Roman"/>
        <w:b/>
        <w:sz w:val="22"/>
        <w:szCs w:val="22"/>
        <w:lang w:val="hr-HR"/>
      </w:rPr>
      <w:t>2001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7C4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7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7C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7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7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7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7C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7C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7C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St-2001/2015</izvorni_sadrzaj>
    <derivirana_varijabla naziv="DomainObject.Predmet.OznakaBroj_1">St-2001/2015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Abercrombie &amp; Kent Croatia, društvo s ograničenom odgovornošću za poslovanje nekretninama i putnička agencija - "u likvidac</izvorni_sadrzaj>
    <derivirana_varijabla naziv="DomainObject.Predmet.ProtustrankaFormated_1">  Abercrombie &amp; Kent Croatia, društvo s ograničenom odgovornošću za poslovanje nekretninama i putnička agencija - "u likvidac</derivirana_varijabla>
  </DomainObject.Predmet.ProtustrankaFormated>
  <DomainObject.Predmet.ProtustrankaFormatedOIB>
    <izvorni_sadrzaj>  Abercrombie &amp; Kent Croatia, društvo s ograničenom odgovornošću za poslovanje nekretninama i putnička agencija - "u likvidac, OIB 20215471189</izvorni_sadrzaj>
    <derivirana_varijabla naziv="DomainObject.Predmet.ProtustrankaFormatedOIB_1">  Abercrombie &amp; Kent Croatia, društvo s ograničenom odgovornošću za poslovanje nekretninama i putnička agencija - "u likvidac, OIB 20215471189</derivirana_varijabla>
  </DomainObject.Predmet.ProtustrankaFormatedOIB>
  <DomainObject.Predmet.ProtustrankaFormatedWithAdress>
    <izvorni_sadrzaj> Abercrombie &amp; Kent Croatia, društvo s ograničenom odgovornošću za poslovanje nekretninama i putnička agencija - "u likvidac, Garište 1, 20000 Dubrovnik</izvorni_sadrzaj>
    <derivirana_varijabla naziv="DomainObject.Predmet.ProtustrankaFormatedWithAdress_1"> Abercrombie &amp; Kent Croatia, društvo s ograničenom odgovornošću za poslovanje nekretninama i putnička agencija - "u likvidac, Garište 1, 20000 Dubrovnik</derivirana_varijabla>
  </DomainObject.Predmet.ProtustrankaFormatedWithAdress>
  <DomainObject.Predmet.ProtustrankaFormatedWithAdressOIB>
    <izvorni_sadrzaj> Abercrombie &amp; Kent Croatia, društvo s ograničenom odgovornošću za poslovanje nekretninama i putnička agencija - "u likvidac, OIB 20215471189, Garište 1, 20000 Dubrovnik</izvorni_sadrzaj>
    <derivirana_varijabla naziv="DomainObject.Predmet.ProtustrankaFormatedWithAdressOIB_1"> Abercrombie &amp; Kent Croatia, društvo s ograničenom odgovornošću za poslovanje nekretninama i putnička agencija - "u likvidac, OIB 20215471189, Garište 1, 20000 Dubrovnik</derivirana_varijabla>
  </DomainObject.Predmet.ProtustrankaFormatedWithAdressOIB>
  <DomainObject.Predmet.ProtustrankaWithAdress>
    <izvorni_sadrzaj>Abercrombie &amp; Kent Croatia, društvo s ograničenom odgovornošću za poslovanje nekretninama i putnička agencija - "u likvidac Garište 1, 20000 Dubrovnik</izvorni_sadrzaj>
    <derivirana_varijabla naziv="DomainObject.Predmet.ProtustrankaWithAdress_1">Abercrombie &amp; Kent Croatia, društvo s ograničenom odgovornošću za poslovanje nekretninama i putnička agencija - "u likvidac Garište 1, 20000 Dubrovnik</derivirana_varijabla>
  </DomainObject.Predmet.ProtustrankaWithAdress>
  <DomainObject.Predmet.ProtustrankaWithAdressOIB>
    <izvorni_sadrzaj>Abercrombie &amp; Kent Croatia, društvo s ograničenom odgovornošću za poslovanje nekretninama i putnička agencija - "u likvidac, OIB 20215471189, Garište 1, 20000 Dubrovnik</izvorni_sadrzaj>
    <derivirana_varijabla naziv="DomainObject.Predmet.ProtustrankaWithAdressOIB_1">Abercrombie &amp; Kent Croatia, društvo s ograničenom odgovornošću za poslovanje nekretninama i putnička agencija - "u likvidac, OIB 20215471189, Garište 1, 20000 Dubrovnik</derivirana_varijabla>
  </DomainObject.Predmet.ProtustrankaWithAdressOIB>
  <DomainObject.Predmet.ProtustrankaNazivFormated>
    <izvorni_sadrzaj>Abercrombie &amp; Kent Croatia, društvo s ograničenom odgovornošću za poslovanje nekretninama i putnička agencija - "u likvidac</izvorni_sadrzaj>
    <derivirana_varijabla naziv="DomainObject.Predmet.ProtustrankaNazivFormated_1">Abercrombie &amp; Kent Croatia, društvo s ograničenom odgovornošću za poslovanje nekretninama i putnička agencija - "u likvidac</derivirana_varijabla>
  </DomainObject.Predmet.ProtustrankaNazivFormated>
  <DomainObject.Predmet.ProtustrankaNazivFormatedOIB>
    <izvorni_sadrzaj>Abercrombie &amp; Kent Croatia, društvo s ograničenom odgovornošću za poslovanje nekretninama i putnička agencija - "u likvidac, OIB 20215471189</izvorni_sadrzaj>
    <derivirana_varijabla naziv="DomainObject.Predmet.ProtustrankaNazivFormatedOIB_1">Abercrombie &amp; Kent Croatia, društvo s ograničenom odgovornošću za poslovanje nekretninama i putnička agencija - "u likvidac, OIB 20215471189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8198.34</izvorni_sadrzaj>
    <derivirana_varijabla naziv="DomainObject.Predmet.TrenutnaVrijednost_1">8198.34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Abercrombie &amp; Kent Croatia, društvo s ograničenom odgovornošću za poslovanje nekretninama i putnička agencija - "u likvidac</item>
    </izvorni_sadrzaj>
    <derivirana_varijabla naziv="DomainObject.Predmet.ProtuStrankaListFormated_1">
      <item>Abercrombie &amp; Kent Croatia, društvo s ograničenom odgovornošću za poslovanje nekretninama i putnička agencija - "u likvidac</item>
    </derivirana_varijabla>
  </DomainObject.Predmet.ProtuStrankaListFormated>
  <DomainObject.Predmet.ProtuStrankaListFormatedOIB>
    <izvorni_sadrzaj>
      <item>Abercrombie &amp; Kent Croatia, društvo s ograničenom odgovornošću za poslovanje nekretninama i putnička agencija - "u likvidac, OIB 20215471189</item>
    </izvorni_sadrzaj>
    <derivirana_varijabla naziv="DomainObject.Predmet.ProtuStrankaListFormatedOIB_1">
      <item>Abercrombie &amp; Kent Croatia, društvo s ograničenom odgovornošću za poslovanje nekretninama i putnička agencija - "u likvidac, OIB 20215471189</item>
    </derivirana_varijabla>
  </DomainObject.Predmet.ProtuStrankaListFormatedOIB>
  <DomainObject.Predmet.ProtuStrankaListFormatedWithAdress>
    <izvorni_sadrzaj>
      <item>Abercrombie &amp; Kent Croatia, društvo s ograničenom odgovornošću za poslovanje nekretninama i putnička agencija - "u likvidac, Garište 1, 20000 Dubrovnik</item>
    </izvorni_sadrzaj>
    <derivirana_varijabla naziv="DomainObject.Predmet.ProtuStrankaListFormatedWithAdress_1">
      <item>Abercrombie &amp; Kent Croatia, društvo s ograničenom odgovornošću za poslovanje nekretninama i putnička agencija - "u likvidac, Garište 1, 20000 Dubrovnik</item>
    </derivirana_varijabla>
  </DomainObject.Predmet.ProtuStrankaListFormatedWithAdress>
  <DomainObject.Predmet.ProtuStrankaListFormatedWithAdressOIB>
    <izvorni_sadrzaj>
      <item>Abercrombie &amp; Kent Croatia, društvo s ograničenom odgovornošću za poslovanje nekretninama i putnička agencija - "u likvidac, OIB 20215471189, Garište 1, 20000 Dubrovnik</item>
    </izvorni_sadrzaj>
    <derivirana_varijabla naziv="DomainObject.Predmet.ProtuStrankaListFormatedWithAdressOIB_1">
      <item>Abercrombie &amp; Kent Croatia, društvo s ograničenom odgovornošću za poslovanje nekretninama i putnička agencija - "u likvidac, OIB 20215471189, Garište 1, 20000 Dubrovnik</item>
    </derivirana_varijabla>
  </DomainObject.Predmet.ProtuStrankaListFormatedWithAdressOIB>
  <DomainObject.Predmet.ProtuStrankaListNazivFormated>
    <izvorni_sadrzaj>
      <item>Abercrombie &amp; Kent Croatia, društvo s ograničenom odgovornošću za poslovanje nekretninama i putnička agencija - "u likvidac</item>
    </izvorni_sadrzaj>
    <derivirana_varijabla naziv="DomainObject.Predmet.ProtuStrankaListNazivFormated_1">
      <item>Abercrombie &amp; Kent Croatia, društvo s ograničenom odgovornošću za poslovanje nekretninama i putnička agencija - "u likvidac</item>
    </derivirana_varijabla>
  </DomainObject.Predmet.ProtuStrankaListNazivFormated>
  <DomainObject.Predmet.ProtuStrankaListNazivFormatedOIB>
    <izvorni_sadrzaj>
      <item>Abercrombie &amp; Kent Croatia, društvo s ograničenom odgovornošću za poslovanje nekretninama i putnička agencija - "u likvidac, OIB 20215471189</item>
    </izvorni_sadrzaj>
    <derivirana_varijabla naziv="DomainObject.Predmet.ProtuStrankaListNazivFormatedOIB_1">
      <item>Abercrombie &amp; Kent Croatia, društvo s ograničenom odgovornošću za poslovanje nekretninama i putnička agencija - "u likvidac, OIB 20215471189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Abercrombie &amp; Kent Croatia, društvo s ograničenom odgovornošću za poslovanje nekretninama i putnička agencija - "u likvidac</izvorni_sadrzaj>
    <derivirana_varijabla naziv="DomainObject.Predmet.ProtustrankaIDrugi_1">Abercrombie &amp; Kent Croatia, društvo s ograničenom odgovornošću za poslovanje nekretninama i putnička agencija - "u likvidac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Abercrombie &amp; Kent Croatia, društvo s ograničenom odgovornošću za poslovanje nekretninama i putnička agencija - "u likvidac, OIB 20215471189, Garište 1, 20000 Dubrovnik</izvorni_sadrzaj>
    <derivirana_varijabla naziv="DomainObject.Predmet.ProtustrankaIDrugiAdressOIB_1">Abercrombie &amp; Kent Croatia, društvo s ograničenom odgovornošću za poslovanje nekretninama i putnička agencija - "u likvidac, OIB 20215471189, Garište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Abercrombie &amp; Kent Croatia, društvo s ograničenom odgovornošću za poslovanje nekretninama i putnička agencija - "u likvidac</item>
    </izvorni_sadrzaj>
    <derivirana_varijabla naziv="DomainObject.Predmet.SudioniciListNaziv_1">
      <item>FINA, RC Split, Podružnica Dubrovnik</item>
      <item>Abercrombie &amp; Kent Croatia, društvo s ograničenom odgovornošću za poslovanje nekretninama i putnička agencija - "u likvidac</item>
    </derivirana_varijabla>
  </DomainObject.Predmet.SudioniciListNaziv>
  <DomainObject.Predmet.SudioniciListAdressOIB>
    <izvorni_sadrzaj>
      <item>FINA, RC Split, Podružnica Dubrovnik, OIB 85821130368, Vukovarska 2,20000 Dubrovnik</item>
      <item>Abercrombie &amp; Kent Croatia, društvo s ograničenom odgovornošću za poslovanje nekretninama i putnička agencija - "u likvidac, OIB 20215471189, Garište 1,20000 Dubrovnik</item>
    </izvorni_sadrzaj>
    <derivirana_varijabla naziv="DomainObject.Predmet.SudioniciListAdressOIB_1">
      <item>FINA, RC Split, Podružnica Dubrovnik, OIB 85821130368, Vukovarska 2,20000 Dubrovnik</item>
      <item>Abercrombie &amp; Kent Croatia, društvo s ograničenom odgovornošću za poslovanje nekretninama i putnička agencija - "u likvidac, OIB 20215471189, Garište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20215471189</item>
    </izvorni_sadrzaj>
    <derivirana_varijabla naziv="DomainObject.Predmet.SudioniciListNazivOIB_1">
      <item>, OIB 85821130368</item>
      <item>, OIB 20215471189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EA656-738D-42DB-8C26-FC8402ED4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2733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2016-03-08T09:14:00Z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