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9fca" w14:paraId="3429fc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FC6829">
        <w:t>1351/2017-3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4A0D7B">
        <w:t>,</w:t>
      </w:r>
      <w:r w:rsidR="00AF6623">
        <w:t xml:space="preserve"> Podružnica Slavonski Brod,</w:t>
      </w:r>
      <w:r w:rsidR="004A0D7B">
        <w:t xml:space="preserve">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FC6829">
        <w:t xml:space="preserve">CLA RENT A CAR d.o.o., OIB 97534051297, sa sjedištem u </w:t>
      </w:r>
      <w:proofErr w:type="spellStart"/>
      <w:r w:rsidR="00FC6829">
        <w:t>Gorjanci</w:t>
      </w:r>
      <w:proofErr w:type="spellEnd"/>
      <w:r w:rsidR="00FC6829">
        <w:t xml:space="preserve"> 100, Velika Kopanica</w:t>
      </w:r>
      <w:r w:rsidR="009D3170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FC6829">
        <w:t>22.kolovoza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FC6829">
        <w:t xml:space="preserve">CLA RENT A CAR d.o.o., OIB 97534051297, sa sjedištem u </w:t>
      </w:r>
      <w:proofErr w:type="spellStart"/>
      <w:r w:rsidR="00FC6829">
        <w:t>Gorjanci</w:t>
      </w:r>
      <w:proofErr w:type="spellEnd"/>
      <w:r w:rsidR="00FC6829">
        <w:t xml:space="preserve"> 100, Velika Kopanica</w:t>
      </w:r>
      <w:r w:rsidR="00B10594">
        <w:t>,</w:t>
      </w:r>
      <w:r w:rsidR="001609A5">
        <w:t xml:space="preserve"> </w:t>
      </w:r>
      <w:r>
        <w:t xml:space="preserve">iznosi </w:t>
      </w:r>
      <w:r w:rsidR="00FC6829">
        <w:t>5.862,61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FC6829">
        <w:t xml:space="preserve">Ivo Jakić, Velika Kopanica, </w:t>
      </w:r>
      <w:proofErr w:type="spellStart"/>
      <w:r w:rsidR="00FC6829">
        <w:t>Gorjanci</w:t>
      </w:r>
      <w:proofErr w:type="spellEnd"/>
      <w:r w:rsidR="00FC6829">
        <w:t xml:space="preserve"> 100, OIB 91847839754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FC6829">
        <w:rPr>
          <w:b/>
        </w:rPr>
        <w:t>1351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FC6829">
        <w:t>22.kolovoza</w:t>
      </w:r>
      <w:r w:rsidR="00637D8D">
        <w:t xml:space="preserve"> 2017</w:t>
      </w:r>
      <w:r>
        <w:t>.</w:t>
      </w:r>
      <w:r w:rsidR="0017076B">
        <w:t>g.</w:t>
      </w:r>
    </w:p>
    <w:p w:rsidRDefault="00FC6829" w:rsidP="00F2165F" w:rsidR="00FC6829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CC5" w:rsidR="00657CC5">
      <w:r>
        <w:separator/>
      </w:r>
    </w:p>
  </w:endnote>
  <w:endnote w:id="0" w:type="continuationSeparator">
    <w:p w:rsidRDefault="00657CC5" w:rsidR="00657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CC5" w:rsidR="00657CC5">
      <w:r>
        <w:separator/>
      </w:r>
    </w:p>
  </w:footnote>
  <w:footnote w:id="0" w:type="continuationSeparator">
    <w:p w:rsidRDefault="00657CC5" w:rsidR="00657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86D08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5567B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St-1351/2017</izvorni_sadrzaj>
    <derivirana_varijabla naziv="DomainObject.Predmet.OznakaBroj_1">St-1351/2017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CLA RENT A CAR d.o.o. za trgovinu i usluge</izvorni_sadrzaj>
    <derivirana_varijabla naziv="DomainObject.Predmet.ProtustrankaFormated_1">  CLA RENT A CAR d.o.o. za trgovinu i usluge</derivirana_varijabla>
  </DomainObject.Predmet.ProtustrankaFormated>
  <DomainObject.Predmet.ProtustrankaFormatedOIB>
    <izvorni_sadrzaj>  CLA RENT A CAR d.o.o. za trgovinu i usluge, OIB 97534051297</izvorni_sadrzaj>
    <derivirana_varijabla naziv="DomainObject.Predmet.ProtustrankaFormatedOIB_1">  CLA RENT A CAR d.o.o. za trgovinu i usluge, OIB 97534051297</derivirana_varijabla>
  </DomainObject.Predmet.ProtustrankaFormatedOIB>
  <DomainObject.Predmet.ProtustrankaFormatedWithAdress>
    <izvorni_sadrzaj> CLA RENT A CAR d.o.o. za trgovinu i usluge, Gorjanci 100, 35221 Velika Kopanica</izvorni_sadrzaj>
    <derivirana_varijabla naziv="DomainObject.Predmet.ProtustrankaFormatedWithAdress_1"> CLA RENT A CAR d.o.o. za trgovinu i usluge, Gorjanci 100, 35221 Velika Kopanica</derivirana_varijabla>
  </DomainObject.Predmet.ProtustrankaFormatedWithAdress>
  <DomainObject.Predmet.ProtustrankaFormatedWithAdressOIB>
    <izvorni_sadrzaj> CLA RENT A CAR d.o.o. za trgovinu i usluge, OIB 97534051297, Gorjanci 100, 35221 Velika Kopanica</izvorni_sadrzaj>
    <derivirana_varijabla naziv="DomainObject.Predmet.ProtustrankaFormatedWithAdressOIB_1"> CLA RENT A CAR d.o.o. za trgovinu i usluge, OIB 97534051297, Gorjanci 100, 35221 Velika Kopanica</derivirana_varijabla>
  </DomainObject.Predmet.ProtustrankaFormatedWithAdressOIB>
  <DomainObject.Predmet.ProtustrankaWithAdress>
    <izvorni_sadrzaj>CLA RENT A CAR d.o.o. za trgovinu i usluge Gorjanci 100, 35221 Velika Kopanica</izvorni_sadrzaj>
    <derivirana_varijabla naziv="DomainObject.Predmet.ProtustrankaWithAdress_1">CLA RENT A CAR d.o.o. za trgovinu i usluge Gorjanci 100, 35221 Velika Kopanica</derivirana_varijabla>
  </DomainObject.Predmet.ProtustrankaWithAdress>
  <DomainObject.Predmet.ProtustrankaWithAdressOIB>
    <izvorni_sadrzaj>CLA RENT A CAR d.o.o. za trgovinu i usluge, OIB 97534051297, Gorjanci 100, 35221 Velika Kopanica</izvorni_sadrzaj>
    <derivirana_varijabla naziv="DomainObject.Predmet.ProtustrankaWithAdressOIB_1">CLA RENT A CAR d.o.o. za trgovinu i usluge, OIB 97534051297, Gorjanci 100, 35221 Velika Kopanica</derivirana_varijabla>
  </DomainObject.Predmet.ProtustrankaWithAdressOIB>
  <DomainObject.Predmet.ProtustrankaNazivFormated>
    <izvorni_sadrzaj>CLA RENT A CAR d.o.o. za trgovinu i usluge</izvorni_sadrzaj>
    <derivirana_varijabla naziv="DomainObject.Predmet.ProtustrankaNazivFormated_1">CLA RENT A CAR d.o.o. za trgovinu i usluge</derivirana_varijabla>
  </DomainObject.Predmet.ProtustrankaNazivFormated>
  <DomainObject.Predmet.ProtustrankaNazivFormatedOIB>
    <izvorni_sadrzaj>CLA RENT A CAR d.o.o. za trgovinu i usluge, OIB 97534051297</izvorni_sadrzaj>
    <derivirana_varijabla naziv="DomainObject.Predmet.ProtustrankaNazivFormatedOIB_1">CLA RENT A CAR d.o.o. za trgovinu i usluge, OIB 97534051297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5862.61</izvorni_sadrzaj>
    <derivirana_varijabla naziv="DomainObject.Predmet.TrenutnaVrijednost_1">5862.61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CLA RENT A CAR d.o.o. za trgovinu i usluge</item>
    </izvorni_sadrzaj>
    <derivirana_varijabla naziv="DomainObject.Predmet.ProtuStrankaListFormated_1">
      <item>CLA RENT A CAR d.o.o. za trgovinu i usluge</item>
    </derivirana_varijabla>
  </DomainObject.Predmet.ProtuStrankaListFormated>
  <DomainObject.Predmet.ProtuStrankaListFormatedOIB>
    <izvorni_sadrzaj>
      <item>CLA RENT A CAR d.o.o. za trgovinu i usluge, OIB 97534051297</item>
    </izvorni_sadrzaj>
    <derivirana_varijabla naziv="DomainObject.Predmet.ProtuStrankaListFormatedOIB_1">
      <item>CLA RENT A CAR d.o.o. za trgovinu i usluge, OIB 97534051297</item>
    </derivirana_varijabla>
  </DomainObject.Predmet.ProtuStrankaListFormatedOIB>
  <DomainObject.Predmet.ProtuStrankaListFormatedWithAdress>
    <izvorni_sadrzaj>
      <item>CLA RENT A CAR d.o.o. za trgovinu i usluge, Gorjanci 100, 35221 Velika Kopanica</item>
    </izvorni_sadrzaj>
    <derivirana_varijabla naziv="DomainObject.Predmet.ProtuStrankaListFormatedWithAdress_1">
      <item>CLA RENT A CAR d.o.o. za trgovinu i usluge, Gorjanci 100, 35221 Velika Kopanica</item>
    </derivirana_varijabla>
  </DomainObject.Predmet.ProtuStrankaListFormatedWithAdress>
  <DomainObject.Predmet.ProtuStrankaListFormatedWithAdressOIB>
    <izvorni_sadrzaj>
      <item>CLA RENT A CAR d.o.o. za trgovinu i usluge, OIB 97534051297, Gorjanci 100, 35221 Velika Kopanica</item>
    </izvorni_sadrzaj>
    <derivirana_varijabla naziv="DomainObject.Predmet.ProtuStrankaListFormatedWithAdressOIB_1">
      <item>CLA RENT A CAR d.o.o. za trgovinu i usluge, OIB 97534051297, Gorjanci 100, 35221 Velika Kopanica</item>
    </derivirana_varijabla>
  </DomainObject.Predmet.ProtuStrankaListFormatedWithAdressOIB>
  <DomainObject.Predmet.ProtuStrankaListNazivFormated>
    <izvorni_sadrzaj>
      <item>CLA RENT A CAR d.o.o. za trgovinu i usluge</item>
    </izvorni_sadrzaj>
    <derivirana_varijabla naziv="DomainObject.Predmet.ProtuStrankaListNazivFormated_1">
      <item>CLA RENT A CAR d.o.o. za trgovinu i usluge</item>
    </derivirana_varijabla>
  </DomainObject.Predmet.ProtuStrankaListNazivFormated>
  <DomainObject.Predmet.ProtuStrankaListNazivFormatedOIB>
    <izvorni_sadrzaj>
      <item>CLA RENT A CAR d.o.o. za trgovinu i usluge, OIB 97534051297</item>
    </izvorni_sadrzaj>
    <derivirana_varijabla naziv="DomainObject.Predmet.ProtuStrankaListNazivFormatedOIB_1">
      <item>CLA RENT A CAR d.o.o. za trgovinu i usluge, OIB 97534051297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CLA RENT A CAR d.o.o. za trgovinu i usluge</izvorni_sadrzaj>
    <derivirana_varijabla naziv="DomainObject.Predmet.ProtustrankaIDrugi_1">CLA RENT A CAR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CLA RENT A CAR d.o.o. za trgovinu i usluge, OIB 97534051297, Gorjanci 100, 35221 Velika Kopanica</izvorni_sadrzaj>
    <derivirana_varijabla naziv="DomainObject.Predmet.ProtustrankaIDrugiAdressOIB_1">CLA RENT A CAR d.o.o. za trgovinu i usluge, OIB 97534051297, Gorjanci 100,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CLA RENT A CAR d.o.o. za trgovinu i usluge</item>
    </izvorni_sadrzaj>
    <derivirana_varijabla naziv="DomainObject.Predmet.SudioniciListNaziv_1">
      <item>Financijska agencija</item>
      <item>CLA RENT A CAR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CLA RENT A CAR d.o.o. za trgovinu i usluge, OIB 97534051297, Gorjanci 100,35221 Velika Kopanica</item>
    </izvorni_sadrzaj>
    <derivirana_varijabla naziv="DomainObject.Predmet.SudioniciListAdressOIB_1">
      <item>Financijska agencija, OIB 85821130368, Ulica grada Vukovara 70,10000 Zagreb</item>
      <item>CLA RENT A CAR d.o.o. za trgovinu i usluge, OIB 97534051297, Gorjanci 100,35221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97534051297</item>
    </izvorni_sadrzaj>
    <derivirana_varijabla naziv="DomainObject.Predmet.SudioniciListNazivOIB_1">
      <item>, OIB 85821130368</item>
      <item>, OIB 97534051297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364</properties:Words>
  <properties:Characters>1951</properties:Characters>
  <properties:Lines>51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2017-07-21T06:25:00Z</dcterms:created>
  <dc:creator>Korisnik</dc:creator>
  <cp:lastModifiedBy>wsadmin</cp:lastModifiedBy>
  <cp:lastPrinted>2017-05-10T07:39:00Z</cp:lastPrinted>
  <dcterms:modified xmlns:xsi="http://www.w3.org/2001/XMLSchema-instance" xsi:type="dcterms:W3CDTF">2017-08-22T11:03:00Z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