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9cab7" w14:paraId="f99cab7" w:rsidRDefault="005F5264" w:rsidP="005F5264" w:rsidR="005F5264">
      <w:pPr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 xml:space="preserve">              </w:t>
      </w:r>
      <w:r>
        <w:rPr>
          <w:noProof/>
          <w:szCs w:val="24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5264" w:rsidP="005F5264" w:rsidR="005F5264">
      <w:pPr>
        <w:spacing w:before="120"/>
        <w:rPr>
          <w:szCs w:val="24"/>
        </w:rPr>
      </w:pPr>
      <w:r>
        <w:rPr>
          <w:szCs w:val="24"/>
        </w:rPr>
        <w:t xml:space="preserve">      Republika Hrvatska</w:t>
      </w:r>
    </w:p>
    <w:p w:rsidRDefault="005F5264" w:rsidP="005F5264" w:rsidR="005F5264">
      <w:pPr>
        <w:rPr>
          <w:szCs w:val="24"/>
        </w:rPr>
      </w:pPr>
      <w:r>
        <w:rPr>
          <w:szCs w:val="24"/>
        </w:rPr>
        <w:t>Trgovački sud u Varaždinu</w:t>
      </w:r>
    </w:p>
    <w:p w:rsidRDefault="005F5264" w:rsidP="005F5264" w:rsidR="005F5264">
      <w:pPr>
        <w:rPr>
          <w:szCs w:val="24"/>
        </w:rPr>
      </w:pPr>
      <w:r>
        <w:rPr>
          <w:szCs w:val="24"/>
        </w:rPr>
        <w:t xml:space="preserve">   Varaždin, Braće Radić 2</w:t>
      </w:r>
    </w:p>
    <w:p w:rsidRDefault="005F5264" w:rsidP="005F5264" w:rsidR="005F526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Poslovni broj: 7 St-331/2018-5</w:t>
      </w:r>
    </w:p>
    <w:p w:rsidRDefault="005F5264" w:rsidP="005F5264" w:rsidR="005F5264">
      <w:pPr>
        <w:jc w:val="center"/>
        <w:rPr>
          <w:szCs w:val="24"/>
        </w:rPr>
      </w:pPr>
    </w:p>
    <w:p w:rsidRDefault="005F5264" w:rsidP="005F5264" w:rsidR="005F5264">
      <w:pPr>
        <w:jc w:val="center"/>
        <w:rPr>
          <w:szCs w:val="24"/>
        </w:rPr>
      </w:pPr>
    </w:p>
    <w:p w:rsidRDefault="005F5264" w:rsidP="005F5264" w:rsidR="005F5264">
      <w:pPr>
        <w:jc w:val="center"/>
        <w:rPr>
          <w:szCs w:val="24"/>
        </w:rPr>
      </w:pPr>
    </w:p>
    <w:p w:rsidRDefault="005F5264" w:rsidP="005F5264" w:rsidR="005F5264">
      <w:pPr>
        <w:rPr>
          <w:szCs w:val="24"/>
        </w:rPr>
      </w:pPr>
      <w:r>
        <w:rPr>
          <w:szCs w:val="24"/>
        </w:rPr>
        <w:t xml:space="preserve">                                        U  I M E  R E P U B L I K E  H R V A T S K E</w:t>
      </w:r>
    </w:p>
    <w:p w:rsidRDefault="005F5264" w:rsidP="005F5264" w:rsidR="005F5264">
      <w:pPr>
        <w:rPr>
          <w:szCs w:val="24"/>
        </w:rPr>
      </w:pPr>
    </w:p>
    <w:p w:rsidRDefault="005F5264" w:rsidP="005F5264" w:rsidR="005F5264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5F5264" w:rsidP="005F5264" w:rsidR="005F5264">
      <w:pPr>
        <w:rPr>
          <w:szCs w:val="24"/>
        </w:rPr>
      </w:pPr>
    </w:p>
    <w:p w:rsidRDefault="005F5264" w:rsidP="005F5264" w:rsidR="005F5264">
      <w:pPr>
        <w:jc w:val="both"/>
      </w:pPr>
      <w:r>
        <w:rPr>
          <w:szCs w:val="24"/>
        </w:rPr>
        <w:tab/>
      </w:r>
      <w:r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SAVEZ UDRUGA UMIROVLJENIKA I STARIJIH OSOBA KOPRIVNIČKO-KRIŽEVAČKE ŽUPANIJE, Koprivnica, Frana Galovića 4, OIB: 13504522848, 6. studenoga 2018., </w:t>
      </w:r>
    </w:p>
    <w:p w:rsidRDefault="005F5264" w:rsidP="005F5264" w:rsidR="005F5264">
      <w:pPr>
        <w:jc w:val="both"/>
      </w:pPr>
    </w:p>
    <w:p w:rsidRDefault="005F5264" w:rsidP="005F5264" w:rsidR="005F5264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5F5264" w:rsidP="005F5264" w:rsidR="005F5264">
      <w:pPr>
        <w:rPr>
          <w:szCs w:val="24"/>
        </w:rPr>
      </w:pPr>
    </w:p>
    <w:p w:rsidRDefault="005F5264" w:rsidP="005F5264" w:rsidR="005F5264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  <w:t>Otvara se stečajni postupak nad stečajnim</w:t>
      </w:r>
      <w:r>
        <w:t xml:space="preserve"> dužnikom SAVEZ UDRUGA UMIROVLJENIKA I STARIJIH OSOBA KOPRIVNIČKO-KRIŽEVAČKE ŽUPANIJE, Koprivnica, Frana Galovića 4, OIB: 13504522848</w:t>
      </w:r>
      <w:r>
        <w:rPr>
          <w:szCs w:val="24"/>
        </w:rPr>
        <w:t>, s danom 6. studenoga 2018. u 13,00 sati.</w:t>
      </w:r>
    </w:p>
    <w:p w:rsidRDefault="005F5264" w:rsidP="005F5264" w:rsidR="005F5264">
      <w:pPr>
        <w:ind w:hanging="705" w:left="1413"/>
        <w:jc w:val="both"/>
        <w:rPr>
          <w:szCs w:val="24"/>
        </w:rPr>
      </w:pPr>
    </w:p>
    <w:p w:rsidRDefault="005F5264" w:rsidP="005F5264" w:rsidR="005F5264">
      <w:pPr>
        <w:ind w:hanging="705" w:left="1410"/>
        <w:jc w:val="both"/>
      </w:pPr>
      <w:r>
        <w:t>II</w:t>
      </w:r>
      <w:r>
        <w:tab/>
        <w:t>Za stečajnog upravitelja imenuje se Snježana Vrkljan iz Zagreba, Kralja Zvonimira 75, OIB: 44740101731.</w:t>
      </w:r>
    </w:p>
    <w:p w:rsidRDefault="005F5264" w:rsidP="005F5264" w:rsidR="005F5264">
      <w:pPr>
        <w:ind w:hanging="705" w:left="1413"/>
        <w:jc w:val="both"/>
        <w:rPr>
          <w:szCs w:val="24"/>
        </w:rPr>
      </w:pPr>
    </w:p>
    <w:p w:rsidRDefault="005F5264" w:rsidP="005F5264" w:rsidR="005F5264">
      <w:pPr>
        <w:ind w:hanging="705" w:left="1410"/>
        <w:jc w:val="both"/>
      </w:pPr>
      <w:r>
        <w:rPr>
          <w:szCs w:val="24"/>
        </w:rPr>
        <w:t>III</w:t>
      </w:r>
      <w:r>
        <w:rPr>
          <w:szCs w:val="24"/>
        </w:rPr>
        <w:tab/>
        <w:t xml:space="preserve">Zaključuje se stečajni postupak nad stečajnim dužnikom </w:t>
      </w:r>
      <w:r>
        <w:t>SAVEZ UDRUGA UMIROVLJENIKA I STARIJIH OSOBA KOPRIVNIČKO-KRIŽEVAČKE ŽUPANIJE, Koprivnica, Frana Galovića 4, OIB: 13504522848.</w:t>
      </w:r>
    </w:p>
    <w:p w:rsidRDefault="005F5264" w:rsidP="005F5264" w:rsidR="005F5264">
      <w:pPr>
        <w:ind w:hanging="705" w:left="1410"/>
        <w:jc w:val="both"/>
      </w:pPr>
    </w:p>
    <w:p w:rsidRDefault="005F5264" w:rsidP="005F5264" w:rsidR="005F5264">
      <w:pPr>
        <w:ind w:firstLine="705"/>
        <w:jc w:val="both"/>
        <w:rPr>
          <w:szCs w:val="24"/>
        </w:rPr>
      </w:pPr>
      <w:r>
        <w:rPr>
          <w:szCs w:val="24"/>
        </w:rPr>
        <w:t>IV</w:t>
      </w:r>
      <w:r>
        <w:rPr>
          <w:szCs w:val="24"/>
        </w:rPr>
        <w:tab/>
        <w:t>Ovo rješenje objavit će se na mrežnoj stranici e-Oglasna ploča suda.</w:t>
      </w:r>
    </w:p>
    <w:p w:rsidRDefault="005F5264" w:rsidP="005F5264" w:rsidR="005F5264">
      <w:pPr>
        <w:jc w:val="both"/>
        <w:rPr>
          <w:szCs w:val="24"/>
        </w:rPr>
      </w:pPr>
    </w:p>
    <w:p w:rsidRDefault="005F5264" w:rsidP="005F5264" w:rsidR="005F5264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 xml:space="preserve">Nakon pravomoćnosti ovoga rješenja stečajni dužnik </w:t>
      </w:r>
      <w:r>
        <w:t>SAVEZ UDRUGA UMIROVLJENIKA I STARIJIH OSOBA KOPRIVNIČKO-KRIŽEVAČKE ŽUPANIJE, Koprivnica, Frana Galovića 4, OIB: 13504522848,</w:t>
      </w:r>
      <w:r>
        <w:rPr>
          <w:szCs w:val="24"/>
        </w:rPr>
        <w:t xml:space="preserve"> bit će brisan iz Registra udruga, Ureda državne uprave Koprivničko-križevačke županije.</w:t>
      </w:r>
    </w:p>
    <w:p w:rsidRDefault="005F5264" w:rsidP="005F5264" w:rsidR="005F5264">
      <w:pPr>
        <w:jc w:val="center"/>
        <w:rPr>
          <w:szCs w:val="24"/>
        </w:rPr>
      </w:pPr>
    </w:p>
    <w:p w:rsidRDefault="005F5264" w:rsidP="005F5264" w:rsidR="005F5264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5F5264" w:rsidP="005F5264" w:rsidR="005F5264">
      <w:pPr>
        <w:rPr>
          <w:szCs w:val="24"/>
        </w:rPr>
      </w:pPr>
    </w:p>
    <w:p w:rsidRDefault="005F5264" w:rsidP="005F5264" w:rsidR="005F5264">
      <w:pPr>
        <w:jc w:val="both"/>
        <w:rPr>
          <w:szCs w:val="24"/>
        </w:rPr>
      </w:pPr>
      <w:r>
        <w:rPr>
          <w:szCs w:val="24"/>
        </w:rPr>
        <w:tab/>
        <w:t xml:space="preserve">Predlagatelj Financijska agencija Regionalni centar Zagreb, Podružnica Varaždin je dana 29. kolovoza 2018. podnio zahtjev za provedbu skraćenog stečajnog postupka nad dužnikom navedenim u izreci, pa kako su za to bile ispunjene pretpostavke iz čl. 428. Stečajnog zakona (''Narodne novine'' br. 71/15 - dalje SZ-a), sud je, primjenom čl. 430 i 431. </w:t>
      </w:r>
      <w:r>
        <w:rPr>
          <w:szCs w:val="24"/>
        </w:rPr>
        <w:lastRenderedPageBreak/>
        <w:t xml:space="preserve">SZ-a, objavio oglas na e-Oglasnoj ploči suda, u kojem je zatražio od osobe ovlaštene za zastupanje da u roku od 15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5F5264" w:rsidP="005F5264" w:rsidR="005F5264">
      <w:pPr>
        <w:rPr>
          <w:szCs w:val="24"/>
        </w:rPr>
      </w:pPr>
    </w:p>
    <w:p w:rsidRDefault="005F5264" w:rsidP="005F5264" w:rsidR="005F5264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15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5F5264" w:rsidP="005F5264" w:rsidR="005F5264">
      <w:pPr>
        <w:rPr>
          <w:szCs w:val="24"/>
        </w:rPr>
      </w:pPr>
    </w:p>
    <w:p w:rsidRDefault="005F5264" w:rsidP="005F5264" w:rsidR="005F5264">
      <w:pPr>
        <w:jc w:val="center"/>
        <w:rPr>
          <w:szCs w:val="24"/>
        </w:rPr>
      </w:pPr>
      <w:r>
        <w:rPr>
          <w:szCs w:val="24"/>
        </w:rPr>
        <w:t>U Varaždinu 6. studenoga 2018.</w:t>
      </w:r>
    </w:p>
    <w:p w:rsidRDefault="005F5264" w:rsidP="005F5264" w:rsidR="005F5264">
      <w:pPr>
        <w:jc w:val="center"/>
        <w:rPr>
          <w:szCs w:val="24"/>
        </w:rPr>
      </w:pPr>
    </w:p>
    <w:p w:rsidRDefault="005F5264" w:rsidP="005F5264" w:rsidR="005F526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</w:t>
      </w:r>
    </w:p>
    <w:p w:rsidRDefault="005F5264" w:rsidP="005F5264" w:rsidR="005F526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Sudac:</w:t>
      </w:r>
    </w:p>
    <w:p w:rsidRDefault="005F5264" w:rsidP="005F5264" w:rsidR="005F5264">
      <w:pPr>
        <w:rPr>
          <w:szCs w:val="24"/>
        </w:rPr>
      </w:pPr>
    </w:p>
    <w:p w:rsidRDefault="005F5264" w:rsidP="005F5264" w:rsidR="005F526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Marija Levanić-Škerbić,v. r.</w:t>
      </w:r>
    </w:p>
    <w:p w:rsidRDefault="005F5264" w:rsidP="005F5264" w:rsidR="005F5264">
      <w:pPr>
        <w:rPr>
          <w:szCs w:val="24"/>
        </w:rPr>
      </w:pPr>
    </w:p>
    <w:p w:rsidRDefault="005F5264" w:rsidP="005F5264" w:rsidR="005F526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>-ovlašteni službenik:</w:t>
      </w:r>
    </w:p>
    <w:p w:rsidRDefault="005F5264" w:rsidP="005F5264" w:rsidR="005F5264">
      <w:pPr>
        <w:rPr>
          <w:szCs w:val="24"/>
        </w:rPr>
      </w:pPr>
    </w:p>
    <w:p w:rsidRDefault="005F5264" w:rsidP="005F5264" w:rsidR="005F526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5F5264" w:rsidP="005F5264" w:rsidR="005F5264"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t xml:space="preserve">                                                         </w:t>
      </w:r>
    </w:p>
    <w:p w:rsidRDefault="005F5264" w:rsidP="005F5264" w:rsidR="005F5264">
      <w:r>
        <w:tab/>
        <w:t>Uputa o pravnom lijeku:</w:t>
      </w:r>
    </w:p>
    <w:p w:rsidRDefault="005F5264" w:rsidP="005F5264" w:rsidR="005F5264">
      <w:pPr>
        <w:jc w:val="both"/>
        <w:rPr>
          <w:szCs w:val="24"/>
        </w:rPr>
      </w:pPr>
      <w:r>
        <w:rPr>
          <w:szCs w:val="24"/>
        </w:rPr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5F5264" w:rsidP="005F5264" w:rsidR="005F5264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5F5264" w:rsidP="005F5264" w:rsidR="005F526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5F5264" w:rsidP="005F5264" w:rsidR="005F5264">
      <w:pPr>
        <w:rPr>
          <w:szCs w:val="24"/>
        </w:rPr>
      </w:pPr>
    </w:p>
    <w:p w:rsidRDefault="005F5264" w:rsidP="005F5264" w:rsidR="005F5264">
      <w:pPr>
        <w:rPr>
          <w:szCs w:val="24"/>
        </w:rPr>
      </w:pPr>
    </w:p>
    <w:p w:rsidRDefault="005F5264" w:rsidP="005F5264" w:rsidR="005F5264">
      <w:pPr>
        <w:rPr>
          <w:szCs w:val="24"/>
        </w:rPr>
      </w:pPr>
      <w:r>
        <w:rPr>
          <w:szCs w:val="24"/>
        </w:rPr>
        <w:t>DNA:</w:t>
      </w:r>
    </w:p>
    <w:p w:rsidRDefault="005F5264" w:rsidP="005F5264" w:rsidR="005F5264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5F5264" w:rsidP="005F5264" w:rsidR="005F5264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5F5264" w:rsidP="005F5264" w:rsidR="005F526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- </w:t>
      </w:r>
      <w:r>
        <w:t>SAVEZ UDRUGA UMIROVLJENIKA I STARIJIH OSOBA KOPRIVNIČKO-KRIŽEVAČKE ŽUPANIJE, Koprivnica, Frana Galovića 4</w:t>
      </w:r>
    </w:p>
    <w:p w:rsidRDefault="005F5264" w:rsidP="005F5264" w:rsidR="005F5264">
      <w:pPr>
        <w:numPr>
          <w:ilvl w:val="0"/>
          <w:numId w:val="47"/>
        </w:numPr>
        <w:rPr>
          <w:i/>
          <w:szCs w:val="24"/>
        </w:rPr>
      </w:pPr>
      <w:r>
        <w:rPr>
          <w:szCs w:val="24"/>
        </w:rPr>
        <w:t xml:space="preserve">Ured državne uprave Koprivničko-križevačke županije, Registar udruga, Koprivnica, </w:t>
      </w:r>
      <w:r>
        <w:rPr>
          <w:i/>
          <w:szCs w:val="24"/>
        </w:rPr>
        <w:t>radi zabilježbe-odmah, radi brisanja dužnika- nakon pravomoćnosti</w:t>
      </w:r>
      <w:r>
        <w:rPr>
          <w:rFonts w:eastAsia="Calibri"/>
          <w:i/>
          <w:szCs w:val="24"/>
          <w:lang w:eastAsia="en-US"/>
        </w:rPr>
        <w:t xml:space="preserve"> </w:t>
      </w:r>
    </w:p>
    <w:p w:rsidRDefault="005F5264" w:rsidP="005F5264" w:rsidR="005F526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Koprivnica</w:t>
      </w:r>
    </w:p>
    <w:p w:rsidRDefault="005F5264" w:rsidP="005F5264" w:rsidR="005F526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Stečajni upravitelj- Snježana Vrkljan, Zagreb, Kralja Zvonimira 75</w:t>
      </w:r>
    </w:p>
    <w:p w:rsidRDefault="005F5264" w:rsidP="005F5264" w:rsidR="005F526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 Oglasna ploča suda.</w:t>
      </w:r>
    </w:p>
    <w:p w:rsidRDefault="00AE649C" w:rsidP="005F5264" w:rsidR="00AE649C" w:rsidRPr="005F5264"/>
    <w:sectPr w:rsidSect="0032366B" w:rsidR="00AE649C" w:rsidRPr="005F526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5264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F5264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F5264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77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St-331/2018-5</izvorni_sadrzaj>
    <derivirana_varijabla naziv="DomainObject.Oznaka_1">St-331/2018-5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2018.</izvorni_sadrzaj>
    <derivirana_varijabla naziv="DomainObject.Predmet.DatumOsnivanja_1">29.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St-331/2018</izvorni_sadrzaj>
    <derivirana_varijabla naziv="DomainObject.Predmet.OznakaBroj_1">St-331/2018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SAVEZ UMIROVLJENIKA I STARIJIH OSOBA KOPRIVNIČKO - KRIŽEVAČKE ŽUPANIJE zastupanog po punomoćniku Franjo Zirdum</izvorni_sadrzaj>
    <derivirana_varijabla naziv="DomainObject.Predmet.ProtustrankaFormated_1">  SAVEZ UMIROVLJENIKA I STARIJIH OSOBA KOPRIVNIČKO - KRIŽEVAČKE ŽUPANIJE zastupanog po punomoćniku Franjo Zirdum</derivirana_varijabla>
  </DomainObject.Predmet.ProtustrankaFormated>
  <DomainObject.Predmet.ProtustrankaFormatedOIB>
    <izvorni_sadrzaj>  SAVEZ UMIROVLJENIKA I STARIJIH OSOBA KOPRIVNIČKO - KRIŽEVAČKE ŽUPANIJE, OIB 13504522848 zastupanog po punomoćniku Franjo Zirdum</izvorni_sadrzaj>
    <derivirana_varijabla naziv="DomainObject.Predmet.ProtustrankaFormatedOIB_1">  SAVEZ UMIROVLJENIKA I STARIJIH OSOBA KOPRIVNIČKO - KRIŽEVAČKE ŽUPANIJE, OIB 13504522848 zastupanog po punomoćniku Franjo Zirdum</derivirana_varijabla>
  </DomainObject.Predmet.ProtustrankaFormatedOIB>
  <DomainObject.Predmet.ProtustrankaFormatedWithAdress>
    <izvorni_sadrzaj> SAVEZ UMIROVLJENIKA I STARIJIH OSOBA KOPRIVNIČKO - KRIŽEVAČKE ŽUPANIJE, Frana Galovića 4, 48000 Koprivnica zastupanog po punomoćniku Franjo Zirdum</izvorni_sadrzaj>
    <derivirana_varijabla naziv="DomainObject.Predmet.ProtustrankaFormatedWithAdress_1"> SAVEZ UMIROVLJENIKA I STARIJIH OSOBA KOPRIVNIČKO - KRIŽEVAČKE ŽUPANIJE, Frana Galovića 4, 48000 Koprivnica zastupanog po punomoćniku Franjo Zirdum</derivirana_varijabla>
  </DomainObject.Predmet.ProtustrankaFormatedWithAdress>
  <DomainObject.Predmet.ProtustrankaFormatedWithAdressOIB>
    <izvorni_sadrzaj> SAVEZ UMIROVLJENIKA I STARIJIH OSOBA KOPRIVNIČKO - KRIŽEVAČKE ŽUPANIJE, OIB 13504522848, Frana Galovića 4, 48000 Koprivnica zastupanog po punomoćniku Franjo Zirdum</izvorni_sadrzaj>
    <derivirana_varijabla naziv="DomainObject.Predmet.ProtustrankaFormatedWithAdressOIB_1"> SAVEZ UMIROVLJENIKA I STARIJIH OSOBA KOPRIVNIČKO - KRIŽEVAČKE ŽUPANIJE, OIB 13504522848, Frana Galovića 4, 48000 Koprivnica zastupanog po punomoćniku Franjo Zirdum</derivirana_varijabla>
  </DomainObject.Predmet.ProtustrankaFormatedWithAdressOIB>
  <DomainObject.Predmet.ProtustrankaWithAdress>
    <izvorni_sadrzaj>SAVEZ UMIROVLJENIKA I STARIJIH OSOBA KOPRIVNIČKO - KRIŽEVAČKE ŽUPANIJE Frana Galovića 4, 48000 Koprivnica</izvorni_sadrzaj>
    <derivirana_varijabla naziv="DomainObject.Predmet.ProtustrankaWithAdress_1">SAVEZ UMIROVLJENIKA I STARIJIH OSOBA KOPRIVNIČKO - KRIŽEVAČKE ŽUPANIJE Frana Galovića 4, 48000 Koprivnica</derivirana_varijabla>
  </DomainObject.Predmet.ProtustrankaWithAdress>
  <DomainObject.Predmet.ProtustrankaWithAdressOIB>
    <izvorni_sadrzaj>SAVEZ UMIROVLJENIKA I STARIJIH OSOBA KOPRIVNIČKO - KRIŽEVAČKE ŽUPANIJE, OIB 13504522848, Frana Galovića 4, 48000 Koprivnica</izvorni_sadrzaj>
    <derivirana_varijabla naziv="DomainObject.Predmet.ProtustrankaWithAdressOIB_1">SAVEZ UMIROVLJENIKA I STARIJIH OSOBA KOPRIVNIČKO - KRIŽEVAČKE ŽUPANIJE, OIB 13504522848, Frana Galovića 4, 48000 Koprivnica</derivirana_varijabla>
  </DomainObject.Predmet.ProtustrankaWithAdressOIB>
  <DomainObject.Predmet.ProtustrankaNazivFormated>
    <izvorni_sadrzaj>SAVEZ UMIROVLJENIKA I STARIJIH OSOBA KOPRIVNIČKO - KRIŽEVAČKE ŽUPANIJE</izvorni_sadrzaj>
    <derivirana_varijabla naziv="DomainObject.Predmet.ProtustrankaNazivFormated_1">SAVEZ UMIROVLJENIKA I STARIJIH OSOBA KOPRIVNIČKO - KRIŽEVAČKE ŽUPANIJE</derivirana_varijabla>
  </DomainObject.Predmet.ProtustrankaNazivFormated>
  <DomainObject.Predmet.ProtustrankaNazivFormatedOIB>
    <izvorni_sadrzaj>SAVEZ UMIROVLJENIKA I STARIJIH OSOBA KOPRIVNIČKO - KRIŽEVAČKE ŽUPANIJE, OIB 13504522848</izvorni_sadrzaj>
    <derivirana_varijabla naziv="DomainObject.Predmet.ProtustrankaNazivFormatedOIB_1">SAVEZ UMIROVLJENIKA I STARIJIH OSOBA KOPRIVNIČKO - KRIŽEVAČKE ŽUPANIJE, OIB 13504522848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15114.35</izvorni_sadrzaj>
    <derivirana_varijabla naziv="DomainObject.Predmet.TrenutnaVrijednost_1">15114.35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SAVEZ UMIROVLJENIKA I STARIJIH OSOBA KOPRIVNIČKO - KRIŽEVAČKE ŽUPANIJE zastupanog po punomoćniku Franjo Zirdum</item>
    </izvorni_sadrzaj>
    <derivirana_varijabla naziv="DomainObject.Predmet.ProtuStrankaListFormated_1">
      <item>SAVEZ UMIROVLJENIKA I STARIJIH OSOBA KOPRIVNIČKO - KRIŽEVAČKE ŽUPANIJE zastupanog po punomoćniku Franjo Zirdum</item>
    </derivirana_varijabla>
  </DomainObject.Predmet.ProtuStrankaListFormated>
  <DomainObject.Predmet.ProtuStrankaListFormatedOIB>
    <izvorni_sadrzaj>
      <item>SAVEZ UMIROVLJENIKA I STARIJIH OSOBA KOPRIVNIČKO - KRIŽEVAČKE ŽUPANIJE, OIB 13504522848 zastupanog po punomoćniku Franjo Zirdum</item>
    </izvorni_sadrzaj>
    <derivirana_varijabla naziv="DomainObject.Predmet.ProtuStrankaListFormatedOIB_1">
      <item>SAVEZ UMIROVLJENIKA I STARIJIH OSOBA KOPRIVNIČKO - KRIŽEVAČKE ŽUPANIJE, OIB 13504522848 zastupanog po punomoćniku Franjo Zirdum</item>
    </derivirana_varijabla>
  </DomainObject.Predmet.ProtuStrankaListFormatedOIB>
  <DomainObject.Predmet.ProtuStrankaListFormatedWithAdress>
    <izvorni_sadrzaj>
      <item>SAVEZ UMIROVLJENIKA I STARIJIH OSOBA KOPRIVNIČKO - KRIŽEVAČKE ŽUPANIJE, Frana Galovića 4, 48000 Koprivnica zastupanog po punomoćniku Franjo Zirdum</item>
    </izvorni_sadrzaj>
    <derivirana_varijabla naziv="DomainObject.Predmet.ProtuStrankaListFormatedWithAdress_1">
      <item>SAVEZ UMIROVLJENIKA I STARIJIH OSOBA KOPRIVNIČKO - KRIŽEVAČKE ŽUPANIJE, Frana Galovića 4, 48000 Koprivnica zastupanog po punomoćniku Franjo Zirdum</item>
    </derivirana_varijabla>
  </DomainObject.Predmet.ProtuStrankaListFormatedWithAdress>
  <DomainObject.Predmet.ProtuStrankaListFormatedWithAdressOIB>
    <izvorni_sadrzaj>
      <item>SAVEZ UMIROVLJENIKA I STARIJIH OSOBA KOPRIVNIČKO - KRIŽEVAČKE ŽUPANIJE, OIB 13504522848, Frana Galovića 4, 48000 Koprivnica zastupanog po punomoćniku Franjo Zirdum</item>
    </izvorni_sadrzaj>
    <derivirana_varijabla naziv="DomainObject.Predmet.ProtuStrankaListFormatedWithAdressOIB_1">
      <item>SAVEZ UMIROVLJENIKA I STARIJIH OSOBA KOPRIVNIČKO - KRIŽEVAČKE ŽUPANIJE, OIB 13504522848, Frana Galovića 4, 48000 Koprivnica zastupanog po punomoćniku Franjo Zirdum</item>
    </derivirana_varijabla>
  </DomainObject.Predmet.ProtuStrankaListFormatedWithAdressOIB>
  <DomainObject.Predmet.ProtuStrankaListNazivFormated>
    <izvorni_sadrzaj>
      <item>SAVEZ UMIROVLJENIKA I STARIJIH OSOBA KOPRIVNIČKO - KRIŽEVAČKE ŽUPANIJE</item>
    </izvorni_sadrzaj>
    <derivirana_varijabla naziv="DomainObject.Predmet.ProtuStrankaListNazivFormated_1">
      <item>SAVEZ UMIROVLJENIKA I STARIJIH OSOBA KOPRIVNIČKO - KRIŽEVAČKE ŽUPANIJE</item>
    </derivirana_varijabla>
  </DomainObject.Predmet.ProtuStrankaListNazivFormated>
  <DomainObject.Predmet.ProtuStrankaListNazivFormatedOIB>
    <izvorni_sadrzaj>
      <item>SAVEZ UMIROVLJENIKA I STARIJIH OSOBA KOPRIVNIČKO - KRIŽEVAČKE ŽUPANIJE, OIB 13504522848</item>
    </izvorni_sadrzaj>
    <derivirana_varijabla naziv="DomainObject.Predmet.ProtuStrankaListNazivFormatedOIB_1">
      <item>SAVEZ UMIROVLJENIKA I STARIJIH OSOBA KOPRIVNIČKO - KRIŽEVAČKE ŽUPANIJE, OIB 13504522848</item>
    </derivirana_varijabla>
  </DomainObject.Predmet.ProtuStrankaListNazivFormatedOIB>
  <DomainObject.Predmet.OstaliListFormated>
    <izvorni_sadrzaj>
      <item>Franjo Zirdum punomoćnik sudionika u postupku SAVEZ UMIROVLJENIKA I STARIJIH OSOBA KOPRIVNIČKO - KRIŽEVAČKE ŽUPANIJE</item>
    </izvorni_sadrzaj>
    <derivirana_varijabla naziv="DomainObject.Predmet.OstaliListFormated_1">
      <item>Franjo Zirdum punomoćnik sudionika u postupku SAVEZ UMIROVLJENIKA I STARIJIH OSOBA KOPRIVNIČKO - KRIŽEVAČKE ŽUPANIJE</item>
    </derivirana_varijabla>
  </DomainObject.Predmet.OstaliListFormated>
  <DomainObject.Predmet.OstaliListFormatedOIB>
    <izvorni_sadrzaj>
      <item>Franjo Zirdum, OIB 77124651322 punomoćnik sudionika u postupku SAVEZ UMIROVLJENIKA I STARIJIH OSOBA KOPRIVNIČKO - KRIŽEVAČKE ŽUPANIJE</item>
    </izvorni_sadrzaj>
    <derivirana_varijabla naziv="DomainObject.Predmet.OstaliListFormatedOIB_1">
      <item>Franjo Zirdum, OIB 77124651322 punomoćnik sudionika u postupku SAVEZ UMIROVLJENIKA I STARIJIH OSOBA KOPRIVNIČKO - KRIŽEVAČKE ŽUPANIJE</item>
    </derivirana_varijabla>
  </DomainObject.Predmet.OstaliListFormatedOIB>
  <DomainObject.Predmet.OstaliListFormatedWithAdress>
    <izvorni_sadrzaj>
      <item>Franjo Zirdum, Ulica Dubovečki Breg 112, 48000 Koprivnica punomoćnik sudionika u postupku SAVEZ UMIROVLJENIKA I STARIJIH OSOBA KOPRIVNIČKO - KRIŽEVAČKE ŽUPANIJE</item>
    </izvorni_sadrzaj>
    <derivirana_varijabla naziv="DomainObject.Predmet.OstaliListFormatedWithAdress_1">
      <item>Franjo Zirdum, Ulica Dubovečki Breg 112, 48000 Koprivnica punomoćnik sudionika u postupku SAVEZ UMIROVLJENIKA I STARIJIH OSOBA KOPRIVNIČKO - KRIŽEVAČKE ŽUPANIJE</item>
    </derivirana_varijabla>
  </DomainObject.Predmet.OstaliListFormatedWithAdress>
  <DomainObject.Predmet.OstaliListFormatedWithAdressOIB>
    <izvorni_sadrzaj>
      <item>Franjo Zirdum, OIB 77124651322, Ulica Dubovečki Breg 112, 48000 Koprivnica punomoćnik sudionika u postupku SAVEZ UMIROVLJENIKA I STARIJIH OSOBA KOPRIVNIČKO - KRIŽEVAČKE ŽUPANIJE</item>
    </izvorni_sadrzaj>
    <derivirana_varijabla naziv="DomainObject.Predmet.OstaliListFormatedWithAdressOIB_1">
      <item>Franjo Zirdum, OIB 77124651322, Ulica Dubovečki Breg 112, 48000 Koprivnica punomoćnik sudionika u postupku SAVEZ UMIROVLJENIKA I STARIJIH OSOBA KOPRIVNIČKO - KRIŽEVAČKE ŽUPANIJE</item>
    </derivirana_varijabla>
  </DomainObject.Predmet.OstaliListFormatedWithAdressOIB>
  <DomainObject.Predmet.OstaliListNazivFormated>
    <izvorni_sadrzaj>
      <item>Franjo Zirdum</item>
    </izvorni_sadrzaj>
    <derivirana_varijabla naziv="DomainObject.Predmet.OstaliListNazivFormated_1">
      <item>Franjo Zirdum</item>
    </derivirana_varijabla>
  </DomainObject.Predmet.OstaliListNazivFormated>
  <DomainObject.Predmet.OstaliListNazivFormatedOIB>
    <izvorni_sadrzaj>
      <item>Franjo Zirdum, OIB 77124651322</item>
    </izvorni_sadrzaj>
    <derivirana_varijabla naziv="DomainObject.Predmet.OstaliListNazivFormatedOIB_1">
      <item>Franjo Zirdum, OIB 77124651322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>St-331/2018-5</izvorni_sadrzaj>
    <derivirana_varijabla naziv="DomainObject.PoslovniBrojDokumenta_1">St-331/2018-5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SAVEZ UMIROVLJENIKA I STARIJIH OSOBA KOPRIVNIČKO - KRIŽEVAČKE ŽUPANIJE</izvorni_sadrzaj>
    <derivirana_varijabla naziv="DomainObject.Predmet.ProtustrankaIDrugi_1">SAVEZ UMIROVLJENIKA I STARIJIH OSOBA KOPRIVNIČKO - KRIŽEVAČKE ŽUPANIJE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SAVEZ UMIROVLJENIKA I STARIJIH OSOBA KOPRIVNIČKO - KRIŽEVAČKE ŽUPANIJE, OIB 13504522848, Frana Galovića 4, 48000 Koprivnica</izvorni_sadrzaj>
    <derivirana_varijabla naziv="DomainObject.Predmet.ProtustrankaIDrugiAdressOIB_1">SAVEZ UMIROVLJENIKA I STARIJIH OSOBA KOPRIVNIČKO - KRIŽEVAČKE ŽUPANIJE, OIB 13504522848, Frana Galovića 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SAVEZ UMIROVLJENIKA I STARIJIH OSOBA KOPRIVNIČKO - KRIŽEVAČKE ŽUPANIJE</item>
      <item>Franjo Zirdum</item>
    </izvorni_sadrzaj>
    <derivirana_varijabla naziv="DomainObject.Predmet.SudioniciListNaziv_1">
      <item>Financijska agencija</item>
      <item>SAVEZ UMIROVLJENIKA I STARIJIH OSOBA KOPRIVNIČKO - KRIŽEVAČKE ŽUPANIJE</item>
      <item>Franjo Zirdum</item>
    </derivirana_varijabla>
  </DomainObject.Predmet.SudioniciListNaziv>
  <DomainObject.Predmet.SudioniciListAdressOIB>
    <izvorni_sadrzaj>
      <item>Financijska agencija, OIB 85821130368, A. Cesarca 2,42000 Varaždin</item>
      <item>SAVEZ UMIROVLJENIKA I STARIJIH OSOBA KOPRIVNIČKO - KRIŽEVAČKE ŽUPANIJE, OIB 13504522848, Frana Galovića 4,48000 Koprivnica</item>
      <item>Franjo Zirdum, OIB 77124651322, Ulica Dubovečki Breg 112,48000 Koprivnica</item>
    </izvorni_sadrzaj>
    <derivirana_varijabla naziv="DomainObject.Predmet.SudioniciListAdressOIB_1">
      <item>Financijska agencija, OIB 85821130368, A. Cesarca 2,42000 Varaždin</item>
      <item>SAVEZ UMIROVLJENIKA I STARIJIH OSOBA KOPRIVNIČKO - KRIŽEVAČKE ŽUPANIJE, OIB 13504522848, Frana Galovića 4,48000 Koprivnica</item>
      <item>Franjo Zirdum, OIB 77124651322, Ulica Dubovečki Breg 112,48000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C0C9AF-987D-4B5A-ABA4-BBAE34D26E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3130</properties:Characters>
  <properties:Lines>89</properties:Lines>
  <properties:Paragraphs>31</properties:Paragraphs>
  <properties:TotalTime>17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2018-11-06T11:53:00Z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St-331/2018-5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