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7715" w14:paraId="b627715" w:rsidRDefault="003235FF" w:rsidP="001C4992" w:rsidR="007E6939" w:rsidRPr="001C4992">
      <w:pPr>
        <w:pStyle w:val="Bezproreda"/>
        <w:jc w:val="both"/>
        <w15:collapsed w:val="false"/>
        <w:rPr>
          <w:noProof w:val="false"/>
        </w:rPr>
      </w:pPr>
      <w:bookmarkStart w:name="_GoBack" w:id="0"/>
      <w:bookmarkEnd w:id="0"/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18415</wp:posOffset>
            </wp:positionH>
            <wp:positionV relativeFrom="paragraph">
              <wp:posOffset>-379095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A10F4" w:rsidP="001C4992" w:rsidR="00AA10F4" w:rsidRPr="001C4992">
      <w:pPr>
        <w:pStyle w:val="Bezproreda"/>
        <w:jc w:val="both"/>
        <w:rPr>
          <w:noProof w:val="false"/>
        </w:rPr>
      </w:pPr>
    </w:p>
    <w:p w:rsidRDefault="00615013" w:rsidP="001C4992" w:rsidR="00615013" w:rsidRPr="001C4992">
      <w:pPr>
        <w:pStyle w:val="Bezproreda"/>
        <w:jc w:val="both"/>
      </w:pPr>
      <w:r w:rsidRPr="001C4992">
        <w:tab/>
        <w:t xml:space="preserve"> </w:t>
      </w:r>
    </w:p>
    <w:tbl>
      <w:tblPr>
        <w:tblpPr w:tblpY="34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C4992" w:rsidR="001C4992" w:rsidRPr="001C4992">
        <w:tc>
          <w:tcPr>
            <w:tcW w:type="dxa" w:w="3060"/>
            <w:hideMark/>
          </w:tcPr>
          <w:p w:rsidRDefault="001C4992" w:rsidP="001C4992" w:rsidR="001C4992">
            <w:pPr>
              <w:pStyle w:val="Bezproreda"/>
              <w:jc w:val="both"/>
            </w:pPr>
            <w:r w:rsidRPr="001C4992">
              <w:t>REPUBLIKA HRVATSKA</w:t>
            </w:r>
          </w:p>
          <w:p w:rsidRDefault="001C4992" w:rsidP="001C4992" w:rsidR="001C4992" w:rsidRPr="001C4992">
            <w:pPr>
              <w:pStyle w:val="Bezproreda"/>
              <w:jc w:val="both"/>
            </w:pPr>
            <w:r w:rsidRPr="001C4992">
              <w:t>Trgovački sud u Zagrebu</w:t>
            </w:r>
          </w:p>
          <w:p w:rsidRDefault="001C4992" w:rsidP="001C4992" w:rsidR="001C4992" w:rsidRPr="001C4992">
            <w:pPr>
              <w:pStyle w:val="Bezproreda"/>
              <w:jc w:val="both"/>
            </w:pPr>
            <w:r w:rsidRPr="001C4992">
              <w:t>Zagreb, Amruševa 2/II</w:t>
            </w:r>
          </w:p>
        </w:tc>
      </w:tr>
    </w:tbl>
    <w:p w:rsidRDefault="001C4992" w:rsidP="001C4992" w:rsidR="001C4992">
      <w:pPr>
        <w:pStyle w:val="Bezproreda"/>
        <w:jc w:val="both"/>
      </w:pPr>
    </w:p>
    <w:p w:rsidRDefault="001C4992" w:rsidP="001C4992" w:rsidR="001C4992">
      <w:pPr>
        <w:pStyle w:val="Bezproreda"/>
        <w:jc w:val="both"/>
      </w:pPr>
    </w:p>
    <w:p w:rsidRDefault="001C4992" w:rsidP="001C4992" w:rsidR="001C4992">
      <w:pPr>
        <w:pStyle w:val="Bezproreda"/>
        <w:jc w:val="both"/>
      </w:pPr>
    </w:p>
    <w:p w:rsidRDefault="001C4992" w:rsidP="001C4992" w:rsidR="001C4992">
      <w:pPr>
        <w:pStyle w:val="Bezproreda"/>
        <w:jc w:val="both"/>
      </w:pPr>
    </w:p>
    <w:p w:rsidRDefault="00615013" w:rsidP="001C4992" w:rsidR="00615013" w:rsidRPr="001C4992">
      <w:pPr>
        <w:pStyle w:val="Bezproreda"/>
        <w:jc w:val="center"/>
      </w:pPr>
      <w:r w:rsidRPr="001C4992">
        <w:t>R E P U B L I K A  H R V A T S K A</w:t>
      </w:r>
    </w:p>
    <w:p w:rsidRDefault="00615013" w:rsidP="001C4992" w:rsidR="00615013" w:rsidRPr="001C4992">
      <w:pPr>
        <w:pStyle w:val="Bezproreda"/>
        <w:jc w:val="center"/>
      </w:pPr>
    </w:p>
    <w:p w:rsidRDefault="00615013" w:rsidP="001C4992" w:rsidR="00615013" w:rsidRPr="001C4992">
      <w:pPr>
        <w:pStyle w:val="Bezproreda"/>
        <w:jc w:val="center"/>
      </w:pPr>
      <w:r w:rsidRPr="001C4992">
        <w:t>R J E Š E NJ E</w:t>
      </w:r>
    </w:p>
    <w:p w:rsidRDefault="00615013" w:rsidP="001C4992" w:rsidR="00615013" w:rsidRPr="001C4992">
      <w:pPr>
        <w:pStyle w:val="Bezproreda"/>
        <w:jc w:val="both"/>
      </w:pPr>
    </w:p>
    <w:p w:rsidRDefault="00615013" w:rsidP="001C4992" w:rsidR="00615013" w:rsidRPr="001C4992">
      <w:pPr>
        <w:pStyle w:val="Bezproreda"/>
        <w:jc w:val="both"/>
      </w:pPr>
      <w:r w:rsidRPr="001C4992">
        <w:tab/>
        <w:t xml:space="preserve">Trgovački sud u Zagrebu, po sucu </w:t>
      </w:r>
      <w:r w:rsidR="00366998" w:rsidRPr="001C4992">
        <w:t>tog</w:t>
      </w:r>
      <w:r w:rsidR="00F43617" w:rsidRPr="001C4992">
        <w:t>a</w:t>
      </w:r>
      <w:r w:rsidR="00366998" w:rsidRPr="001C4992">
        <w:t xml:space="preserve"> suda </w:t>
      </w:r>
      <w:r w:rsidR="007621FF" w:rsidRPr="001C4992">
        <w:t>Vesni Sremac Šoštar</w:t>
      </w:r>
      <w:r w:rsidRPr="001C4992">
        <w:t xml:space="preserve">, u stečajnom postupku nad Stečajnom masom </w:t>
      </w:r>
      <w:r w:rsidR="00366998" w:rsidRPr="001C4992">
        <w:t xml:space="preserve">iza </w:t>
      </w:r>
      <w:r w:rsidRPr="001C4992">
        <w:t xml:space="preserve">stečajnog dužnika </w:t>
      </w:r>
      <w:r w:rsidR="00BA5F29" w:rsidRPr="001C4992">
        <w:t>ODRŽAVANJE-ZAGREB, Vodička 9, 10000 Zagreb, (raniji OIB: 98943319098)</w:t>
      </w:r>
      <w:r w:rsidR="00B07937" w:rsidRPr="001C4992">
        <w:t xml:space="preserve">, </w:t>
      </w:r>
      <w:r w:rsidRPr="001C4992">
        <w:t xml:space="preserve">dana </w:t>
      </w:r>
      <w:r w:rsidR="001C4992">
        <w:t>15</w:t>
      </w:r>
      <w:r w:rsidR="00F748AE" w:rsidRPr="001C4992">
        <w:t>. listopada</w:t>
      </w:r>
      <w:r w:rsidR="00B07937" w:rsidRPr="001C4992">
        <w:t xml:space="preserve"> </w:t>
      </w:r>
      <w:r w:rsidRPr="001C4992">
        <w:t>201</w:t>
      </w:r>
      <w:r w:rsidR="00B07937" w:rsidRPr="001C4992">
        <w:t>8</w:t>
      </w:r>
      <w:r w:rsidRPr="001C4992">
        <w:t xml:space="preserve">. </w:t>
      </w:r>
      <w:r w:rsidR="001C4992">
        <w:t>godine</w:t>
      </w:r>
    </w:p>
    <w:p w:rsidRDefault="00615013" w:rsidP="001C4992" w:rsidR="00615013" w:rsidRPr="001C4992">
      <w:pPr>
        <w:pStyle w:val="Bezproreda"/>
        <w:jc w:val="both"/>
        <w:rPr>
          <w:noProof w:val="false"/>
        </w:rPr>
      </w:pPr>
    </w:p>
    <w:p w:rsidRDefault="00615013" w:rsidP="001C4992" w:rsidR="00615013" w:rsidRPr="001C4992">
      <w:pPr>
        <w:pStyle w:val="Bezproreda"/>
        <w:jc w:val="center"/>
        <w:rPr>
          <w:noProof w:val="false"/>
        </w:rPr>
      </w:pPr>
      <w:r w:rsidRPr="001C4992">
        <w:rPr>
          <w:noProof w:val="false"/>
        </w:rPr>
        <w:t>r i j e š i o     j e</w:t>
      </w:r>
    </w:p>
    <w:p w:rsidRDefault="00615013" w:rsidP="001C4992" w:rsidR="00615013" w:rsidRPr="001C4992">
      <w:pPr>
        <w:pStyle w:val="Bezproreda"/>
        <w:jc w:val="both"/>
        <w:rPr>
          <w:noProof w:val="false"/>
        </w:rPr>
      </w:pPr>
    </w:p>
    <w:p w:rsidRDefault="00615013" w:rsidP="001C4992" w:rsidR="00406888" w:rsidRPr="001C4992">
      <w:pPr>
        <w:pStyle w:val="Bezproreda"/>
        <w:ind w:firstLine="708"/>
        <w:jc w:val="both"/>
        <w:rPr>
          <w:noProof w:val="false"/>
        </w:rPr>
      </w:pPr>
      <w:r w:rsidRPr="001C4992">
        <w:rPr>
          <w:noProof w:val="false"/>
        </w:rPr>
        <w:t xml:space="preserve">I. U stečajnom postupku nad </w:t>
      </w:r>
      <w:r w:rsidRPr="001C4992">
        <w:t>Stečajn</w:t>
      </w:r>
      <w:r w:rsidR="00366998" w:rsidRPr="001C4992">
        <w:t xml:space="preserve">a masa iza </w:t>
      </w:r>
      <w:r w:rsidRPr="001C4992">
        <w:t>stečajnog dužnika</w:t>
      </w:r>
      <w:r w:rsidR="00366998" w:rsidRPr="001C4992">
        <w:t xml:space="preserve"> </w:t>
      </w:r>
      <w:r w:rsidR="00BA5F29" w:rsidRPr="001C4992">
        <w:t>ODRŽAVANJE-ZAGREB, Vodička 9, 10000 Zagreb, (raniji OIB: 98943319098)</w:t>
      </w:r>
      <w:r w:rsidR="0022122A" w:rsidRPr="001C4992">
        <w:rPr>
          <w:noProof w:val="false"/>
        </w:rPr>
        <w:t>, nastavljen j</w:t>
      </w:r>
      <w:r w:rsidR="008D7894" w:rsidRPr="001C4992">
        <w:rPr>
          <w:noProof w:val="false"/>
        </w:rPr>
        <w:t xml:space="preserve">e stečajni postupak </w:t>
      </w:r>
      <w:r w:rsidRPr="001C4992">
        <w:rPr>
          <w:noProof w:val="false"/>
        </w:rPr>
        <w:t xml:space="preserve">radi naknadne diobe. </w:t>
      </w:r>
    </w:p>
    <w:p w:rsidRDefault="007D51C7" w:rsidP="001C4992" w:rsidR="00455424" w:rsidRPr="001C4992">
      <w:pPr>
        <w:pStyle w:val="Bezproreda"/>
        <w:ind w:firstLine="708"/>
        <w:jc w:val="both"/>
      </w:pPr>
      <w:r w:rsidRPr="001C4992">
        <w:t>I</w:t>
      </w:r>
      <w:r w:rsidR="00023A21" w:rsidRPr="001C4992">
        <w:t>I</w:t>
      </w:r>
      <w:r w:rsidR="006A18AE" w:rsidRPr="001C4992">
        <w:t xml:space="preserve">. 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455424" w:rsidRPr="001C4992">
        <w:t>Stjepan Lović iz Zagreba, Preradovićeva 13 OIB: 25964288839.</w:t>
      </w:r>
    </w:p>
    <w:p w:rsidRDefault="00023A21" w:rsidP="001C4992" w:rsidR="006A18AE" w:rsidRPr="001C4992">
      <w:pPr>
        <w:pStyle w:val="Bezproreda"/>
        <w:ind w:firstLine="708"/>
        <w:jc w:val="both"/>
      </w:pPr>
      <w:r w:rsidRPr="001C4992">
        <w:t>III</w:t>
      </w:r>
      <w:r w:rsidR="006A18AE" w:rsidRPr="001C4992">
        <w:t xml:space="preserve">. Pozivaju se razlučni i izlučni vjerovnici roku iz prethodne točke podneskom obavijestiti stečajnog upravitelja  o postojanju svog razlučnog ili izlučnog prava. </w:t>
      </w:r>
    </w:p>
    <w:p w:rsidRDefault="00023A21" w:rsidP="001C4992" w:rsidR="006A18AE" w:rsidRPr="001C4992">
      <w:pPr>
        <w:pStyle w:val="Bezproreda"/>
        <w:ind w:firstLine="708"/>
        <w:jc w:val="both"/>
      </w:pPr>
      <w:r w:rsidRPr="001C4992">
        <w:t>IV</w:t>
      </w:r>
      <w:r w:rsidR="006A18AE" w:rsidRPr="001C4992">
        <w:t>. Pozivaju se dužnikovi dužnici da svoje obveze bez odgode ispunjavaju stečajnom upravitelju za stečajnog dužnika.</w:t>
      </w:r>
    </w:p>
    <w:p w:rsidRDefault="006A18AE" w:rsidP="001C4992" w:rsidR="006A18AE" w:rsidRPr="001C4992">
      <w:pPr>
        <w:pStyle w:val="Bezproreda"/>
        <w:ind w:firstLine="708"/>
        <w:jc w:val="both"/>
      </w:pPr>
      <w:r w:rsidRPr="001C4992">
        <w:t>V</w:t>
      </w:r>
      <w:r w:rsidR="007D51C7" w:rsidRPr="001C4992">
        <w:t>.</w:t>
      </w:r>
      <w:r w:rsidRPr="001C4992">
        <w:t xml:space="preserve">  Zakazuje se ročište vjerovnika na kojem će se ispitati prijavljene tražbine (ispitno ročište) za dan:</w:t>
      </w:r>
      <w:r w:rsidR="00BC7BC6" w:rsidRPr="001C4992">
        <w:t xml:space="preserve"> 12</w:t>
      </w:r>
      <w:r w:rsidR="00F20AF7" w:rsidRPr="001C4992">
        <w:t>. siječnja 2019</w:t>
      </w:r>
      <w:r w:rsidR="00231790" w:rsidRPr="001C4992">
        <w:t>.</w:t>
      </w:r>
      <w:r w:rsidRPr="001C4992">
        <w:t xml:space="preserve"> u </w:t>
      </w:r>
      <w:r w:rsidR="00715169" w:rsidRPr="001C4992">
        <w:t>11</w:t>
      </w:r>
      <w:r w:rsidR="001158FC" w:rsidRPr="001C4992">
        <w:t>,00</w:t>
      </w:r>
      <w:r w:rsidRPr="001C4992">
        <w:t xml:space="preserve"> sati koje će se održati u zgradi ovog suda, Za</w:t>
      </w:r>
      <w:r w:rsidR="00B87AEF" w:rsidRPr="001C4992">
        <w:t xml:space="preserve">greb, Petrinjska 8, soba broj </w:t>
      </w:r>
      <w:r w:rsidR="00567634" w:rsidRPr="001C4992">
        <w:t>93</w:t>
      </w:r>
      <w:r w:rsidRPr="001C4992">
        <w:t>/II (</w:t>
      </w:r>
      <w:r w:rsidR="00567634" w:rsidRPr="001C4992">
        <w:t xml:space="preserve">ulična </w:t>
      </w:r>
      <w:r w:rsidRPr="001C4992">
        <w:t xml:space="preserve">zgrada). </w:t>
      </w:r>
    </w:p>
    <w:p w:rsidRDefault="00023A21" w:rsidP="001C4992" w:rsidR="006A18AE" w:rsidRPr="001C4992">
      <w:pPr>
        <w:pStyle w:val="Bezproreda"/>
        <w:ind w:firstLine="708"/>
        <w:jc w:val="both"/>
      </w:pPr>
      <w:r w:rsidRPr="001C4992">
        <w:t>VI</w:t>
      </w:r>
      <w:r w:rsidR="006A18AE" w:rsidRPr="001C4992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715169" w:rsidRPr="001C4992">
        <w:t>11</w:t>
      </w:r>
      <w:r w:rsidR="00942F5F" w:rsidRPr="001C4992">
        <w:t>,10</w:t>
      </w:r>
      <w:r w:rsidR="00231790" w:rsidRPr="001C4992">
        <w:t xml:space="preserve"> </w:t>
      </w:r>
      <w:r w:rsidR="006A18AE" w:rsidRPr="001C4992">
        <w:t xml:space="preserve">sati. </w:t>
      </w:r>
    </w:p>
    <w:p w:rsidRDefault="00351FD7" w:rsidP="001C4992" w:rsidR="00351FD7" w:rsidRPr="001C4992">
      <w:pPr>
        <w:pStyle w:val="Bezproreda"/>
        <w:jc w:val="both"/>
        <w:rPr>
          <w:i/>
          <w:noProof w:val="false"/>
        </w:rPr>
      </w:pPr>
    </w:p>
    <w:p w:rsidRDefault="00615013" w:rsidP="001C4992" w:rsidR="00615013" w:rsidRPr="001C4992">
      <w:pPr>
        <w:pStyle w:val="Bezproreda"/>
        <w:jc w:val="center"/>
        <w:rPr>
          <w:noProof w:val="false"/>
        </w:rPr>
      </w:pPr>
      <w:r w:rsidRPr="001C4992">
        <w:rPr>
          <w:noProof w:val="false"/>
        </w:rPr>
        <w:t>Obrazloženje</w:t>
      </w:r>
    </w:p>
    <w:p w:rsidRDefault="00615013" w:rsidP="001C4992" w:rsidR="00615013" w:rsidRPr="001C4992">
      <w:pPr>
        <w:pStyle w:val="Bezproreda"/>
        <w:jc w:val="both"/>
        <w:rPr>
          <w:noProof w:val="false"/>
        </w:rPr>
      </w:pPr>
      <w:r w:rsidRPr="001C4992">
        <w:rPr>
          <w:noProof w:val="false"/>
        </w:rPr>
        <w:t> </w:t>
      </w:r>
    </w:p>
    <w:p w:rsidRDefault="00615013" w:rsidP="001C4992" w:rsidR="00615013" w:rsidRPr="001C4992">
      <w:pPr>
        <w:pStyle w:val="Bezproreda"/>
        <w:jc w:val="both"/>
      </w:pPr>
      <w:r w:rsidRPr="001C4992">
        <w:tab/>
        <w:t>Uvidom u spis utvrđeno je kako slijedi:</w:t>
      </w:r>
    </w:p>
    <w:p w:rsidRDefault="00615013" w:rsidP="001C4992" w:rsidR="00F43617" w:rsidRPr="001C4992">
      <w:pPr>
        <w:pStyle w:val="Bezproreda"/>
        <w:ind w:firstLine="708"/>
        <w:jc w:val="both"/>
      </w:pPr>
      <w:r w:rsidRPr="001C4992">
        <w:t>-rješenjem ovog suda</w:t>
      </w:r>
      <w:r w:rsidR="003C75D0" w:rsidRPr="001C4992">
        <w:t xml:space="preserve"> od</w:t>
      </w:r>
      <w:r w:rsidRPr="001C4992">
        <w:t xml:space="preserve"> </w:t>
      </w:r>
      <w:r w:rsidR="00BC7BC6" w:rsidRPr="001C4992">
        <w:t xml:space="preserve">08. kolovoza 2017., </w:t>
      </w:r>
      <w:r w:rsidRPr="001C4992">
        <w:t>poslovni broj St-</w:t>
      </w:r>
      <w:r w:rsidR="006C25D0" w:rsidRPr="001C4992">
        <w:t>4056/2016</w:t>
      </w:r>
      <w:r w:rsidR="008D7894" w:rsidRPr="001C4992">
        <w:t>,</w:t>
      </w:r>
      <w:r w:rsidRPr="001C4992">
        <w:t xml:space="preserve"> otvoren je stečajni postupak nad dužnikom (točka I. rješenja), za stečajnog upravitelja imenovan</w:t>
      </w:r>
      <w:r w:rsidR="009648D8" w:rsidRPr="001C4992">
        <w:t xml:space="preserve"> </w:t>
      </w:r>
      <w:r w:rsidRPr="001C4992">
        <w:t xml:space="preserve"> je </w:t>
      </w:r>
      <w:r w:rsidR="00E37C78" w:rsidRPr="001C4992">
        <w:t xml:space="preserve">najprije </w:t>
      </w:r>
      <w:r w:rsidR="004961F3" w:rsidRPr="001C4992">
        <w:t>Damir Cincar iz Osijeka, Svete Ane 15 b, OIB: 60464850994</w:t>
      </w:r>
      <w:r w:rsidR="00926B12" w:rsidRPr="001C4992">
        <w:t>,</w:t>
      </w:r>
      <w:r w:rsidRPr="001C4992">
        <w:t xml:space="preserve"> (točka II. rješenja), </w:t>
      </w:r>
      <w:r w:rsidR="00732C2A" w:rsidRPr="001C4992">
        <w:t xml:space="preserve">a zatim rješenjem od 3. listopada 2018., broj gornji, </w:t>
      </w:r>
      <w:r w:rsidR="005955B7" w:rsidRPr="001C4992">
        <w:t>Stjepan Lović, Zagreb, Preradovićeva 13, OIB: 25964288839</w:t>
      </w:r>
      <w:r w:rsidR="00732C2A" w:rsidRPr="001C4992">
        <w:t xml:space="preserve"> </w:t>
      </w:r>
      <w:r w:rsidRPr="001C4992">
        <w:t xml:space="preserve">te </w:t>
      </w:r>
      <w:r w:rsidR="002A1C34" w:rsidRPr="001C4992">
        <w:t xml:space="preserve">istodobno </w:t>
      </w:r>
      <w:r w:rsidR="00E55F70" w:rsidRPr="001C4992">
        <w:t>nad</w:t>
      </w:r>
      <w:r w:rsidR="002A1C34" w:rsidRPr="001C4992">
        <w:t xml:space="preserve"> dužnikom i zaključen stečajni postupak </w:t>
      </w:r>
      <w:r w:rsidR="00862E23" w:rsidRPr="001C4992">
        <w:t xml:space="preserve"> (toč.</w:t>
      </w:r>
      <w:r w:rsidRPr="001C4992">
        <w:t xml:space="preserve"> I</w:t>
      </w:r>
      <w:r w:rsidR="002A1C34" w:rsidRPr="001C4992">
        <w:t>II</w:t>
      </w:r>
      <w:r w:rsidR="00862E23" w:rsidRPr="001C4992">
        <w:t xml:space="preserve"> rješenja</w:t>
      </w:r>
      <w:r w:rsidRPr="001C4992">
        <w:t>)</w:t>
      </w:r>
      <w:r w:rsidR="00F43617" w:rsidRPr="001C4992">
        <w:t>.</w:t>
      </w:r>
    </w:p>
    <w:p w:rsidRDefault="00B251B4" w:rsidP="001C4992" w:rsidR="008D7894" w:rsidRPr="001C4992">
      <w:pPr>
        <w:pStyle w:val="Bezproreda"/>
        <w:jc w:val="both"/>
      </w:pPr>
      <w:r w:rsidRPr="001C4992">
        <w:t xml:space="preserve">            - pravomoćnim </w:t>
      </w:r>
      <w:r w:rsidR="008D7894" w:rsidRPr="001C4992">
        <w:t>r</w:t>
      </w:r>
      <w:r w:rsidR="0025721A" w:rsidRPr="001C4992">
        <w:t>ješenjem ovog suda, broj St-4056</w:t>
      </w:r>
      <w:r w:rsidR="008D7894" w:rsidRPr="001C4992">
        <w:t xml:space="preserve">/15 od </w:t>
      </w:r>
      <w:r w:rsidR="004961F3" w:rsidRPr="001C4992">
        <w:t>26</w:t>
      </w:r>
      <w:r w:rsidR="00837514" w:rsidRPr="001C4992">
        <w:t>. travnja 2017. određ</w:t>
      </w:r>
      <w:r w:rsidR="008D7894" w:rsidRPr="001C4992">
        <w:t xml:space="preserve">uje se </w:t>
      </w:r>
      <w:r w:rsidR="00837514" w:rsidRPr="001C4992">
        <w:t xml:space="preserve">nastavak stečajnog postupka nad Stečajnom masom iza stečajnog dužnika </w:t>
      </w:r>
      <w:r w:rsidR="0025721A" w:rsidRPr="001C4992">
        <w:t>ODRŽAVANJE-ZAGREB, Vodička 9, 10000 Zagreb, (raniji OIB: 98943319098)</w:t>
      </w:r>
      <w:r w:rsidR="007A7C39" w:rsidRPr="001C4992">
        <w:t xml:space="preserve"> i upis iste u sudski registar ovog suda prema adresi stečajnog upravitelja</w:t>
      </w:r>
      <w:r w:rsidR="00F026C0" w:rsidRPr="001C4992">
        <w:t xml:space="preserve"> su</w:t>
      </w:r>
      <w:r w:rsidR="00A05E98" w:rsidRPr="001C4992">
        <w:t>kladno članku 89 stavku 13 SZ-a (NN 71/15).</w:t>
      </w:r>
    </w:p>
    <w:p w:rsidRDefault="008F469C" w:rsidP="001C4992" w:rsidR="00661203" w:rsidRPr="001C4992">
      <w:pPr>
        <w:pStyle w:val="Bezproreda"/>
        <w:jc w:val="both"/>
        <w:rPr>
          <w:noProof w:val="false"/>
        </w:rPr>
      </w:pPr>
      <w:r w:rsidRPr="001C4992">
        <w:t xml:space="preserve">            </w:t>
      </w:r>
      <w:r w:rsidR="002275FD" w:rsidRPr="001C4992">
        <w:t>Stečajni vjerovnik RH, MF, PU Zagreb</w:t>
      </w:r>
      <w:r w:rsidR="004A2FDA" w:rsidRPr="001C4992">
        <w:t xml:space="preserve"> je obav</w:t>
      </w:r>
      <w:r w:rsidR="007742F3" w:rsidRPr="001C4992">
        <w:t>ijestio ovaj sud podneskom od 10.11.2017</w:t>
      </w:r>
      <w:r w:rsidR="004A2FDA" w:rsidRPr="001C4992">
        <w:t xml:space="preserve">. da </w:t>
      </w:r>
      <w:r w:rsidR="00EB52DA" w:rsidRPr="001C4992">
        <w:t xml:space="preserve">je dužnik vlasnik </w:t>
      </w:r>
      <w:r w:rsidR="000F0374" w:rsidRPr="001C4992">
        <w:t>imovine, koja čine stečajnu masu.</w:t>
      </w:r>
    </w:p>
    <w:p w:rsidRDefault="00615013" w:rsidP="001C4992" w:rsidR="00753503" w:rsidRPr="001C4992">
      <w:pPr>
        <w:pStyle w:val="Bezproreda"/>
        <w:jc w:val="both"/>
        <w:rPr>
          <w:noProof w:val="false"/>
        </w:rPr>
      </w:pPr>
      <w:r w:rsidRPr="001C4992">
        <w:rPr>
          <w:noProof w:val="false"/>
        </w:rPr>
        <w:lastRenderedPageBreak/>
        <w:tab/>
        <w:t xml:space="preserve">Prema odredbi čl. </w:t>
      </w:r>
      <w:r w:rsidR="00A65D29" w:rsidRPr="001C4992">
        <w:rPr>
          <w:noProof w:val="false"/>
        </w:rPr>
        <w:t>289</w:t>
      </w:r>
      <w:r w:rsidRPr="001C4992">
        <w:rPr>
          <w:noProof w:val="false"/>
        </w:rPr>
        <w:t>. st. 1.</w:t>
      </w:r>
      <w:r w:rsidR="005908E0" w:rsidRPr="001C4992">
        <w:rPr>
          <w:noProof w:val="false"/>
        </w:rPr>
        <w:t>toč</w:t>
      </w:r>
      <w:r w:rsidR="00BE561D" w:rsidRPr="001C4992">
        <w:rPr>
          <w:noProof w:val="false"/>
        </w:rPr>
        <w:t xml:space="preserve">. </w:t>
      </w:r>
      <w:r w:rsidR="005908E0" w:rsidRPr="001C4992">
        <w:rPr>
          <w:noProof w:val="false"/>
        </w:rPr>
        <w:t>1.</w:t>
      </w:r>
      <w:r w:rsidRPr="001C4992">
        <w:rPr>
          <w:noProof w:val="false"/>
        </w:rPr>
        <w:t xml:space="preserve"> Stečajnog zakona </w:t>
      </w:r>
      <w:r w:rsidRPr="001C4992">
        <w:t xml:space="preserve">Stečajnog zakona (NN br. </w:t>
      </w:r>
      <w:r w:rsidR="000F0374" w:rsidRPr="001C4992">
        <w:t xml:space="preserve">71/15, </w:t>
      </w:r>
      <w:r w:rsidR="005908E0" w:rsidRPr="001C4992">
        <w:t>dalje: SZ)</w:t>
      </w:r>
      <w:r w:rsidRPr="001C4992">
        <w:t xml:space="preserve"> </w:t>
      </w:r>
      <w:r w:rsidR="005908E0" w:rsidRPr="001C4992">
        <w:t>sud</w:t>
      </w:r>
      <w:r w:rsidRPr="001C4992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1C4992" w:rsidR="001762B4" w:rsidRPr="001C4992">
      <w:pPr>
        <w:pStyle w:val="Bezproreda"/>
        <w:jc w:val="both"/>
        <w:rPr>
          <w:noProof w:val="false"/>
        </w:rPr>
      </w:pPr>
      <w:r w:rsidRPr="001C4992">
        <w:rPr>
          <w:noProof w:val="false"/>
        </w:rPr>
        <w:tab/>
        <w:t xml:space="preserve">Člankom </w:t>
      </w:r>
      <w:r w:rsidR="005908E0" w:rsidRPr="001C4992">
        <w:rPr>
          <w:noProof w:val="false"/>
        </w:rPr>
        <w:t>133</w:t>
      </w:r>
      <w:r w:rsidRPr="001C4992">
        <w:rPr>
          <w:noProof w:val="false"/>
        </w:rPr>
        <w:t xml:space="preserve">. stavak </w:t>
      </w:r>
      <w:r w:rsidR="00D02061" w:rsidRPr="001C4992">
        <w:rPr>
          <w:noProof w:val="false"/>
        </w:rPr>
        <w:t>5</w:t>
      </w:r>
      <w:r w:rsidRPr="001C4992">
        <w:rPr>
          <w:noProof w:val="false"/>
        </w:rPr>
        <w:t xml:space="preserve">. SZ-a propisano je </w:t>
      </w:r>
      <w:r w:rsidR="00D02061" w:rsidRPr="001C4992">
        <w:rPr>
          <w:noProof w:val="false"/>
        </w:rPr>
        <w:t xml:space="preserve">kako </w:t>
      </w:r>
      <w:r w:rsidRPr="001C4992">
        <w:rPr>
          <w:noProof w:val="false"/>
        </w:rPr>
        <w:t xml:space="preserve"> će u slučaju ispunjenja pretpostavki iz članka </w:t>
      </w:r>
      <w:r w:rsidR="00D02061" w:rsidRPr="001C4992">
        <w:rPr>
          <w:noProof w:val="false"/>
        </w:rPr>
        <w:t>289.</w:t>
      </w:r>
      <w:r w:rsidRPr="001C4992">
        <w:rPr>
          <w:noProof w:val="false"/>
        </w:rPr>
        <w:t xml:space="preserve"> st</w:t>
      </w:r>
      <w:r w:rsidR="00D02061" w:rsidRPr="001C4992">
        <w:rPr>
          <w:noProof w:val="false"/>
        </w:rPr>
        <w:t xml:space="preserve">avak </w:t>
      </w:r>
      <w:r w:rsidRPr="001C4992">
        <w:rPr>
          <w:noProof w:val="false"/>
        </w:rPr>
        <w:t xml:space="preserve">1. SZ-a </w:t>
      </w:r>
      <w:r w:rsidR="00331573" w:rsidRPr="001C4992">
        <w:rPr>
          <w:noProof w:val="false"/>
        </w:rPr>
        <w:t>sud</w:t>
      </w:r>
      <w:r w:rsidRPr="001C4992">
        <w:rPr>
          <w:noProof w:val="false"/>
        </w:rPr>
        <w:t xml:space="preserve"> rješenjem o nastav</w:t>
      </w:r>
      <w:r w:rsidR="00824379" w:rsidRPr="001C4992">
        <w:rPr>
          <w:noProof w:val="false"/>
        </w:rPr>
        <w:t xml:space="preserve">ljanju </w:t>
      </w:r>
      <w:r w:rsidR="00331573" w:rsidRPr="001C4992">
        <w:rPr>
          <w:noProof w:val="false"/>
        </w:rPr>
        <w:t>postupka</w:t>
      </w:r>
      <w:r w:rsidRPr="001C4992">
        <w:rPr>
          <w:noProof w:val="false"/>
        </w:rPr>
        <w:t xml:space="preserve"> pozvati </w:t>
      </w:r>
      <w:r w:rsidR="00824379" w:rsidRPr="001C4992">
        <w:rPr>
          <w:noProof w:val="false"/>
        </w:rPr>
        <w:t>steč</w:t>
      </w:r>
      <w:r w:rsidR="002E3D57" w:rsidRPr="001C4992">
        <w:rPr>
          <w:noProof w:val="false"/>
        </w:rPr>
        <w:t>a</w:t>
      </w:r>
      <w:r w:rsidR="00824379" w:rsidRPr="001C4992">
        <w:rPr>
          <w:noProof w:val="false"/>
        </w:rPr>
        <w:t xml:space="preserve">jne </w:t>
      </w:r>
      <w:r w:rsidR="001D2348" w:rsidRPr="001C4992">
        <w:rPr>
          <w:noProof w:val="false"/>
        </w:rPr>
        <w:t>vjerovnike da u roku od 6</w:t>
      </w:r>
      <w:r w:rsidRPr="001C4992">
        <w:rPr>
          <w:noProof w:val="false"/>
        </w:rPr>
        <w:t xml:space="preserve">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1C4992">
        <w:rPr>
          <w:noProof w:val="false"/>
        </w:rPr>
        <w:t xml:space="preserve">sud </w:t>
      </w:r>
      <w:r w:rsidRPr="001C4992">
        <w:rPr>
          <w:noProof w:val="false"/>
        </w:rPr>
        <w:t>će zakazati istovremeno i izvještajno ročište</w:t>
      </w:r>
      <w:r w:rsidR="00824379" w:rsidRPr="001C4992">
        <w:rPr>
          <w:noProof w:val="false"/>
        </w:rPr>
        <w:t xml:space="preserve"> (članak 133. stavak 6. SZ-a)</w:t>
      </w:r>
      <w:r w:rsidRPr="001C4992">
        <w:rPr>
          <w:noProof w:val="false"/>
        </w:rPr>
        <w:t xml:space="preserve">. </w:t>
      </w:r>
      <w:r w:rsidR="0044178B" w:rsidRPr="001C4992">
        <w:t xml:space="preserve"> </w:t>
      </w:r>
    </w:p>
    <w:p w:rsidRDefault="001762B4" w:rsidP="001C4992" w:rsidR="000C6BC8" w:rsidRPr="001C4992">
      <w:pPr>
        <w:pStyle w:val="Bezproreda"/>
        <w:jc w:val="both"/>
      </w:pPr>
      <w:r w:rsidRPr="001C4992">
        <w:tab/>
      </w:r>
      <w:r w:rsidR="002D1A96" w:rsidRPr="001C4992">
        <w:t xml:space="preserve">Slijedom svega naprijed navedenog, a temeljem citiranog članka 289. stavak 1.SZ-a, te članaka  129, 130 i 133. stavak 5. i 6. SZ-a, riješeno je </w:t>
      </w:r>
      <w:r w:rsidR="0088036C" w:rsidRPr="001C4992">
        <w:t>kao u izreci.</w:t>
      </w:r>
    </w:p>
    <w:p w:rsidRDefault="005D59D9" w:rsidP="001C4992" w:rsidR="00615013" w:rsidRPr="001C4992">
      <w:pPr>
        <w:pStyle w:val="Bezproreda"/>
        <w:jc w:val="both"/>
      </w:pPr>
      <w:r w:rsidRPr="001C4992">
        <w:t xml:space="preserve"> </w:t>
      </w:r>
    </w:p>
    <w:p w:rsidRDefault="001C4992" w:rsidP="001C4992" w:rsidR="00615013" w:rsidRPr="001C4992">
      <w:pPr>
        <w:pStyle w:val="Bezproreda"/>
        <w:jc w:val="center"/>
        <w:rPr>
          <w:noProof w:val="false"/>
        </w:rPr>
      </w:pPr>
      <w:r>
        <w:rPr>
          <w:noProof w:val="false"/>
        </w:rPr>
        <w:t>U Zagrebu, 15. listopada 2018. godine</w:t>
      </w:r>
    </w:p>
    <w:p w:rsidRDefault="00615013" w:rsidP="001C4992" w:rsidR="00615013" w:rsidRPr="001C4992">
      <w:pPr>
        <w:pStyle w:val="Bezproreda"/>
        <w:jc w:val="both"/>
        <w:rPr>
          <w:noProof w:val="false"/>
        </w:rPr>
      </w:pPr>
      <w:r w:rsidRPr="001C4992">
        <w:rPr>
          <w:noProof w:val="false"/>
        </w:rPr>
        <w:t xml:space="preserve">                        </w:t>
      </w:r>
    </w:p>
    <w:p w:rsidRDefault="008F469C" w:rsidP="001C4992" w:rsidR="00615013" w:rsidRPr="001C4992">
      <w:pPr>
        <w:pStyle w:val="Bezproreda"/>
        <w:jc w:val="right"/>
        <w:rPr>
          <w:noProof w:val="false"/>
        </w:rPr>
      </w:pPr>
      <w:r w:rsidRPr="001C4992">
        <w:rPr>
          <w:noProof w:val="false"/>
        </w:rPr>
        <w:t xml:space="preserve">              </w:t>
      </w:r>
      <w:r w:rsidR="00615013" w:rsidRPr="001C4992">
        <w:rPr>
          <w:noProof w:val="false"/>
        </w:rPr>
        <w:t>SUDAC:</w:t>
      </w:r>
    </w:p>
    <w:p w:rsidRDefault="00615013" w:rsidP="00E53D3D" w:rsidR="004F7B16">
      <w:pPr>
        <w:pStyle w:val="Uvuenotijeloteksta"/>
        <w:ind w:firstLine="141" w:left="1983"/>
        <w:jc w:val="right"/>
      </w:pPr>
      <w:r w:rsidRPr="001C4992">
        <w:t xml:space="preserve">               </w:t>
      </w:r>
      <w:r w:rsidR="00F0430F" w:rsidRPr="001C4992">
        <w:t>Vesna Sremac Šoštar</w:t>
      </w:r>
      <w:r w:rsidR="004F7B16">
        <w:t>,v.r.</w:t>
      </w:r>
    </w:p>
    <w:p w:rsidRDefault="004F7B16" w:rsidP="00D338FD" w:rsidR="004F7B16">
      <w:pPr>
        <w:pStyle w:val="Uvuenotijeloteksta"/>
        <w:ind w:firstLine="141" w:left="1983"/>
        <w:jc w:val="right"/>
      </w:pPr>
      <w:r>
        <w:t>Za točnost otpravka</w:t>
      </w:r>
    </w:p>
    <w:p w:rsidRDefault="004F7B16" w:rsidP="001C4992" w:rsidR="00615013" w:rsidRPr="001C4992">
      <w:pPr>
        <w:pStyle w:val="Bezproreda"/>
        <w:jc w:val="right"/>
        <w:rPr>
          <w:noProof w:val="false"/>
        </w:rPr>
      </w:pPr>
      <w:r>
        <w:t>Matea Bizjak</w:t>
      </w:r>
    </w:p>
    <w:p w:rsidRDefault="00615013" w:rsidP="001C4992" w:rsidR="00615013" w:rsidRPr="001C4992">
      <w:pPr>
        <w:pStyle w:val="Bezproreda"/>
        <w:jc w:val="both"/>
        <w:rPr>
          <w:noProof w:val="false"/>
        </w:rPr>
      </w:pPr>
    </w:p>
    <w:p w:rsidRDefault="00615013" w:rsidP="001C4992" w:rsidR="00615013" w:rsidRPr="001C4992">
      <w:pPr>
        <w:pStyle w:val="Bezproreda"/>
        <w:jc w:val="both"/>
        <w:rPr>
          <w:noProof w:val="false"/>
        </w:rPr>
      </w:pPr>
    </w:p>
    <w:p w:rsidRDefault="00615013" w:rsidP="001C4992" w:rsidR="00615013" w:rsidRPr="001C4992">
      <w:pPr>
        <w:pStyle w:val="Bezproreda"/>
        <w:jc w:val="both"/>
        <w:rPr>
          <w:noProof w:val="false"/>
        </w:rPr>
      </w:pPr>
      <w:r w:rsidRPr="001C4992">
        <w:rPr>
          <w:noProof w:val="false"/>
        </w:rPr>
        <w:t>UPUTA O PRAVNOM LIJEKU:</w:t>
      </w:r>
    </w:p>
    <w:p w:rsidRDefault="00615013" w:rsidP="001C4992" w:rsidR="00615013" w:rsidRPr="001C4992">
      <w:pPr>
        <w:pStyle w:val="Bezproreda"/>
        <w:jc w:val="both"/>
        <w:rPr>
          <w:noProof w:val="false"/>
        </w:rPr>
      </w:pPr>
      <w:r w:rsidRPr="001C4992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1C4992" w:rsidR="00615013" w:rsidRPr="001C4992">
      <w:pPr>
        <w:pStyle w:val="Bezproreda"/>
        <w:jc w:val="both"/>
        <w:rPr>
          <w:noProof w:val="false"/>
        </w:rPr>
      </w:pPr>
    </w:p>
    <w:p w:rsidRDefault="00615013" w:rsidP="001C4992" w:rsidR="00615013" w:rsidRPr="001C4992">
      <w:pPr>
        <w:pStyle w:val="Bezproreda"/>
        <w:jc w:val="both"/>
        <w:rPr>
          <w:noProof w:val="false"/>
        </w:rPr>
      </w:pPr>
    </w:p>
    <w:sectPr w:rsidSect="001C4992" w:rsidR="00615013" w:rsidRPr="001C499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9F2" w:rsidR="00E879F2">
      <w:r>
        <w:separator/>
      </w:r>
    </w:p>
  </w:endnote>
  <w:endnote w:id="0" w:type="continuationSeparator">
    <w:p w:rsidRDefault="00E879F2" w:rsidR="00E87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9F2" w:rsidR="00E879F2">
      <w:r>
        <w:separator/>
      </w:r>
    </w:p>
  </w:footnote>
  <w:footnote w:id="0" w:type="continuationSeparator">
    <w:p w:rsidRDefault="00E879F2" w:rsidR="00E879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B16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7422F4">
      <w:rPr>
        <w:bCs/>
        <w:noProof w:val="false"/>
      </w:rPr>
      <w:t>.-St-</w:t>
    </w:r>
    <w:r w:rsidR="007742F3">
      <w:rPr>
        <w:bCs/>
        <w:noProof w:val="false"/>
      </w:rPr>
      <w:t>2143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 w:rsidR="0006281F">
      <w:rPr>
        <w:bCs/>
        <w:noProof w:val="false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992" w:rsidP="001C4992" w:rsidR="001C4992">
    <w:pPr>
      <w:pStyle w:val="Zaglavlje"/>
      <w:jc w:val="right"/>
    </w:pPr>
    <w:r>
      <w:t>48.St-2143/18</w:t>
    </w:r>
  </w:p>
  <w:p w:rsidRDefault="001C4992" w:rsidR="001C49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F050F53"/>
    <w:multiLevelType w:val="hybridMultilevel"/>
    <w:tmpl w:val="AC001B94"/>
    <w:lvl w:tplc="FF6C6B6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8915964"/>
    <w:multiLevelType w:val="hybridMultilevel"/>
    <w:tmpl w:val="9FCCC1F2"/>
    <w:lvl w:tplc="A0042AFE" w:ilvl="0">
      <w:start w:val="48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5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7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2FCF"/>
    <w:rsid w:val="00023A21"/>
    <w:rsid w:val="00026309"/>
    <w:rsid w:val="00027201"/>
    <w:rsid w:val="00031140"/>
    <w:rsid w:val="00031E3A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281F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4992"/>
    <w:rsid w:val="001C58FB"/>
    <w:rsid w:val="001C5BD0"/>
    <w:rsid w:val="001C74AF"/>
    <w:rsid w:val="001D174D"/>
    <w:rsid w:val="001D2348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5F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21A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35FF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55424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1F3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D5C20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4F7B16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55B7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0FD2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25D0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2C2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42F3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485F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36A8F"/>
    <w:rsid w:val="00A40964"/>
    <w:rsid w:val="00A4097D"/>
    <w:rsid w:val="00A410C0"/>
    <w:rsid w:val="00A44263"/>
    <w:rsid w:val="00A44FAD"/>
    <w:rsid w:val="00A47223"/>
    <w:rsid w:val="00A50782"/>
    <w:rsid w:val="00A51BBC"/>
    <w:rsid w:val="00A52008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441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A5F29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C7BC6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C78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9F2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AF7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0F0F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Bezproreda" w:type="paragraph">
    <w:name w:val="No Spacing"/>
    <w:uiPriority w:val="1"/>
    <w:qFormat/>
    <w:rsid w:val="001C4992"/>
    <w:rPr>
      <w:noProof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C4992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B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B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B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B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4F7B16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4F7B16"/>
    <w:rPr>
      <w:sz w:val="24"/>
      <w:szCs w:val="24"/>
    </w:rPr>
  </w:style>
  <w:style w:customStyle="true" w:styleId="value" w:type="character">
    <w:name w:val="value"/>
    <w:basedOn w:val="Zadanifontodlomka"/>
    <w:rsid w:val="004F7B1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Bezproreda" w:type="paragraph">
    <w:name w:val="No Spacing"/>
    <w:uiPriority w:val="1"/>
    <w:qFormat/>
    <w:rsid w:val="001C4992"/>
    <w:rPr>
      <w:noProof/>
      <w:sz w:val="24"/>
      <w:szCs w:val="24"/>
    </w:rPr>
  </w:style>
  <w:style w:customStyle="1" w:styleId="ZaglavljeChar" w:type="character">
    <w:name w:val="Zaglavlje Char"/>
    <w:link w:val="Zaglavlje"/>
    <w:uiPriority w:val="99"/>
    <w:rsid w:val="001C4992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B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B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B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B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4F7B16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4F7B16"/>
    <w:rPr>
      <w:sz w:val="24"/>
      <w:szCs w:val="24"/>
    </w:rPr>
  </w:style>
  <w:style w:customStyle="1" w:styleId="value" w:type="character">
    <w:name w:val="value"/>
    <w:basedOn w:val="Zadanifontodlomka"/>
    <w:rsid w:val="004F7B1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St-2143/2018</izvorni_sadrzaj>
    <derivirana_varijabla naziv="DomainObject.Predmet.OznakaBroj_1">St-2143/2018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ODRŽAVANJE-ZAGREB d.o.o.</izvorni_sadrzaj>
    <derivirana_varijabla naziv="DomainObject.Predmet.ProtustrankaFormated_1">  Stečajna masa iza ODRŽAVANJE-ZAGREB d.o.o.</derivirana_varijabla>
  </DomainObject.Predmet.ProtustrankaFormated>
  <DomainObject.Predmet.ProtustrankaFormatedOIB>
    <izvorni_sadrzaj>  Stečajna masa iza ODRŽAVANJE-ZAGREB d.o.o., OIB 98943319098</izvorni_sadrzaj>
    <derivirana_varijabla naziv="DomainObject.Predmet.ProtustrankaFormatedOIB_1">  Stečajna masa iza ODRŽAVANJE-ZAGREB d.o.o., OIB 98943319098</derivirana_varijabla>
  </DomainObject.Predmet.ProtustrankaFormatedOIB>
  <DomainObject.Predmet.ProtustrankaFormatedWithAdress>
    <izvorni_sadrzaj> Stečajna masa iza ODRŽAVANJE-ZAGREB d.o.o., Vodička 9, 10000 Zagreb</izvorni_sadrzaj>
    <derivirana_varijabla naziv="DomainObject.Predmet.ProtustrankaFormatedWithAdress_1"> Stečajna masa iza ODRŽAVANJE-ZAGREB d.o.o., Vodička 9, 10000 Zagreb</derivirana_varijabla>
  </DomainObject.Predmet.ProtustrankaFormatedWithAdress>
  <DomainObject.Predmet.ProtustrankaFormatedWithAdressOIB>
    <izvorni_sadrzaj> Stečajna masa iza ODRŽAVANJE-ZAGREB d.o.o., OIB 98943319098, Vodička 9, 10000 Zagreb</izvorni_sadrzaj>
    <derivirana_varijabla naziv="DomainObject.Predmet.ProtustrankaFormatedWithAdressOIB_1"> Stečajna masa iza ODRŽAVANJE-ZAGREB d.o.o., OIB 98943319098, Vodička 9, 10000 Zagreb</derivirana_varijabla>
  </DomainObject.Predmet.ProtustrankaFormatedWithAdressOIB>
  <DomainObject.Predmet.ProtustrankaWithAdress>
    <izvorni_sadrzaj>Stečajna masa iza ODRŽAVANJE-ZAGREB d.o.o. Vodička 9, 10000 Zagreb</izvorni_sadrzaj>
    <derivirana_varijabla naziv="DomainObject.Predmet.ProtustrankaWithAdress_1">Stečajna masa iza ODRŽAVANJE-ZAGREB d.o.o. Vodička 9, 10000 Zagreb</derivirana_varijabla>
  </DomainObject.Predmet.ProtustrankaWithAdress>
  <DomainObject.Predmet.ProtustrankaWithAdressOIB>
    <izvorni_sadrzaj>Stečajna masa iza ODRŽAVANJE-ZAGREB d.o.o., OIB 98943319098, Vodička 9, 10000 Zagreb</izvorni_sadrzaj>
    <derivirana_varijabla naziv="DomainObject.Predmet.ProtustrankaWithAdressOIB_1">Stečajna masa iza ODRŽAVANJE-ZAGREB d.o.o., OIB 98943319098, Vodička 9, 10000 Zagreb</derivirana_varijabla>
  </DomainObject.Predmet.ProtustrankaWithAdressOIB>
  <DomainObject.Predmet.ProtustrankaNazivFormated>
    <izvorni_sadrzaj>Stečajna masa iza ODRŽAVANJE-ZAGREB d.o.o.</izvorni_sadrzaj>
    <derivirana_varijabla naziv="DomainObject.Predmet.ProtustrankaNazivFormated_1">Stečajna masa iza ODRŽAVANJE-ZAGREB d.o.o.</derivirana_varijabla>
  </DomainObject.Predmet.ProtustrankaNazivFormated>
  <DomainObject.Predmet.ProtustrankaNazivFormatedOIB>
    <izvorni_sadrzaj>Stečajna masa iza ODRŽAVANJE-ZAGREB d.o.o., OIB 98943319098</izvorni_sadrzaj>
    <derivirana_varijabla naziv="DomainObject.Predmet.ProtustrankaNazivFormatedOIB_1">Stečajna masa iza ODRŽAVANJE-ZAGREB d.o.o., OIB 98943319098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1995.1., 10000 Zagreb</izvorni_sadrzaj>
    <derivirana_varijabla naziv="DomainObject.Predmet.StrankaFormatedWithAdress_1"> FINA Regionalni centar Zagreb, Trg svibanjskih žrtava 1995.1., 10000 Zagreb</derivirana_varijabla>
  </DomainObject.Predmet.StrankaFormatedWithAdress>
  <DomainObject.Predmet.StrankaFormatedWithAdressOIB>
    <izvorni_sadrzaj> FINA Regionalni centar Zagreb, OIB 85821130368, Trg svibanjskih žrtava 1995.1., 10000 Zagreb</izvorni_sadrzaj>
    <derivirana_varijabla naziv="DomainObject.Predmet.StrankaFormatedWithAdressOIB_1"> FINA Regionalni centar Zagreb, OIB 85821130368, Trg svibanjskih žrtava 1995.1., 10000 Zagreb</derivirana_varijabla>
  </DomainObject.Predmet.StrankaFormatedWithAdressOIB>
  <DomainObject.Predmet.StrankaWithAdress>
    <izvorni_sadrzaj>FINA Regionalni centar Zagreb Trg svibanjskih žrtava 1995.1.,10000 Zagreb</izvorni_sadrzaj>
    <derivirana_varijabla naziv="DomainObject.Predmet.StrankaWithAdress_1">FINA Regionalni centar Zagreb Trg svibanjskih žrtava 1995.1.,10000 Zagreb</derivirana_varijabla>
  </DomainObject.Predmet.StrankaWithAdress>
  <DomainObject.Predmet.StrankaWithAdressOIB>
    <izvorni_sadrzaj>FINA Regionalni centar Zagreb, OIB 85821130368, Trg svibanjskih žrtava 1995.1.,10000 Zagreb</izvorni_sadrzaj>
    <derivirana_varijabla naziv="DomainObject.Predmet.StrankaWithAdressOIB_1">FINA Regionalni centar Zagreb, OIB 85821130368, Trg svibanjskih žrtava 1995.1.,10000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1995.1., 10000 Zagreb</item>
    </izvorni_sadrzaj>
    <derivirana_varijabla naziv="DomainObject.Predmet.StrankaListFormatedWithAdress_1">
      <item>FINA Regionalni centar Zagreb, Trg svibanjskih žrtava 1995.1., 10000 Zagreb</item>
    </derivirana_varijabla>
  </DomainObject.Predmet.StrankaListFormatedWithAdress>
  <DomainObject.Predmet.StrankaListFormatedWithAdressOIB>
    <izvorni_sadrzaj>
      <item>FINA Regionalni centar Zagreb, OIB 85821130368, Trg svibanjskih žrtava 1995.1., 10000 Zagreb</item>
    </izvorni_sadrzaj>
    <derivirana_varijabla naziv="DomainObject.Predmet.StrankaListFormatedWithAdressOIB_1">
      <item>FINA Regionalni centar Zagreb, OIB 85821130368, Trg svibanjskih žrtava 1995.1.,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ODRŽAVANJE-ZAGREB d.o.o.</item>
    </izvorni_sadrzaj>
    <derivirana_varijabla naziv="DomainObject.Predmet.ProtuStrankaListFormated_1">
      <item>Stečajna masa iza ODRŽAVANJE-ZAGREB d.o.o.</item>
    </derivirana_varijabla>
  </DomainObject.Predmet.ProtuStrankaListFormated>
  <DomainObject.Predmet.ProtuStrankaListFormatedOIB>
    <izvorni_sadrzaj>
      <item>Stečajna masa iza ODRŽAVANJE-ZAGREB d.o.o., OIB 98943319098</item>
    </izvorni_sadrzaj>
    <derivirana_varijabla naziv="DomainObject.Predmet.ProtuStrankaListFormatedOIB_1">
      <item>Stečajna masa iza ODRŽAVANJE-ZAGREB d.o.o., OIB 98943319098</item>
    </derivirana_varijabla>
  </DomainObject.Predmet.ProtuStrankaListFormatedOIB>
  <DomainObject.Predmet.ProtuStrankaListFormatedWithAdress>
    <izvorni_sadrzaj>
      <item>Stečajna masa iza ODRŽAVANJE-ZAGREB d.o.o., Vodička 9, 10000 Zagreb</item>
    </izvorni_sadrzaj>
    <derivirana_varijabla naziv="DomainObject.Predmet.ProtuStrankaListFormatedWithAdress_1">
      <item>Stečajna masa iza ODRŽAVANJE-ZAGREB d.o.o., Vodička 9, 10000 Zagreb</item>
    </derivirana_varijabla>
  </DomainObject.Predmet.ProtuStrankaListFormatedWithAdress>
  <DomainObject.Predmet.ProtuStrankaListFormatedWithAdressOIB>
    <izvorni_sadrzaj>
      <item>Stečajna masa iza ODRŽAVANJE-ZAGREB d.o.o., OIB 98943319098, Vodička 9, 10000 Zagreb</item>
    </izvorni_sadrzaj>
    <derivirana_varijabla naziv="DomainObject.Predmet.ProtuStrankaListFormatedWithAdressOIB_1">
      <item>Stečajna masa iza ODRŽAVANJE-ZAGREB d.o.o., OIB 98943319098, Vodička 9, 10000 Zagreb</item>
    </derivirana_varijabla>
  </DomainObject.Predmet.ProtuStrankaListFormatedWithAdressOIB>
  <DomainObject.Predmet.ProtuStrankaListNazivFormated>
    <izvorni_sadrzaj>
      <item>Stečajna masa iza ODRŽAVANJE-ZAGREB d.o.o.</item>
    </izvorni_sadrzaj>
    <derivirana_varijabla naziv="DomainObject.Predmet.ProtuStrankaListNazivFormated_1">
      <item>Stečajna masa iza ODRŽAVANJE-ZAGREB d.o.o.</item>
    </derivirana_varijabla>
  </DomainObject.Predmet.ProtuStrankaListNazivFormated>
  <DomainObject.Predmet.ProtuStrankaListNazivFormatedOIB>
    <izvorni_sadrzaj>
      <item>Stečajna masa iza ODRŽAVANJE-ZAGREB d.o.o., OIB 98943319098</item>
    </izvorni_sadrzaj>
    <derivirana_varijabla naziv="DomainObject.Predmet.ProtuStrankaListNazivFormatedOIB_1">
      <item>Stečajna masa iza ODRŽAVANJE-ZAGREB d.o.o., OIB 98943319098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ODRŽAVANJE-ZAGREB d.o.o.</izvorni_sadrzaj>
    <derivirana_varijabla naziv="DomainObject.Predmet.ProtustrankaIDrugi_1">Stečajna masa iza ODRŽAVANJE-ZAGREB d.o.o.</derivirana_varijabla>
  </DomainObject.Predmet.ProtustrankaIDrugi>
  <DomainObject.Predmet.StrankaIDrugiAdressOIB>
    <izvorni_sadrzaj>FINA Regionalni centar Zagreb, OIB 85821130368, Trg svibanjskih žrtava 1995.1., 10000 Zagreb</izvorni_sadrzaj>
    <derivirana_varijabla naziv="DomainObject.Predmet.StrankaIDrugiAdressOIB_1">FINA Regionalni centar Zagreb, OIB 85821130368, Trg svibanjskih žrtava 1995.1., 10000 Zagreb</derivirana_varijabla>
  </DomainObject.Predmet.StrankaIDrugiAdressOIB>
  <DomainObject.Predmet.ProtustrankaIDrugiAdressOIB>
    <izvorni_sadrzaj>Stečajna masa iza ODRŽAVANJE-ZAGREB d.o.o., OIB 98943319098, Vodička 9, 10000 Zagreb</izvorni_sadrzaj>
    <derivirana_varijabla naziv="DomainObject.Predmet.ProtustrankaIDrugiAdressOIB_1">Stečajna masa iza ODRŽAVANJE-ZAGREB d.o.o., OIB 98943319098, Vodička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ODRŽAVANJE-ZAGREB d.o.o.</item>
    </izvorni_sadrzaj>
    <derivirana_varijabla naziv="DomainObject.Predmet.SudioniciListNaziv_1">
      <item>FINA Regionalni centar Zagreb</item>
      <item>Stečajna masa iza ODRŽAVANJE-ZAGREB d.o.o.</item>
    </derivirana_varijabla>
  </DomainObject.Predmet.SudioniciListNaziv>
  <DomainObject.Predmet.SudioniciListAdressOIB>
    <izvorni_sadrzaj>
      <item>FINA Regionalni centar Zagreb, OIB 85821130368, Trg svibanjskih žrtava 1995.1.,10000 Zagreb</item>
      <item>Stečajna masa iza ODRŽAVANJE-ZAGREB d.o.o., OIB 98943319098, Vodička 9,10000 Zagreb</item>
    </izvorni_sadrzaj>
    <derivirana_varijabla naziv="DomainObject.Predmet.SudioniciListAdressOIB_1">
      <item>FINA Regionalni centar Zagreb, OIB 85821130368, Trg svibanjskih žrtava 1995.1.,10000 Zagreb</item>
      <item>Stečajna masa iza ODRŽAVANJE-ZAGREB d.o.o., OIB 98943319098, Vodička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98943319098</item>
    </izvorni_sadrzaj>
    <derivirana_varijabla naziv="DomainObject.Predmet.SudioniciListNazivOIB_1">
      <item>, OIB 85821130368</item>
      <item>, OIB 98943319098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E71E7-D8DE-4262-B2C6-259D7EFDD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3315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2018-10-15T05:49:00Z</dcterms:created>
  <dc:creator>galica</dc:creator>
  <cp:lastModifiedBy>Matea Bizjak</cp:lastModifiedBy>
  <cp:lastPrinted>2018-10-15T05:49:00Z</cp:lastPrinted>
  <dcterms:modified xmlns:xsi="http://www.w3.org/2001/XMLSchema-instance" xsi:type="dcterms:W3CDTF">2018-10-15T05:49:00Z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(St-2143-18-nastavak-ispitno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