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4c17" w14:paraId="e3c4c17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6A1A9F">
        <w:t>1957</w:t>
      </w:r>
      <w:r w:rsidR="002B125B">
        <w:t>/</w:t>
      </w:r>
      <w:r w:rsidR="00D259A4">
        <w:t>16-</w:t>
      </w:r>
      <w:r w:rsidR="006A1A9F">
        <w:t>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833019">
        <w:tab/>
        <w:t>JUKIĆ USLUGE j.d.o.o.</w:t>
      </w:r>
      <w:r w:rsidR="00AC417D" w:rsidRPr="00AC417D">
        <w:t xml:space="preserve">, </w:t>
      </w:r>
      <w:r w:rsidR="00BE6550">
        <w:t>Đakovo, Andrije Hebranga 59</w:t>
      </w:r>
      <w:r w:rsidR="00AC417D" w:rsidRPr="00AC417D">
        <w:t xml:space="preserve">, MBS: </w:t>
      </w:r>
      <w:r w:rsidR="00BE6550">
        <w:t>030125688</w:t>
      </w:r>
      <w:r w:rsidR="00AC417D" w:rsidRPr="00AC417D">
        <w:t xml:space="preserve">, OIB: </w:t>
      </w:r>
      <w:r w:rsidR="00BE6550">
        <w:t>96148502570</w:t>
      </w:r>
      <w:r w:rsidR="003A0E47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BE6550">
        <w:t>27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0E2913">
        <w:t>. g.,</w:t>
      </w:r>
    </w:p>
    <w:p w:rsidRDefault="00AC417D" w:rsidP="00AC417D" w:rsidR="00094230">
      <w:pPr>
        <w:tabs>
          <w:tab w:pos="7365" w:val="left"/>
        </w:tabs>
        <w:jc w:val="both"/>
      </w:pPr>
      <w:r>
        <w:tab/>
      </w: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17AFB">
        <w:t>JUKIĆ USLUGE j.d.o.o.</w:t>
      </w:r>
      <w:r w:rsidR="00917AFB" w:rsidRPr="00AC417D">
        <w:t xml:space="preserve">, </w:t>
      </w:r>
      <w:r w:rsidR="00917AFB">
        <w:t>Đakovo, Andrije Hebranga 59</w:t>
      </w:r>
      <w:r w:rsidR="00917AFB" w:rsidRPr="00AC417D">
        <w:t xml:space="preserve">, MBS: </w:t>
      </w:r>
      <w:r w:rsidR="00917AFB">
        <w:t>030125688</w:t>
      </w:r>
      <w:r w:rsidR="00917AFB" w:rsidRPr="00AC417D">
        <w:t xml:space="preserve">, OIB: </w:t>
      </w:r>
      <w:r w:rsidR="00917AFB">
        <w:t>96148502570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17AFB">
        <w:t>Mladen Beljo</w:t>
      </w:r>
      <w:r w:rsidR="009F0717">
        <w:t>,</w:t>
      </w:r>
      <w:r w:rsidR="009F0717" w:rsidRPr="00F245F9">
        <w:t xml:space="preserve"> </w:t>
      </w:r>
      <w:r w:rsidR="00917AFB">
        <w:t>Vinkovci, Antuna Mihanovića 1</w:t>
      </w:r>
      <w:r w:rsidR="009F0717">
        <w:t xml:space="preserve">, OIB: </w:t>
      </w:r>
      <w:r w:rsidR="00917AFB" w:rsidRPr="00B03FBD">
        <w:t>76591147167</w:t>
      </w:r>
      <w:r w:rsidR="0009206B">
        <w:t>.</w:t>
      </w:r>
    </w:p>
    <w:p w:rsidRDefault="00A26E0B" w:rsidP="003742E1" w:rsidR="004B741D">
      <w:pPr>
        <w:pStyle w:val="Tijeloteksta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917AFB">
        <w:t>17</w:t>
      </w:r>
      <w:r w:rsidR="00FF2438">
        <w:t xml:space="preserve">. </w:t>
      </w:r>
      <w:r w:rsidR="00917AFB">
        <w:t>lipnj</w:t>
      </w:r>
      <w:r w:rsidR="00AC417D">
        <w:t>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917AFB">
        <w:t>JUKIĆ USLUGE j.d.o.o.</w:t>
      </w:r>
      <w:r w:rsidR="00917AFB" w:rsidRPr="00AC417D">
        <w:t xml:space="preserve">, </w:t>
      </w:r>
      <w:r w:rsidR="00917AFB">
        <w:t>Đakovo, Andrije Hebranga 59</w:t>
      </w:r>
      <w:r w:rsidR="00917AFB" w:rsidRPr="00AC417D">
        <w:t xml:space="preserve">, MBS: </w:t>
      </w:r>
      <w:r w:rsidR="00917AFB">
        <w:t>030125688</w:t>
      </w:r>
      <w:r w:rsidR="00917AFB" w:rsidRPr="00AC417D">
        <w:t xml:space="preserve">, OIB: </w:t>
      </w:r>
      <w:r w:rsidR="00917AFB">
        <w:t>96148502570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3A0E47" w:rsidP="005A7923" w:rsidR="003A0E47">
      <w:pPr>
        <w:pStyle w:val="Tijeloteksta"/>
      </w:pPr>
    </w:p>
    <w:p w:rsidRDefault="00AC417D" w:rsidP="003A0E47" w:rsidR="00AC417D">
      <w:pPr>
        <w:jc w:val="right"/>
      </w:pPr>
    </w:p>
    <w:p w:rsidRDefault="00AC417D" w:rsidP="003A0E47" w:rsidR="00AC417D">
      <w:pPr>
        <w:jc w:val="right"/>
      </w:pPr>
    </w:p>
    <w:p w:rsidRDefault="00AC417D" w:rsidP="003A0E47" w:rsidR="00AC417D">
      <w:pPr>
        <w:jc w:val="right"/>
      </w:pPr>
    </w:p>
    <w:p w:rsidRDefault="00AC417D" w:rsidP="003A0E47" w:rsidR="003A0E47">
      <w:pPr>
        <w:jc w:val="right"/>
      </w:pPr>
      <w:r>
        <w:t>6 St-</w:t>
      </w:r>
      <w:r w:rsidR="006A1A9F">
        <w:t>1957</w:t>
      </w:r>
      <w:r w:rsidR="003A0E47">
        <w:t>/16-</w:t>
      </w:r>
      <w:r w:rsidR="006A1A9F">
        <w:t>8</w:t>
      </w:r>
    </w:p>
    <w:p w:rsidRDefault="003A0E47" w:rsidP="005A7923" w:rsidR="003A0E47">
      <w:pPr>
        <w:pStyle w:val="Tijeloteksta"/>
      </w:pPr>
    </w:p>
    <w:p w:rsidRDefault="00EF5439" w:rsidP="003A0E47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9F0717">
        <w:t>1</w:t>
      </w:r>
      <w:r w:rsidR="009F5A8F">
        <w:t xml:space="preserve">. </w:t>
      </w:r>
      <w:r w:rsidR="00917AFB">
        <w:t>rujn</w:t>
      </w:r>
      <w:r w:rsidR="008D62D6">
        <w:t>a</w:t>
      </w:r>
      <w:r w:rsidR="00841C42">
        <w:t xml:space="preserve"> </w:t>
      </w:r>
      <w:r w:rsidR="009F5A8F">
        <w:t>201</w:t>
      </w:r>
      <w:r w:rsidR="00AC417D">
        <w:t>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  <w:r w:rsidR="003A0E47">
        <w:t>o</w:t>
      </w:r>
      <w:r w:rsidR="00316834">
        <w:t xml:space="preserve">d </w:t>
      </w:r>
      <w:r w:rsidR="00917AFB">
        <w:t>518</w:t>
      </w:r>
      <w:r w:rsidR="00841C42">
        <w:t xml:space="preserve"> </w:t>
      </w:r>
      <w:r w:rsidR="00316834">
        <w:t xml:space="preserve">dana u ukupnom iznosu od </w:t>
      </w:r>
      <w:r w:rsidR="00917AFB">
        <w:t>8.881,97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917AFB">
        <w:t>2</w:t>
      </w:r>
      <w:r w:rsidR="00316834">
        <w:t xml:space="preserve"> </w:t>
      </w:r>
      <w:r w:rsidR="003A0E47">
        <w:t>zaposlen</w:t>
      </w:r>
      <w:r w:rsidR="00917AFB">
        <w:t>ih.</w:t>
      </w:r>
    </w:p>
    <w:p w:rsidRDefault="009F5A8F" w:rsidP="00DD6DE4" w:rsidR="009F5A8F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917AFB">
        <w:t>Mladen Beljo iz Vinkovaca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A1A9F">
        <w:t>27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Tijeloteksta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6A1A9F">
        <w:t>17</w:t>
      </w:r>
      <w:r w:rsidR="00841C42">
        <w:t>.</w:t>
      </w:r>
      <w:r w:rsidR="006A1A9F">
        <w:t>6</w:t>
      </w:r>
      <w:r w:rsidR="00841C42">
        <w:t>.2016.g.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6A1A9F">
        <w:t>27</w:t>
      </w:r>
      <w:r w:rsidR="00D5673C">
        <w:t>/</w:t>
      </w:r>
      <w:r w:rsidR="009F0717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4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158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B125B"/>
    <w:rsid w:val="002C527F"/>
    <w:rsid w:val="002C55AB"/>
    <w:rsid w:val="002C570F"/>
    <w:rsid w:val="002D0394"/>
    <w:rsid w:val="002D5985"/>
    <w:rsid w:val="00313F98"/>
    <w:rsid w:val="00316834"/>
    <w:rsid w:val="00316E40"/>
    <w:rsid w:val="00325AD3"/>
    <w:rsid w:val="00327B99"/>
    <w:rsid w:val="00347D31"/>
    <w:rsid w:val="00366021"/>
    <w:rsid w:val="00367C2E"/>
    <w:rsid w:val="003742E1"/>
    <w:rsid w:val="00386AD3"/>
    <w:rsid w:val="003A0E47"/>
    <w:rsid w:val="003C0484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3326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1A9F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33019"/>
    <w:rsid w:val="00841C42"/>
    <w:rsid w:val="00845777"/>
    <w:rsid w:val="00850A85"/>
    <w:rsid w:val="008737C5"/>
    <w:rsid w:val="00891BF4"/>
    <w:rsid w:val="00896E74"/>
    <w:rsid w:val="008D2BD8"/>
    <w:rsid w:val="008D62D6"/>
    <w:rsid w:val="009001D6"/>
    <w:rsid w:val="00906032"/>
    <w:rsid w:val="00917AFB"/>
    <w:rsid w:val="009200D8"/>
    <w:rsid w:val="00926DED"/>
    <w:rsid w:val="00935547"/>
    <w:rsid w:val="00965A37"/>
    <w:rsid w:val="00994095"/>
    <w:rsid w:val="009B0969"/>
    <w:rsid w:val="009C13EB"/>
    <w:rsid w:val="009E586F"/>
    <w:rsid w:val="009F0717"/>
    <w:rsid w:val="009F5A8F"/>
    <w:rsid w:val="009F6A0F"/>
    <w:rsid w:val="00A025E8"/>
    <w:rsid w:val="00A07AC6"/>
    <w:rsid w:val="00A15670"/>
    <w:rsid w:val="00A26E0B"/>
    <w:rsid w:val="00A402F9"/>
    <w:rsid w:val="00A41215"/>
    <w:rsid w:val="00A70765"/>
    <w:rsid w:val="00A75ED2"/>
    <w:rsid w:val="00A7617B"/>
    <w:rsid w:val="00A84A88"/>
    <w:rsid w:val="00A87884"/>
    <w:rsid w:val="00AB56F9"/>
    <w:rsid w:val="00AC417D"/>
    <w:rsid w:val="00AC544E"/>
    <w:rsid w:val="00AC59C5"/>
    <w:rsid w:val="00B00E84"/>
    <w:rsid w:val="00B32D98"/>
    <w:rsid w:val="00BC33DE"/>
    <w:rsid w:val="00BE6550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2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2B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2B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2B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2B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D2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B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B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B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B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St-1957/2016-8</izvorni_sadrzaj>
    <derivirana_varijabla naziv="DomainObject.Oznaka_1">St-1957/2016-8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USLUGE j.d.o.o. za trgovinu i ugostiteljstvo</izvorni_sadrzaj>
    <derivirana_varijabla naziv="DomainObject.Predmet.ProtustrankaFormated_1">  JUKIĆ USLUGE j.d.o.o. za trgovinu i ugostiteljstvo</derivirana_varijabla>
  </DomainObject.Predmet.ProtustrankaFormated>
  <DomainObject.Predmet.ProtustrankaFormatedOIB>
    <izvorni_sadrzaj>  JUKIĆ USLUGE j.d.o.o. za trgovinu i ugostiteljstvo, OIB 96148502570</izvorni_sadrzaj>
    <derivirana_varijabla naziv="DomainObject.Predmet.ProtustrankaFormatedOIB_1">  JUKIĆ USLUGE j.d.o.o. za trgovinu i ugostiteljstvo, OIB 96148502570</derivirana_varijabla>
  </DomainObject.Predmet.ProtustrankaFormatedOIB>
  <DomainObject.Predmet.ProtustrankaFormatedWithAdress>
    <izvorni_sadrzaj> JUKIĆ USLUGE j.d.o.o. za trgovinu i ugostiteljstvo, Andrije Hebranga 59, 31400 Đakovo</izvorni_sadrzaj>
    <derivirana_varijabla naziv="DomainObject.Predmet.ProtustrankaFormatedWithAdress_1"> JUKIĆ USLUGE j.d.o.o. za trgovinu i ugostiteljstvo, Andrije Hebranga 59, 31400 Đakovo</derivirana_varijabla>
  </DomainObject.Predmet.ProtustrankaFormatedWithAdress>
  <DomainObject.Predmet.ProtustrankaFormatedWithAdressOIB>
    <izvorni_sadrzaj> JUKIĆ USLUGE j.d.o.o. za trgovinu i ugostiteljstvo, OIB 96148502570, Andrije Hebranga 59, 31400 Đakovo</izvorni_sadrzaj>
    <derivirana_varijabla naziv="DomainObject.Predmet.ProtustrankaFormatedWithAdressOIB_1"> JUKIĆ USLUGE j.d.o.o. za trgovinu i ugostiteljstvo, OIB 96148502570, Andrije Hebranga 59, 31400 Đakovo</derivirana_varijabla>
  </DomainObject.Predmet.ProtustrankaFormatedWithAdressOIB>
  <DomainObject.Predmet.ProtustrankaWithAdress>
    <izvorni_sadrzaj>JUKIĆ USLUGE j.d.o.o. za trgovinu i ugostiteljstvo Andrije Hebranga 59, 31400 Đakovo</izvorni_sadrzaj>
    <derivirana_varijabla naziv="DomainObject.Predmet.ProtustrankaWithAdress_1">JUKIĆ USLUGE j.d.o.o. za trgovinu i ugostiteljstvo Andrije Hebranga 59, 31400 Đakovo</derivirana_varijabla>
  </DomainObject.Predmet.ProtustrankaWithAdress>
  <DomainObject.Predmet.ProtustrankaWithAdressOIB>
    <izvorni_sadrzaj>JUKIĆ USLUGE j.d.o.o. za trgovinu i ugostiteljstvo, OIB 96148502570, Andrije Hebranga 59, 31400 Đakovo</izvorni_sadrzaj>
    <derivirana_varijabla naziv="DomainObject.Predmet.ProtustrankaWithAdressOIB_1">JUKIĆ USLUGE j.d.o.o. za trgovinu i ugostiteljstvo, OIB 96148502570, Andrije Hebranga 59, 31400 Đakovo</derivirana_varijabla>
  </DomainObject.Predmet.ProtustrankaWithAdressOIB>
  <DomainObject.Predmet.ProtustrankaNazivFormated>
    <izvorni_sadrzaj>JUKIĆ USLUGE j.d.o.o. za trgovinu i ugostiteljstvo</izvorni_sadrzaj>
    <derivirana_varijabla naziv="DomainObject.Predmet.ProtustrankaNazivFormated_1">JUKIĆ USLUGE j.d.o.o. za trgovinu i ugostiteljstvo</derivirana_varijabla>
  </DomainObject.Predmet.ProtustrankaNazivFormated>
  <DomainObject.Predmet.ProtustrankaNazivFormatedOIB>
    <izvorni_sadrzaj>JUKIĆ USLUGE j.d.o.o. za trgovinu i ugostiteljstvo, OIB 96148502570</izvorni_sadrzaj>
    <derivirana_varijabla naziv="DomainObject.Predmet.ProtustrankaNazivFormatedOIB_1">JUKIĆ USLUGE j.d.o.o. za trgovinu i ugostiteljstvo, OIB 96148502570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JUKIĆ USLUGE j.d.o.o. za trgovinu i ugostiteljstvo</item>
    </izvorni_sadrzaj>
    <derivirana_varijabla naziv="DomainObject.Predmet.ProtuStrankaListFormated_1">
      <item>JUKIĆ USLUGE j.d.o.o. za trgovinu i ugostiteljstvo</item>
    </derivirana_varijabla>
  </DomainObject.Predmet.ProtuStrankaListFormated>
  <DomainObject.Predmet.ProtuStrankaListFormatedOIB>
    <izvorni_sadrzaj>
      <item>JUKIĆ USLUGE j.d.o.o. za trgovinu i ugostiteljstvo, OIB 96148502570</item>
    </izvorni_sadrzaj>
    <derivirana_varijabla naziv="DomainObject.Predmet.ProtuStrankaListFormatedOIB_1">
      <item>JUKIĆ USLUGE j.d.o.o. za trgovinu i ugostiteljstvo, OIB 96148502570</item>
    </derivirana_varijabla>
  </DomainObject.Predmet.ProtuStrankaListFormatedOIB>
  <DomainObject.Predmet.ProtuStrankaListFormatedWithAdress>
    <izvorni_sadrzaj>
      <item>JUKIĆ USLUGE j.d.o.o. za trgovinu i ugostiteljstvo, Andrije Hebranga 59, 31400 Đakovo</item>
    </izvorni_sadrzaj>
    <derivirana_varijabla naziv="DomainObject.Predmet.ProtuStrankaListFormatedWithAdress_1">
      <item>JUKIĆ USLUGE j.d.o.o. za trgovinu i ugostiteljstvo, Andrije Hebranga 59, 31400 Đakovo</item>
    </derivirana_varijabla>
  </DomainObject.Predmet.ProtuStrankaListFormatedWithAdress>
  <DomainObject.Predmet.ProtuStrankaListFormatedWithAdressOIB>
    <izvorni_sadrzaj>
      <item>JUKIĆ USLUGE j.d.o.o. za trgovinu i ugostiteljstvo, OIB 96148502570, Andrije Hebranga 59, 31400 Đakovo</item>
    </izvorni_sadrzaj>
    <derivirana_varijabla naziv="DomainObject.Predmet.ProtuStrankaListFormatedWithAdressOIB_1">
      <item>JUKIĆ USLUGE j.d.o.o. za trgovinu i ugostiteljstvo, OIB 96148502570, Andrije Hebranga 59, 31400 Đakovo</item>
    </derivirana_varijabla>
  </DomainObject.Predmet.ProtuStrankaListFormatedWithAdressOIB>
  <DomainObject.Predmet.ProtuStrankaListNazivFormated>
    <izvorni_sadrzaj>
      <item>JUKIĆ USLUGE j.d.o.o. za trgovinu i ugostiteljstvo</item>
    </izvorni_sadrzaj>
    <derivirana_varijabla naziv="DomainObject.Predmet.ProtuStrankaListNazivFormated_1">
      <item>JUKIĆ USLUGE j.d.o.o. za trgovinu i ugostiteljstvo</item>
    </derivirana_varijabla>
  </DomainObject.Predmet.ProtuStrankaListNazivFormated>
  <DomainObject.Predmet.ProtuStrankaListNazivFormatedOIB>
    <izvorni_sadrzaj>
      <item>JUKIĆ USLUGE j.d.o.o. za trgovinu i ugostiteljstvo, OIB 96148502570</item>
    </izvorni_sadrzaj>
    <derivirana_varijabla naziv="DomainObject.Predmet.ProtuStrankaListNazivFormatedOIB_1">
      <item>JUKIĆ USLUGE j.d.o.o. za trgovinu i ugostiteljstvo, OIB 96148502570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St-1957/2016-8</izvorni_sadrzaj>
    <derivirana_varijabla naziv="DomainObject.PoslovniBrojDokumenta_1">St-1957/2016-8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JUKIĆ USLUGE j.d.o.o. za trgovinu i ugostiteljstvo</izvorni_sadrzaj>
    <derivirana_varijabla naziv="DomainObject.Predmet.ProtustrankaIDrugi_1">JUKIĆ USLUGE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JUKIĆ USLUGE j.d.o.o. za trgovinu i ugostiteljstvo, OIB 96148502570, Andrije Hebranga 59, 31400 Đakovo</izvorni_sadrzaj>
    <derivirana_varijabla naziv="DomainObject.Predmet.ProtustrankaIDrugiAdressOIB_1">JUKIĆ USLUGE j.d.o.o. za trgovinu i ugostiteljstvo, OIB 96148502570, Andrije Hebranga 59,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JUKIĆ USLUGE j.d.o.o. za trgovinu i ugostiteljstvo</item>
    </izvorni_sadrzaj>
    <derivirana_varijabla naziv="DomainObject.Predmet.SudioniciListNaziv_1">
      <item>FINA RC OSIJEK</item>
      <item>JUKIĆ USLUGE j.d.o.o. za trgovinu i ugostiteljstvo</item>
    </derivirana_varijabla>
  </DomainObject.Predmet.SudioniciListNaziv>
  <DomainObject.Predmet.SudioniciListAdressOIB>
    <izvorni_sadrzaj>
      <item>FINA RC OSIJEK, OIB 85821130368</item>
      <item>JUKIĆ USLUGE j.d.o.o. za trgovinu i ugostiteljstvo, OIB 96148502570, Andrije Hebranga 59,31400 Đakovo</item>
    </izvorni_sadrzaj>
    <derivirana_varijabla naziv="DomainObject.Predmet.SudioniciListAdressOIB_1">
      <item>FINA RC OSIJEK, OIB 85821130368</item>
      <item>JUKIĆ USLUGE j.d.o.o. za trgovinu i ugostiteljstvo, OIB 96148502570, Andrije Hebranga 59,31400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96148502570</item>
    </izvorni_sadrzaj>
    <derivirana_varijabla naziv="DomainObject.Predmet.SudioniciListNazivOIB_1">
      <item>, OIB 85821130368</item>
      <item>, OIB 96148502570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BD7FB0-1051-46DD-820E-C91708ED92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431</properties:Words>
  <properties:Characters>2432</properties:Characters>
  <properties:Lines>96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2017-03-27T07:04:00Z</dcterms:created>
  <dc:creator>hermanj</dc:creator>
  <cp:lastModifiedBy>Maja Videnović</cp:lastModifiedBy>
  <cp:lastPrinted>2016-05-05T06:46:00Z</cp:lastPrinted>
  <dcterms:modified xmlns:xsi="http://www.w3.org/2001/XMLSchema-instance" xsi:type="dcterms:W3CDTF">2017-03-27T07:24:00Z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St-1957/2016-8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