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7c65" w14:paraId="1fb7c65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B30BE">
        <w:t>912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6B30BE">
        <w:t>GOM GRADNJA j.d.o.o. za usluge, Zagreb, II Kozari put 9/B, MBS: 080986134, OIB: 63702298982</w:t>
      </w:r>
      <w:r>
        <w:t xml:space="preserve">, dana </w:t>
      </w:r>
      <w:r w:rsidR="006539DB">
        <w:t>27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B30BE">
        <w:t>GOM GRADNJA j.d.o.o. za usluge, Zagreb, II Kozari put 9/B, MBS: 080986134, OIB: 63702298982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539DB">
        <w:t>Nikola Bojanić, Osijek, Bračka 179, OIB: 32886956915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B30BE">
        <w:t>GOM GRADNJA j.d.o.o. za usluge, Zagreb, II Kozari put 9/B, MBS: 080986134, OIB: 63702298982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6B30BE">
        <w:rPr>
          <w:bCs/>
        </w:rPr>
        <w:t>25</w:t>
      </w:r>
      <w:r w:rsidR="00977605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6B30BE">
        <w:rPr>
          <w:bCs/>
        </w:rPr>
        <w:t>2790</w:t>
      </w:r>
      <w:r w:rsidRPr="00F877AB">
        <w:rPr>
          <w:bCs/>
        </w:rPr>
        <w:t xml:space="preserve"> od </w:t>
      </w:r>
      <w:r w:rsidR="006B30BE">
        <w:rPr>
          <w:bCs/>
        </w:rPr>
        <w:t>22</w:t>
      </w:r>
      <w:r w:rsidR="00977605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6B30BE">
        <w:t>GOM GRADNJA j.d.o.o. za usluge, Zagreb, II Kozari put 9/B, MBS: 080986134, OIB: 63702298982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6B30BE">
        <w:rPr>
          <w:bCs/>
        </w:rPr>
        <w:t>912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B30BE">
        <w:t>8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B30BE">
        <w:t>912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6539DB">
        <w:t>27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A3FB0">
        <w:t>18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1E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4A49"/>
    <w:rsid w:val="00534964"/>
    <w:rsid w:val="0053545A"/>
    <w:rsid w:val="005437AE"/>
    <w:rsid w:val="00550133"/>
    <w:rsid w:val="00556098"/>
    <w:rsid w:val="0057324F"/>
    <w:rsid w:val="005931E7"/>
    <w:rsid w:val="005A3FB0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39DB"/>
    <w:rsid w:val="00656FF9"/>
    <w:rsid w:val="00666402"/>
    <w:rsid w:val="006704D6"/>
    <w:rsid w:val="006737C1"/>
    <w:rsid w:val="0069656A"/>
    <w:rsid w:val="006A6EBE"/>
    <w:rsid w:val="006B29B9"/>
    <w:rsid w:val="006B30BE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561E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St-912/2017</izvorni_sadrzaj>
    <derivirana_varijabla naziv="DomainObject.Predmet.OznakaBroj_1">St-912/2017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GOM GRADNJA jednostavno društvo s ograničenom odgovornošću za usluge</izvorni_sadrzaj>
    <derivirana_varijabla naziv="DomainObject.Predmet.ProtustrankaFormated_1">  GOM GRADNJA jednostavno društvo s ograničenom odgovornošću za usluge</derivirana_varijabla>
  </DomainObject.Predmet.ProtustrankaFormated>
  <DomainObject.Predmet.ProtustrankaFormatedOIB>
    <izvorni_sadrzaj>  GOM GRADNJA jednostavno društvo s ograničenom odgovornošću za usluge, OIB 63702298982</izvorni_sadrzaj>
    <derivirana_varijabla naziv="DomainObject.Predmet.ProtustrankaFormatedOIB_1">  GOM GRADNJA jednostavno društvo s ograničenom odgovornošću za usluge, OIB 63702298982</derivirana_varijabla>
  </DomainObject.Predmet.ProtustrankaFormatedOIB>
  <DomainObject.Predmet.ProtustrankaFormatedWithAdress>
    <izvorni_sadrzaj> GOM GRADNJA jednostavno društvo s ograničenom odgovornošću za usluge, II Kozari put 9B, 10000 Zagreb</izvorni_sadrzaj>
    <derivirana_varijabla naziv="DomainObject.Predmet.ProtustrankaFormatedWithAdress_1"> GOM GRADNJA jednostavno društvo s ograničenom odgovornošću za usluge, II Kozari put 9B, 10000 Zagreb</derivirana_varijabla>
  </DomainObject.Predmet.ProtustrankaFormatedWithAdress>
  <DomainObject.Predmet.ProtustrankaFormatedWithAdressOIB>
    <izvorni_sadrzaj> GOM GRADNJA jednostavno društvo s ograničenom odgovornošću za usluge, OIB 63702298982, II Kozari put 9B, 10000 Zagreb</izvorni_sadrzaj>
    <derivirana_varijabla naziv="DomainObject.Predmet.ProtustrankaFormatedWithAdressOIB_1"> GOM GRADNJA jednostavno društvo s ograničenom odgovornošću za usluge, OIB 63702298982, II Kozari put 9B, 10000 Zagreb</derivirana_varijabla>
  </DomainObject.Predmet.ProtustrankaFormatedWithAdressOIB>
  <DomainObject.Predmet.ProtustrankaWithAdress>
    <izvorni_sadrzaj>GOM GRADNJA jednostavno društvo s ograničenom odgovornošću za usluge II Kozari put 9B, 10000 Zagreb</izvorni_sadrzaj>
    <derivirana_varijabla naziv="DomainObject.Predmet.ProtustrankaWithAdress_1">GOM GRADNJA jednostavno društvo s ograničenom odgovornošću za usluge II Kozari put 9B, 10000 Zagreb</derivirana_varijabla>
  </DomainObject.Predmet.ProtustrankaWithAdress>
  <DomainObject.Predmet.ProtustrankaWithAdressOIB>
    <izvorni_sadrzaj>GOM GRADNJA jednostavno društvo s ograničenom odgovornošću za usluge, OIB 63702298982, II Kozari put 9B, 10000 Zagreb</izvorni_sadrzaj>
    <derivirana_varijabla naziv="DomainObject.Predmet.ProtustrankaWithAdressOIB_1">GOM GRADNJA jednostavno društvo s ograničenom odgovornošću za usluge, OIB 63702298982, II Kozari put 9B, 10000 Zagreb</derivirana_varijabla>
  </DomainObject.Predmet.ProtustrankaWithAdressOIB>
  <DomainObject.Predmet.ProtustrankaNazivFormated>
    <izvorni_sadrzaj>GOM GRADNJA jednostavno društvo s ograničenom odgovornošću za usluge</izvorni_sadrzaj>
    <derivirana_varijabla naziv="DomainObject.Predmet.ProtustrankaNazivFormated_1">GOM GRADNJA jednostavno društvo s ograničenom odgovornošću za usluge</derivirana_varijabla>
  </DomainObject.Predmet.ProtustrankaNazivFormated>
  <DomainObject.Predmet.ProtustrankaNazivFormatedOIB>
    <izvorni_sadrzaj>GOM GRADNJA jednostavno društvo s ograničenom odgovornošću za usluge, OIB 63702298982</izvorni_sadrzaj>
    <derivirana_varijabla naziv="DomainObject.Predmet.ProtustrankaNazivFormatedOIB_1">GOM GRADNJA jednostavno društvo s ograničenom odgovornošću za usluge, OIB 63702298982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 GRADNJA jednostavno društvo s ograničenom odgovornošću za usluge</item>
    </izvorni_sadrzaj>
    <derivirana_varijabla naziv="DomainObject.Predmet.ProtuStrankaListFormated_1">
      <item>GOM GRADNJA jednostavno društvo s ograničenom odgovornošću za usluge</item>
    </derivirana_varijabla>
  </DomainObject.Predmet.ProtuStrankaListFormated>
  <DomainObject.Predmet.ProtuStrankaListFormatedOIB>
    <izvorni_sadrzaj>
      <item>GOM GRADNJA jednostavno društvo s ograničenom odgovornošću za usluge, OIB 63702298982</item>
    </izvorni_sadrzaj>
    <derivirana_varijabla naziv="DomainObject.Predmet.ProtuStrankaListFormatedOIB_1">
      <item>GOM GRADNJA jednostavno društvo s ograničenom odgovornošću za usluge, OIB 63702298982</item>
    </derivirana_varijabla>
  </DomainObject.Predmet.ProtuStrankaListFormatedOIB>
  <DomainObject.Predmet.ProtuStrankaListFormatedWithAdress>
    <izvorni_sadrzaj>
      <item>GOM GRADNJA jednostavno društvo s ograničenom odgovornošću za usluge, II Kozari put 9B, 10000 Zagreb</item>
    </izvorni_sadrzaj>
    <derivirana_varijabla naziv="DomainObject.Predmet.ProtuStrankaListFormatedWithAdress_1">
      <item>GOM GRADNJA jednostavno društvo s ograničenom odgovornošću za usluge, II Kozari put 9B, 10000 Zagreb</item>
    </derivirana_varijabla>
  </DomainObject.Predmet.ProtuStrankaListFormatedWithAdress>
  <DomainObject.Predmet.ProtuStrankaListFormatedWithAdressOIB>
    <izvorni_sadrzaj>
      <item>GOM GRADNJA jednostavno društvo s ograničenom odgovornošću za usluge, OIB 63702298982, II Kozari put 9B, 10000 Zagreb</item>
    </izvorni_sadrzaj>
    <derivirana_varijabla naziv="DomainObject.Predmet.ProtuStrankaListFormatedWithAdressOIB_1">
      <item>GOM GRADNJA jednostavno društvo s ograničenom odgovornošću za usluge, OIB 63702298982, II Kozari put 9B, 10000 Zagreb</item>
    </derivirana_varijabla>
  </DomainObject.Predmet.ProtuStrankaListFormatedWithAdressOIB>
  <DomainObject.Predmet.ProtuStrankaListNazivFormated>
    <izvorni_sadrzaj>
      <item>GOM GRADNJA jednostavno društvo s ograničenom odgovornošću za usluge</item>
    </izvorni_sadrzaj>
    <derivirana_varijabla naziv="DomainObject.Predmet.ProtuStrankaListNazivFormated_1">
      <item>GOM GRADNJA jednostavno društvo s ograničenom odgovornošću za usluge</item>
    </derivirana_varijabla>
  </DomainObject.Predmet.ProtuStrankaListNazivFormated>
  <DomainObject.Predmet.ProtuStrankaListNazivFormatedOIB>
    <izvorni_sadrzaj>
      <item>GOM GRADNJA jednostavno društvo s ograničenom odgovornošću za usluge, OIB 63702298982</item>
    </izvorni_sadrzaj>
    <derivirana_varijabla naziv="DomainObject.Predmet.ProtuStrankaListNazivFormatedOIB_1">
      <item>GOM GRADNJA jednostavno društvo s ograničenom odgovornošću za usluge, OIB 63702298982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 GRADNJA jednostavno društvo s ograničenom odgovornošću za usluge</izvorni_sadrzaj>
    <derivirana_varijabla naziv="DomainObject.Predmet.ProtustrankaIDrugi_1">GOM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GOM GRADNJA jednostavno društvo s ograničenom odgovornošću za usluge, OIB 63702298982, II Kozari put 9B, 10000 Zagreb</izvorni_sadrzaj>
    <derivirana_varijabla naziv="DomainObject.Predmet.ProtustrankaIDrugiAdressOIB_1">GOM GRADNJA jednostavno društvo s ograničenom odgovornošću za usluge, OIB 63702298982, II Kozari put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GOM GRADNJA jednostavno društvo s ograničenom odgovornošću za usluge</item>
    </izvorni_sadrzaj>
    <derivirana_varijabla naziv="DomainObject.Predmet.SudioniciListNaziv_1">
      <item>FINA Regionalni centar Zagreb</item>
      <item>GOM GRADNJA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GOM GRADNJA jednostavno društvo s ograničenom odgovornošću za usluge, OIB 63702298982, II Kozari put 9B,10000 Zagreb</item>
    </izvorni_sadrzaj>
    <derivirana_varijabla naziv="DomainObject.Predmet.SudioniciListAdressOIB_1">
      <item>FINA Regionalni centar Zagreb, OIB 85821130368, Trg svibanjskih žrtava 1995. br. 1,10000 Zagreb</item>
      <item>GOM GRADNJA jednostavno društvo s ograničenom odgovornošću za usluge, OIB 63702298982, II Kozari put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63702298982</item>
    </izvorni_sadrzaj>
    <derivirana_varijabla naziv="DomainObject.Predmet.SudioniciListNazivOIB_1">
      <item>, OIB 85821130368</item>
      <item>, OIB 63702298982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2D75E-BCF9-4FB3-BBEB-AB8D658C5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3089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2017-11-27T10:58:00Z</dcterms:created>
  <dc:creator>Korisnik</dc:creator>
  <cp:lastModifiedBy>Žana Bem</cp:lastModifiedBy>
  <cp:lastPrinted>2017-10-13T06:13:00Z</cp:lastPrinted>
  <dcterms:modified xmlns:xsi="http://www.w3.org/2001/XMLSchema-instance" xsi:type="dcterms:W3CDTF">2017-11-27T11:00:00Z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