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bae8" w14:paraId="53dbae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2501">
        <w:t>2227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D42501">
        <w:t>GAMALIJA – Udruga za promociju zdravog življenja i prevenciju bola</w:t>
      </w:r>
      <w:r w:rsidR="006B3B25">
        <w:t xml:space="preserve">. OIB: </w:t>
      </w:r>
      <w:r w:rsidR="00D42501">
        <w:t>08740781866,</w:t>
      </w:r>
      <w:r>
        <w:t xml:space="preserve"> </w:t>
      </w:r>
      <w:r w:rsidR="00D42501">
        <w:t>registarski broj 14003310</w:t>
      </w:r>
      <w:r w:rsidR="002F39A9">
        <w:t>,</w:t>
      </w:r>
      <w:r w:rsidR="00E524D1">
        <w:t xml:space="preserve"> </w:t>
      </w:r>
      <w:r w:rsidR="00616058">
        <w:t xml:space="preserve">Osijek, </w:t>
      </w:r>
      <w:r w:rsidR="00D42501">
        <w:t>Biševska 18,</w:t>
      </w:r>
      <w:r>
        <w:t xml:space="preserve"> temeljem članka 430. Stečajnog zakona („Narodne novine“ 71/15), dana </w:t>
      </w:r>
      <w:r w:rsidR="00D42501">
        <w:t>27</w:t>
      </w:r>
      <w:r w:rsidR="006B3B25">
        <w:t>. rujna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D42501">
        <w:t xml:space="preserve">GAMALIJA – Udruga za promociju zdravog življenja i prevenciju bola. OIB: 08740781866, registarski broj 14003310, Osijek, Biševska 18, </w:t>
      </w:r>
      <w:r w:rsidR="00883980">
        <w:t xml:space="preserve"> </w:t>
      </w:r>
      <w:r w:rsidR="00F66CA4">
        <w:t xml:space="preserve">iznosi </w:t>
      </w:r>
      <w:r w:rsidR="00D42501">
        <w:t>6.598,53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42501">
        <w:t>GAMALIJA – Udruga za promociju zdravog življenja i prevenciju bola. OIB: 08740781866, registarski broj 14003310, Osijek, Biševska 18, predsjednik udruge MARINKO BABAJA</w:t>
      </w:r>
      <w:r w:rsidR="006B3B25">
        <w:t>,</w:t>
      </w:r>
      <w:r w:rsidR="00D42501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D42501">
        <w:t>227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D42501">
        <w:t>27</w:t>
      </w:r>
      <w:r w:rsidR="006B3B25">
        <w:t>. rujna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42501">
        <w:t>25</w:t>
      </w:r>
      <w:r w:rsidR="00E524D1">
        <w:t>/11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060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60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E060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AE0607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250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St-2227/2016</izvorni_sadrzaj>
    <derivirana_varijabla naziv="DomainObject.Predmet.OznakaBroj_1">St-2227/2016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GAMALIJA - UDRUGA ZA PROMOCIJU ZDRAVOG ŽIVLJENJA I PREVENCIJU BOLA</izvorni_sadrzaj>
    <derivirana_varijabla naziv="DomainObject.Predmet.ProtustrankaFormated_1">  GAMALIJA - UDRUGA ZA PROMOCIJU ZDRAVOG ŽIVLJENJA I PREVENCIJU BOLA</derivirana_varijabla>
  </DomainObject.Predmet.ProtustrankaFormated>
  <DomainObject.Predmet.ProtustrankaFormatedOIB>
    <izvorni_sadrzaj>  GAMALIJA - UDRUGA ZA PROMOCIJU ZDRAVOG ŽIVLJENJA I PREVENCIJU BOLA, OIB 08740781866</izvorni_sadrzaj>
    <derivirana_varijabla naziv="DomainObject.Predmet.ProtustrankaFormatedOIB_1">  GAMALIJA - UDRUGA ZA PROMOCIJU ZDRAVOG ŽIVLJENJA I PREVENCIJU BOLA, OIB 08740781866</derivirana_varijabla>
  </DomainObject.Predmet.ProtustrankaFormatedOIB>
  <DomainObject.Predmet.ProtustrankaFormatedWithAdress>
    <izvorni_sadrzaj> GAMALIJA - UDRUGA ZA PROMOCIJU ZDRAVOG ŽIVLJENJA I PREVENCIJU BOLA, Biševska 18, 31000 Osijek</izvorni_sadrzaj>
    <derivirana_varijabla naziv="DomainObject.Predmet.ProtustrankaFormatedWithAdress_1"> GAMALIJA - UDRUGA ZA PROMOCIJU ZDRAVOG ŽIVLJENJA I PREVENCIJU BOLA, Biševska 18, 31000 Osijek</derivirana_varijabla>
  </DomainObject.Predmet.ProtustrankaFormatedWithAdress>
  <DomainObject.Predmet.ProtustrankaFormatedWithAdressOIB>
    <izvorni_sadrzaj> GAMALIJA - UDRUGA ZA PROMOCIJU ZDRAVOG ŽIVLJENJA I PREVENCIJU BOLA, OIB 08740781866, Biševska 18, 31000 Osijek</izvorni_sadrzaj>
    <derivirana_varijabla naziv="DomainObject.Predmet.ProtustrankaFormatedWithAdressOIB_1"> GAMALIJA - UDRUGA ZA PROMOCIJU ZDRAVOG ŽIVLJENJA I PREVENCIJU BOLA, OIB 08740781866, Biševska 18, 31000 Osijek</derivirana_varijabla>
  </DomainObject.Predmet.ProtustrankaFormatedWithAdressOIB>
  <DomainObject.Predmet.ProtustrankaWithAdress>
    <izvorni_sadrzaj>GAMALIJA - UDRUGA ZA PROMOCIJU ZDRAVOG ŽIVLJENJA I PREVENCIJU BOLA Biševska 18, 31000 Osijek</izvorni_sadrzaj>
    <derivirana_varijabla naziv="DomainObject.Predmet.ProtustrankaWithAdress_1">GAMALIJA - UDRUGA ZA PROMOCIJU ZDRAVOG ŽIVLJENJA I PREVENCIJU BOLA Biševska 18, 31000 Osijek</derivirana_varijabla>
  </DomainObject.Predmet.ProtustrankaWithAdress>
  <DomainObject.Predmet.ProtustrankaWithAdressOIB>
    <izvorni_sadrzaj>GAMALIJA - UDRUGA ZA PROMOCIJU ZDRAVOG ŽIVLJENJA I PREVENCIJU BOLA, OIB 08740781866, Biševska 18, 31000 Osijek</izvorni_sadrzaj>
    <derivirana_varijabla naziv="DomainObject.Predmet.ProtustrankaWithAdressOIB_1">GAMALIJA - UDRUGA ZA PROMOCIJU ZDRAVOG ŽIVLJENJA I PREVENCIJU BOLA, OIB 08740781866, Biševska 18, 31000 Osijek</derivirana_varijabla>
  </DomainObject.Predmet.ProtustrankaWithAdressOIB>
  <DomainObject.Predmet.ProtustrankaNazivFormated>
    <izvorni_sadrzaj>GAMALIJA - UDRUGA ZA PROMOCIJU ZDRAVOG ŽIVLJENJA I PREVENCIJU BOLA</izvorni_sadrzaj>
    <derivirana_varijabla naziv="DomainObject.Predmet.ProtustrankaNazivFormated_1">GAMALIJA - UDRUGA ZA PROMOCIJU ZDRAVOG ŽIVLJENJA I PREVENCIJU BOLA</derivirana_varijabla>
  </DomainObject.Predmet.ProtustrankaNazivFormated>
  <DomainObject.Predmet.ProtustrankaNazivFormatedOIB>
    <izvorni_sadrzaj>GAMALIJA - UDRUGA ZA PROMOCIJU ZDRAVOG ŽIVLJENJA I PREVENCIJU BOLA, OIB 08740781866</izvorni_sadrzaj>
    <derivirana_varijabla naziv="DomainObject.Predmet.ProtustrankaNazivFormatedOIB_1">GAMALIJA - UDRUGA ZA PROMOCIJU ZDRAVOG ŽIVLJENJA I PREVENCIJU BOLA, OIB 08740781866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GAMALIJA - UDRUGA ZA PROMOCIJU ZDRAVOG ŽIVLJENJA I PREVENCIJU BOLA</item>
    </izvorni_sadrzaj>
    <derivirana_varijabla naziv="DomainObject.Predmet.ProtuStrankaListFormated_1">
      <item>GAMALIJA - UDRUGA ZA PROMOCIJU ZDRAVOG ŽIVLJENJA I PREVENCIJU BOLA</item>
    </derivirana_varijabla>
  </DomainObject.Predmet.ProtuStrankaListFormated>
  <DomainObject.Predmet.ProtuStrankaListFormatedOIB>
    <izvorni_sadrzaj>
      <item>GAMALIJA - UDRUGA ZA PROMOCIJU ZDRAVOG ŽIVLJENJA I PREVENCIJU BOLA, OIB 08740781866</item>
    </izvorni_sadrzaj>
    <derivirana_varijabla naziv="DomainObject.Predmet.ProtuStrankaListFormatedOIB_1">
      <item>GAMALIJA - UDRUGA ZA PROMOCIJU ZDRAVOG ŽIVLJENJA I PREVENCIJU BOLA, OIB 08740781866</item>
    </derivirana_varijabla>
  </DomainObject.Predmet.ProtuStrankaListFormatedOIB>
  <DomainObject.Predmet.ProtuStrankaListFormatedWithAdress>
    <izvorni_sadrzaj>
      <item>GAMALIJA - UDRUGA ZA PROMOCIJU ZDRAVOG ŽIVLJENJA I PREVENCIJU BOLA, Biševska 18, 31000 Osijek</item>
    </izvorni_sadrzaj>
    <derivirana_varijabla naziv="DomainObject.Predmet.ProtuStrankaListFormatedWithAdress_1">
      <item>GAMALIJA - UDRUGA ZA PROMOCIJU ZDRAVOG ŽIVLJENJA I PREVENCIJU BOLA, Biševska 18, 31000 Osijek</item>
    </derivirana_varijabla>
  </DomainObject.Predmet.ProtuStrankaListFormatedWithAdress>
  <DomainObject.Predmet.ProtuStrankaListFormatedWithAdressOIB>
    <izvorni_sadrzaj>
      <item>GAMALIJA - UDRUGA ZA PROMOCIJU ZDRAVOG ŽIVLJENJA I PREVENCIJU BOLA, OIB 08740781866, Biševska 18, 31000 Osijek</item>
    </izvorni_sadrzaj>
    <derivirana_varijabla naziv="DomainObject.Predmet.ProtuStrankaListFormatedWithAdressOIB_1">
      <item>GAMALIJA - UDRUGA ZA PROMOCIJU ZDRAVOG ŽIVLJENJA I PREVENCIJU BOLA, OIB 08740781866, Biševska 18, 31000 Osijek</item>
    </derivirana_varijabla>
  </DomainObject.Predmet.ProtuStrankaListFormatedWithAdressOIB>
  <DomainObject.Predmet.ProtuStrankaListNazivFormated>
    <izvorni_sadrzaj>
      <item>GAMALIJA - UDRUGA ZA PROMOCIJU ZDRAVOG ŽIVLJENJA I PREVENCIJU BOLA</item>
    </izvorni_sadrzaj>
    <derivirana_varijabla naziv="DomainObject.Predmet.ProtuStrankaListNazivFormated_1">
      <item>GAMALIJA - UDRUGA ZA PROMOCIJU ZDRAVOG ŽIVLJENJA I PREVENCIJU BOLA</item>
    </derivirana_varijabla>
  </DomainObject.Predmet.ProtuStrankaListNazivFormated>
  <DomainObject.Predmet.ProtuStrankaListNazivFormatedOIB>
    <izvorni_sadrzaj>
      <item>GAMALIJA - UDRUGA ZA PROMOCIJU ZDRAVOG ŽIVLJENJA I PREVENCIJU BOLA, OIB 08740781866</item>
    </izvorni_sadrzaj>
    <derivirana_varijabla naziv="DomainObject.Predmet.ProtuStrankaListNazivFormatedOIB_1">
      <item>GAMALIJA - UDRUGA ZA PROMOCIJU ZDRAVOG ŽIVLJENJA I PREVENCIJU BOLA, OIB 08740781866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GAMALIJA - UDRUGA ZA PROMOCIJU ZDRAVOG ŽIVLJENJA I PREVENCIJU BOLA</izvorni_sadrzaj>
    <derivirana_varijabla naziv="DomainObject.Predmet.ProtustrankaIDrugi_1">GAMALIJA - UDRUGA ZA PROMOCIJU ZDRAVOG ŽIVLJENJA I PREVENCIJU BOLA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GAMALIJA - UDRUGA ZA PROMOCIJU ZDRAVOG ŽIVLJENJA I PREVENCIJU BOLA, OIB 08740781866, Biševska 18, 31000 Osijek</izvorni_sadrzaj>
    <derivirana_varijabla naziv="DomainObject.Predmet.ProtustrankaIDrugiAdressOIB_1">GAMALIJA - UDRUGA ZA PROMOCIJU ZDRAVOG ŽIVLJENJA I PREVENCIJU BOLA, OIB 08740781866, Biševska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GAMALIJA - UDRUGA ZA PROMOCIJU ZDRAVOG ŽIVLJENJA I PREVENCIJU BOLA</item>
    </izvorni_sadrzaj>
    <derivirana_varijabla naziv="DomainObject.Predmet.SudioniciListNaziv_1">
      <item>FINA RC OSIJEK</item>
      <item>GAMALIJA - UDRUGA ZA PROMOCIJU ZDRAVOG ŽIVLJENJA I PREVENCIJU BOLA</item>
    </derivirana_varijabla>
  </DomainObject.Predmet.SudioniciListNaziv>
  <DomainObject.Predmet.SudioniciListAdressOIB>
    <izvorni_sadrzaj>
      <item>FINA RC OSIJEK, OIB 85821130368</item>
      <item>GAMALIJA - UDRUGA ZA PROMOCIJU ZDRAVOG ŽIVLJENJA I PREVENCIJU BOLA, OIB 08740781866, Biševska 18,31000 Osijek</item>
    </izvorni_sadrzaj>
    <derivirana_varijabla naziv="DomainObject.Predmet.SudioniciListAdressOIB_1">
      <item>FINA RC OSIJEK, OIB 85821130368</item>
      <item>GAMALIJA - UDRUGA ZA PROMOCIJU ZDRAVOG ŽIVLJENJA I PREVENCIJU BOLA, OIB 08740781866, Biševska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08740781866</item>
    </izvorni_sadrzaj>
    <derivirana_varijabla naziv="DomainObject.Predmet.SudioniciListNazivOIB_1">
      <item>, OIB 85821130368</item>
      <item>, OIB 08740781866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2092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2016-09-27T09:50:00Z</dcterms:created>
  <dc:creator>Snježana Andrijanić</dc:creator>
  <cp:lastModifiedBy>Snježana Andrijanić</cp:lastModifiedBy>
  <cp:lastPrinted>2016-09-27T09:49:00Z</cp:lastPrinted>
  <dcterms:modified xmlns:xsi="http://www.w3.org/2001/XMLSchema-instance" xsi:type="dcterms:W3CDTF">2016-09-27T09:52:00Z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