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60a7" w14:paraId="caf60a7" w:rsidRDefault="0069052B" w:rsidP="0069052B" w:rsidR="0069052B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671</w:t>
      </w:r>
      <w:r>
        <w:rPr>
          <w:szCs w:val="24"/>
        </w:rPr>
        <w:t>/2015-6</w:t>
      </w:r>
    </w:p>
    <w:p w:rsidRDefault="0069052B" w:rsidP="0069052B" w:rsidR="0069052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9052B" w:rsidP="0069052B" w:rsidR="0069052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9052B" w:rsidP="0069052B" w:rsidR="0069052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9052B" w:rsidP="0069052B" w:rsidR="0069052B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ANDREJA d.o.o., OIB: 98949722894 sa sjedištem u DONJI KONCOVČAK 85, DONJI KONCOVČAK</w:t>
      </w:r>
      <w:r>
        <w:t>, dana 02. veljače 2016. godine</w:t>
      </w:r>
    </w:p>
    <w:p w:rsidRDefault="0069052B" w:rsidP="0069052B" w:rsidR="0069052B">
      <w:pPr>
        <w:jc w:val="both"/>
      </w:pPr>
    </w:p>
    <w:p w:rsidRDefault="0069052B" w:rsidP="0069052B" w:rsidR="0069052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ANDREJA d.o.o., OIB: 98949722894 sa sjedištem u DONJI KONCOVČAK 85, DONJI KONCOVČAK</w:t>
      </w:r>
      <w:r>
        <w:rPr>
          <w:szCs w:val="24"/>
        </w:rPr>
        <w:t>, s danom 02. veljače 2016. u 14,00 sati.</w:t>
      </w:r>
    </w:p>
    <w:p w:rsidRDefault="0069052B" w:rsidP="0069052B" w:rsidR="0069052B">
      <w:pPr>
        <w:jc w:val="both"/>
        <w:rPr>
          <w:szCs w:val="24"/>
        </w:rPr>
      </w:pPr>
    </w:p>
    <w:p w:rsidRDefault="0069052B" w:rsidP="0069052B" w:rsidR="0069052B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ANDREJA d.o.o., OIB: 98949722894 sa sjedištem u DONJI KONCOVČAK 85, DONJI KONCOVČAK.</w:t>
      </w:r>
    </w:p>
    <w:p w:rsidRDefault="0069052B" w:rsidP="0069052B" w:rsidR="0069052B">
      <w:pPr>
        <w:jc w:val="both"/>
      </w:pPr>
    </w:p>
    <w:p w:rsidRDefault="0069052B" w:rsidP="0069052B" w:rsidR="0069052B">
      <w:pPr>
        <w:jc w:val="both"/>
      </w:pPr>
      <w:r>
        <w:tab/>
        <w:t xml:space="preserve">III Za stečajnog upravitelja imenuje se </w:t>
      </w:r>
      <w:r>
        <w:t>Renato Sabljić, OIB: 74644810692, Zdenački zavoj 14, Zagreb.</w:t>
      </w:r>
    </w:p>
    <w:p w:rsidRDefault="0069052B" w:rsidP="0069052B" w:rsidR="0069052B">
      <w:pPr>
        <w:jc w:val="both"/>
        <w:rPr>
          <w:color w:val="FF0000"/>
        </w:rPr>
      </w:pPr>
    </w:p>
    <w:p w:rsidRDefault="0069052B" w:rsidP="0069052B" w:rsidR="0069052B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9052B" w:rsidP="0069052B" w:rsidR="0069052B">
      <w:pPr>
        <w:jc w:val="both"/>
        <w:rPr>
          <w:szCs w:val="24"/>
        </w:rPr>
      </w:pPr>
    </w:p>
    <w:p w:rsidRDefault="0069052B" w:rsidP="0069052B" w:rsidR="0069052B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ANDREJA d.o.o., OIB: 98949722894 sa sjedištem u DONJI KONCOVČAK 85, DONJI KONCOVČAK</w:t>
      </w:r>
      <w:r>
        <w:rPr>
          <w:szCs w:val="24"/>
        </w:rPr>
        <w:t>, bit će brisan iz sudskog registra.</w:t>
      </w: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jc w:val="center"/>
        <w:rPr>
          <w:szCs w:val="24"/>
        </w:rPr>
      </w:pPr>
      <w:r>
        <w:rPr>
          <w:szCs w:val="24"/>
        </w:rPr>
        <w:t>U Varaždinu, 02. veljače 2016.</w:t>
      </w:r>
    </w:p>
    <w:p w:rsidRDefault="0069052B" w:rsidP="0069052B" w:rsidR="0069052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9052B" w:rsidP="0069052B" w:rsidR="0069052B">
      <w:pPr>
        <w:rPr>
          <w:szCs w:val="24"/>
        </w:rPr>
      </w:pPr>
      <w:r>
        <w:rPr>
          <w:szCs w:val="24"/>
        </w:rPr>
        <w:t xml:space="preserve">     </w:t>
      </w:r>
    </w:p>
    <w:p w:rsidRDefault="0069052B" w:rsidP="0069052B" w:rsidR="0069052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69052B" w:rsidP="0069052B" w:rsidR="0069052B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69052B" w:rsidP="0069052B" w:rsidR="0069052B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69052B" w:rsidP="0069052B" w:rsidR="0069052B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9052B" w:rsidP="0069052B" w:rsidR="0069052B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69052B" w:rsidP="0069052B" w:rsidR="0069052B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69052B" w:rsidP="0069052B" w:rsidR="0069052B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69052B" w:rsidP="0069052B" w:rsidR="0069052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rPr>
          <w:szCs w:val="24"/>
        </w:rPr>
      </w:pPr>
      <w:r>
        <w:rPr>
          <w:szCs w:val="24"/>
        </w:rPr>
        <w:t>DNA:</w:t>
      </w:r>
    </w:p>
    <w:p w:rsidRDefault="0069052B" w:rsidP="0069052B" w:rsidR="0069052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9052B" w:rsidP="0069052B" w:rsidR="0069052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9052B" w:rsidP="0069052B" w:rsidR="0069052B" w:rsidRPr="0069052B">
      <w:pPr>
        <w:numPr>
          <w:ilvl w:val="0"/>
          <w:numId w:val="47"/>
        </w:numPr>
        <w:rPr>
          <w:szCs w:val="24"/>
        </w:rPr>
      </w:pPr>
      <w:r w:rsidRPr="0069052B">
        <w:rPr>
          <w:szCs w:val="24"/>
        </w:rPr>
        <w:t xml:space="preserve">Dužnik </w:t>
      </w:r>
      <w:r>
        <w:t>ANDREJA d.o.o., OIB: 98949722894 sa sjedištem u DONJI KONCOVČAK 85, DONJI KONCOVČAK</w:t>
      </w:r>
      <w:r>
        <w:t xml:space="preserve"> </w:t>
      </w:r>
    </w:p>
    <w:p w:rsidRDefault="0069052B" w:rsidP="0069052B" w:rsidR="0069052B" w:rsidRPr="0069052B">
      <w:pPr>
        <w:numPr>
          <w:ilvl w:val="0"/>
          <w:numId w:val="47"/>
        </w:numPr>
        <w:rPr>
          <w:szCs w:val="24"/>
        </w:rPr>
      </w:pPr>
      <w:r>
        <w:t xml:space="preserve">Likvidator Andreja Jaklin, OIB: 88101975552, Donji </w:t>
      </w:r>
      <w:proofErr w:type="spellStart"/>
      <w:r>
        <w:t>Koncovčak</w:t>
      </w:r>
      <w:proofErr w:type="spellEnd"/>
      <w:r>
        <w:t xml:space="preserve">, Donji </w:t>
      </w:r>
      <w:proofErr w:type="spellStart"/>
      <w:r>
        <w:t>Koncovčak</w:t>
      </w:r>
      <w:proofErr w:type="spellEnd"/>
    </w:p>
    <w:p w:rsidRDefault="0069052B" w:rsidP="0069052B" w:rsidR="0069052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69052B" w:rsidP="0069052B" w:rsidR="0069052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69052B" w:rsidP="0069052B" w:rsidR="0069052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Renato Sabljić, Zdenački zavoj 14, Zagreb</w:t>
      </w:r>
    </w:p>
    <w:p w:rsidRDefault="0069052B" w:rsidP="0069052B" w:rsidR="0069052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rPr>
          <w:szCs w:val="24"/>
        </w:rPr>
      </w:pPr>
    </w:p>
    <w:p w:rsidRDefault="0069052B" w:rsidP="0069052B" w:rsidR="0069052B">
      <w:pPr>
        <w:rPr>
          <w:szCs w:val="24"/>
        </w:rPr>
      </w:pPr>
    </w:p>
    <w:p w:rsidRDefault="00DA0242" w:rsidP="0069052B" w:rsidR="00DA0242" w:rsidRPr="0069052B"/>
    <w:sectPr w:rsidSect="00EB0D4C" w:rsidR="00DA0242" w:rsidRPr="0069052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52B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9052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9052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08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St-671/2015-6</izvorni_sadrzaj>
    <derivirana_varijabla naziv="DomainObject.Oznaka_1">St-671/2015-6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St-671/2015</izvorni_sadrzaj>
    <derivirana_varijabla naziv="DomainObject.Predmet.OznakaBroj_1">St-671/2015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ANDREJA društvo s ograničenom odgovornošću za posredovanje i zastupanje "u likvidaciji"</izvorni_sadrzaj>
    <derivirana_varijabla naziv="DomainObject.Predmet.ProtustrankaFormated_1">  ANDREJA društvo s ograničenom odgovornošću za posredovanje i zastupanje "u likvidaciji"</derivirana_varijabla>
  </DomainObject.Predmet.ProtustrankaFormated>
  <DomainObject.Predmet.ProtustrankaFormatedOIB>
    <izvorni_sadrzaj>  ANDREJA društvo s ograničenom odgovornošću za posredovanje i zastupanje "u likvidaciji", OIB 98949722894</izvorni_sadrzaj>
    <derivirana_varijabla naziv="DomainObject.Predmet.ProtustrankaFormatedOIB_1">  ANDREJA društvo s ograničenom odgovornošću za posredovanje i zastupanje "u likvidaciji", OIB 98949722894</derivirana_varijabla>
  </DomainObject.Predmet.ProtustrankaFormatedOIB>
  <DomainObject.Predmet.ProtustrankaFormatedWithAdress>
    <izvorni_sadrzaj> ANDREJA društvo s ograničenom odgovornošću za posredovanje i zastupanje "u likvidaciji",  85, 40313 Donji Koncovčak</izvorni_sadrzaj>
    <derivirana_varijabla naziv="DomainObject.Predmet.ProtustrankaFormatedWithAdress_1"> ANDREJA društvo s ograničenom odgovornošću za posredovanje i zastupanje "u likvidaciji",  85, 40313 Donji Koncovčak</derivirana_varijabla>
  </DomainObject.Predmet.ProtustrankaFormatedWithAdress>
  <DomainObject.Predmet.ProtustrankaFormatedWithAdressOIB>
    <izvorni_sadrzaj> ANDREJA društvo s ograničenom odgovornošću za posredovanje i zastupanje "u likvidaciji", OIB 98949722894,  85, 40313 Donji Koncovčak</izvorni_sadrzaj>
    <derivirana_varijabla naziv="DomainObject.Predmet.ProtustrankaFormatedWithAdressOIB_1"> ANDREJA društvo s ograničenom odgovornošću za posredovanje i zastupanje "u likvidaciji", OIB 98949722894,  85, 40313 Donji Koncovčak</derivirana_varijabla>
  </DomainObject.Predmet.ProtustrankaFormatedWithAdressOIB>
  <DomainObject.Predmet.ProtustrankaWithAdress>
    <izvorni_sadrzaj>ANDREJA društvo s ograničenom odgovornošću za posredovanje i zastupanje "u likvidaciji"  85, 40313 Donji Koncovčak</izvorni_sadrzaj>
    <derivirana_varijabla naziv="DomainObject.Predmet.ProtustrankaWithAdress_1">ANDREJA društvo s ograničenom odgovornošću za posredovanje i zastupanje "u likvidaciji"  85, 40313 Donji Koncovčak</derivirana_varijabla>
  </DomainObject.Predmet.ProtustrankaWithAdress>
  <DomainObject.Predmet.ProtustrankaWithAdressOIB>
    <izvorni_sadrzaj>ANDREJA društvo s ograničenom odgovornošću za posredovanje i zastupanje "u likvidaciji", OIB 98949722894,  85, 40313 Donji Koncovčak</izvorni_sadrzaj>
    <derivirana_varijabla naziv="DomainObject.Predmet.ProtustrankaWithAdressOIB_1">ANDREJA društvo s ograničenom odgovornošću za posredovanje i zastupanje "u likvidaciji", OIB 98949722894,  85, 40313 Donji Koncovčak</derivirana_varijabla>
  </DomainObject.Predmet.ProtustrankaWithAdressOIB>
  <DomainObject.Predmet.ProtustrankaNazivFormated>
    <izvorni_sadrzaj>ANDREJA društvo s ograničenom odgovornošću za posredovanje i zastupanje "u likvidaciji"</izvorni_sadrzaj>
    <derivirana_varijabla naziv="DomainObject.Predmet.ProtustrankaNazivFormated_1">ANDREJA društvo s ograničenom odgovornošću za posredovanje i zastupanje "u likvidaciji"</derivirana_varijabla>
  </DomainObject.Predmet.ProtustrankaNazivFormated>
  <DomainObject.Predmet.ProtustrankaNazivFormatedOIB>
    <izvorni_sadrzaj>ANDREJA društvo s ograničenom odgovornošću za posredovanje i zastupanje "u likvidaciji", OIB 98949722894</izvorni_sadrzaj>
    <derivirana_varijabla naziv="DomainObject.Predmet.ProtustrankaNazivFormatedOIB_1">ANDREJA društvo s ograničenom odgovornošću za posredovanje i zastupanje "u likvidaciji", OIB 98949722894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4397.92</izvorni_sadrzaj>
    <derivirana_varijabla naziv="DomainObject.Predmet.TrenutnaVrijednost_1">4397.92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ANDREJA društvo s ograničenom odgovornošću za posredovanje i zastupanje "u likvidaciji"</item>
    </izvorni_sadrzaj>
    <derivirana_varijabla naziv="DomainObject.Predmet.ProtuStrankaListFormated_1">
      <item>ANDREJA društvo s ograničenom odgovornošću za posredovanje i zastupanje "u likvidaciji"</item>
    </derivirana_varijabla>
  </DomainObject.Predmet.ProtuStrankaListFormated>
  <DomainObject.Predmet.ProtuStrankaListFormatedOIB>
    <izvorni_sadrzaj>
      <item>ANDREJA društvo s ograničenom odgovornošću za posredovanje i zastupanje "u likvidaciji", OIB 98949722894</item>
    </izvorni_sadrzaj>
    <derivirana_varijabla naziv="DomainObject.Predmet.ProtuStrankaListFormatedOIB_1">
      <item>ANDREJA društvo s ograničenom odgovornošću za posredovanje i zastupanje "u likvidaciji", OIB 98949722894</item>
    </derivirana_varijabla>
  </DomainObject.Predmet.ProtuStrankaListFormatedOIB>
  <DomainObject.Predmet.ProtuStrankaListFormatedWithAdress>
    <izvorni_sadrzaj>
      <item>ANDREJA društvo s ograničenom odgovornošću za posredovanje i zastupanje "u likvidaciji",  85, 40313 Donji Koncovčak</item>
    </izvorni_sadrzaj>
    <derivirana_varijabla naziv="DomainObject.Predmet.ProtuStrankaListFormatedWithAdress_1">
      <item>ANDREJA društvo s ograničenom odgovornošću za posredovanje i zastupanje "u likvidaciji",  85, 40313 Donji Koncovčak</item>
    </derivirana_varijabla>
  </DomainObject.Predmet.ProtuStrankaListFormatedWithAdress>
  <DomainObject.Predmet.ProtuStrankaListFormatedWithAdressOIB>
    <izvorni_sadrzaj>
      <item>ANDREJA društvo s ograničenom odgovornošću za posredovanje i zastupanje "u likvidaciji", OIB 98949722894,  85, 40313 Donji Koncovčak</item>
    </izvorni_sadrzaj>
    <derivirana_varijabla naziv="DomainObject.Predmet.ProtuStrankaListFormatedWithAdressOIB_1">
      <item>ANDREJA društvo s ograničenom odgovornošću za posredovanje i zastupanje "u likvidaciji", OIB 98949722894,  85, 40313 Donji Koncovčak</item>
    </derivirana_varijabla>
  </DomainObject.Predmet.ProtuStrankaListFormatedWithAdressOIB>
  <DomainObject.Predmet.ProtuStrankaListNazivFormated>
    <izvorni_sadrzaj>
      <item>ANDREJA društvo s ograničenom odgovornošću za posredovanje i zastupanje "u likvidaciji"</item>
    </izvorni_sadrzaj>
    <derivirana_varijabla naziv="DomainObject.Predmet.ProtuStrankaListNazivFormated_1">
      <item>ANDREJA društvo s ograničenom odgovornošću za posredovanje i zastupanje "u likvidaciji"</item>
    </derivirana_varijabla>
  </DomainObject.Predmet.ProtuStrankaListNazivFormated>
  <DomainObject.Predmet.ProtuStrankaListNazivFormatedOIB>
    <izvorni_sadrzaj>
      <item>ANDREJA društvo s ograničenom odgovornošću za posredovanje i zastupanje "u likvidaciji", OIB 98949722894</item>
    </izvorni_sadrzaj>
    <derivirana_varijabla naziv="DomainObject.Predmet.ProtuStrankaListNazivFormatedOIB_1">
      <item>ANDREJA društvo s ograničenom odgovornošću za posredovanje i zastupanje "u likvidaciji", OIB 98949722894</item>
    </derivirana_varijabla>
  </DomainObject.Predmet.ProtuStrankaListNazivFormatedOIB>
  <DomainObject.Predmet.OstaliListFormated>
    <izvorni_sadrzaj>
      <item>E-oglasna ploča</item>
      <item>Sudski registar, Trgovački sud u Varaždinu</item>
      <item>Andreja Jaklin</item>
    </izvorni_sadrzaj>
    <derivirana_varijabla naziv="DomainObject.Predmet.OstaliListFormated_1">
      <item>E-oglasna ploča</item>
      <item>Sudski registar, Trgovački sud u Varaždinu</item>
      <item>Andreja Jaklin</item>
    </derivirana_varijabla>
  </DomainObject.Predmet.OstaliListFormated>
  <DomainObject.Predmet.OstaliListFormatedOIB>
    <izvorni_sadrzaj>
      <item>E-oglasna ploča</item>
      <item>Sudski registar, Trgovački sud u Varaždinu</item>
      <item>Andreja Jaklin, OIB 88101975552</item>
    </izvorni_sadrzaj>
    <derivirana_varijabla naziv="DomainObject.Predmet.OstaliListFormatedOIB_1">
      <item>E-oglasna ploča</item>
      <item>Sudski registar, Trgovački sud u Varaždinu</item>
      <item>Andreja Jaklin, OIB 88101975552</item>
    </derivirana_varijabla>
  </DomainObject.Predmet.OstaliListFormatedOIB>
  <DomainObject.Predmet.OstaliListFormatedWithAdress>
    <izvorni_sadrzaj>
      <item>E-oglasna ploča</item>
      <item>Sudski registar, Trgovački sud u Varaždinu</item>
      <item>Andreja Jaklin, Donji Koncovčak 85, 40313 Donji Koncovčak</item>
    </izvorni_sadrzaj>
    <derivirana_varijabla naziv="DomainObject.Predmet.OstaliListFormatedWithAdress_1">
      <item>E-oglasna ploča</item>
      <item>Sudski registar, Trgovački sud u Varaždinu</item>
      <item>Andreja Jaklin, Donji Koncovčak 85, 40313 Donji Koncovčak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Andreja Jaklin, OIB 88101975552, Donji Koncovčak 85, 40313 Donji Koncovčak</item>
    </izvorni_sadrzaj>
    <derivirana_varijabla naziv="DomainObject.Predmet.OstaliListFormatedWithAdressOIB_1">
      <item>E-oglasna ploča</item>
      <item>Sudski registar, Trgovački sud u Varaždinu</item>
      <item>Andreja Jaklin, OIB 88101975552, Donji Koncovčak 85, 40313 Donji Koncovčak</item>
    </derivirana_varijabla>
  </DomainObject.Predmet.OstaliListFormatedWithAdressOIB>
  <DomainObject.Predmet.OstaliListNazivFormated>
    <izvorni_sadrzaj>
      <item>E-oglasna ploča</item>
      <item>Sudski registar, Trgovački sud u Varaždinu</item>
      <item>Andreja Jaklin</item>
    </izvorni_sadrzaj>
    <derivirana_varijabla naziv="DomainObject.Predmet.OstaliListNazivFormated_1">
      <item>E-oglasna ploča</item>
      <item>Sudski registar, Trgovački sud u Varaždinu</item>
      <item>Andreja Jaklin</item>
    </derivirana_varijabla>
  </DomainObject.Predmet.OstaliListNazivFormated>
  <DomainObject.Predmet.OstaliListNazivFormatedOIB>
    <izvorni_sadrzaj>
      <item>E-oglasna ploča</item>
      <item>Sudski registar, Trgovački sud u Varaždinu</item>
      <item>Andreja Jaklin, OIB 88101975552</item>
    </izvorni_sadrzaj>
    <derivirana_varijabla naziv="DomainObject.Predmet.OstaliListNazivFormatedOIB_1">
      <item>E-oglasna ploča</item>
      <item>Sudski registar, Trgovački sud u Varaždinu</item>
      <item>Andreja Jaklin, OIB 88101975552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St-671/2015-6</izvorni_sadrzaj>
    <derivirana_varijabla naziv="DomainObject.PoslovniBrojDokumenta_1">St-671/2015-6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ANDREJA društvo s ograničenom odgovornošću za posredovanje i zastupanje "u likvidaciji"</izvorni_sadrzaj>
    <derivirana_varijabla naziv="DomainObject.Predmet.ProtustrankaIDrugi_1">ANDREJA društvo s ograničenom odgovornošću za posredovanje i zastupanje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ANDREJA društvo s ograničenom odgovornošću za posredovanje i zastupanje "u likvidaciji", OIB 98949722894,  85, 40313 Donji Koncovčak</izvorni_sadrzaj>
    <derivirana_varijabla naziv="DomainObject.Predmet.ProtustrankaIDrugiAdressOIB_1">ANDREJA društvo s ograničenom odgovornošću za posredovanje i zastupanje "u likvidaciji", OIB 98949722894,  85, 40313 Donji Koncovčak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ANDREJA društvo s ograničenom odgovornošću za posredovanje i zastupanje "u likvidaciji"</item>
      <item>E-oglasna ploča</item>
      <item>Sudski registar, Trgovački sud u Varaždinu</item>
      <item>Andreja Jaklin</item>
    </izvorni_sadrzaj>
    <derivirana_varijabla naziv="DomainObject.Predmet.SudioniciListNaziv_1">
      <item>Financijska agencija</item>
      <item>ANDREJA društvo s ograničenom odgovornošću za posredovanje i zastupanje "u likvidaciji"</item>
      <item>E-oglasna ploča</item>
      <item>Sudski registar, Trgovački sud u Varaždinu</item>
      <item>Andreja Jaklin</item>
    </derivirana_varijabla>
  </DomainObject.Predmet.SudioniciListNaziv>
  <DomainObject.Predmet.SudioniciListAdressOIB>
    <izvorni_sadrzaj>
      <item>Financijska agencija, OIB 85821130368, A. Cesarca 2,42000 Varaždin</item>
      <item>ANDREJA društvo s ograničenom odgovornošću za posredovanje i zastupanje "u likvidaciji", OIB 98949722894,  85,40313 Donji Koncovčak</item>
      <item>E-oglasna ploča</item>
      <item>Sudski registar, Trgovački sud u Varaždinu</item>
      <item>Andreja Jaklin, OIB 88101975552, Donji Koncovčak 85,40313 Donji Koncovčak</item>
    </izvorni_sadrzaj>
    <derivirana_varijabla naziv="DomainObject.Predmet.SudioniciListAdressOIB_1">
      <item>Financijska agencija, OIB 85821130368, A. Cesarca 2,42000 Varaždin</item>
      <item>ANDREJA društvo s ograničenom odgovornošću za posredovanje i zastupanje "u likvidaciji", OIB 98949722894,  85,40313 Donji Koncovčak</item>
      <item>E-oglasna ploča</item>
      <item>Sudski registar, Trgovački sud u Varaždinu</item>
      <item>Andreja Jaklin, OIB 88101975552, Donji Koncovčak 85,40313 Donji Koncovčak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6D7B1-DE2E-4766-966A-D08B685DA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2950</properties:Characters>
  <properties:Lines>86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2016-02-02T08:41:00Z</cp:lastPrinted>
  <dcterms:modified xmlns:xsi="http://www.w3.org/2001/XMLSchema-instance" xsi:type="dcterms:W3CDTF">2016-02-02T08:42:00Z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St-671/2015-6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