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513c" w14:paraId="4a3513c" w:rsidRDefault="00A6149A" w:rsidP="00A6149A" w:rsidR="00A6149A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5E0B0F">
        <w:rPr>
          <w:rFonts w:cs="Times New Roman" w:hAnsi="Times New Roman" w:ascii="Times New Roman"/>
          <w:sz w:val="24"/>
          <w:szCs w:val="24"/>
        </w:rPr>
        <w:t>Poslovni broj: 4 St-507</w:t>
      </w:r>
      <w:r>
        <w:rPr>
          <w:rFonts w:cs="Times New Roman" w:hAnsi="Times New Roman" w:ascii="Times New Roman"/>
          <w:sz w:val="24"/>
          <w:szCs w:val="24"/>
        </w:rPr>
        <w:t>/1</w:t>
      </w:r>
      <w:r w:rsidR="005E0B0F">
        <w:rPr>
          <w:rFonts w:cs="Times New Roman" w:hAnsi="Times New Roman" w:ascii="Times New Roman"/>
          <w:sz w:val="24"/>
          <w:szCs w:val="24"/>
        </w:rPr>
        <w:t>5-21</w:t>
      </w:r>
    </w:p>
    <w:p w:rsidRDefault="00A6149A" w:rsidP="00A6149A" w:rsidR="00A6149A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A6149A" w:rsidP="00A6149A" w:rsidR="00A6149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149A" w:rsidP="00A6149A" w:rsidR="00A6149A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A6149A" w:rsidP="00A6149A" w:rsidR="00A6149A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A6149A" w:rsidP="00A6149A" w:rsidR="00A6149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A6149A" w:rsidP="00A6149A" w:rsidR="00A6149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6149A" w:rsidP="00A6149A" w:rsidR="00A6149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A6149A" w:rsidP="00A6149A" w:rsidR="00A614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6149A" w:rsidP="00A6149A" w:rsidR="00A6149A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A6149A" w:rsidP="00A6149A" w:rsidR="00A6149A">
      <w:pPr>
        <w:spacing w:lineRule="auto" w:line="240" w:after="0"/>
        <w:rPr>
          <w:lang w:eastAsia="hr-HR"/>
        </w:rPr>
      </w:pP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6149A" w:rsidP="00A6149A" w:rsidR="00A6149A" w:rsidRPr="005E0B0F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Iris Hatvalić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kao stečajnom sucu, u stečajnom predmetu povodom </w:t>
      </w:r>
      <w:r w:rsidR="005E0B0F" w:rsidRPr="005E0B0F">
        <w:rPr>
          <w:rFonts w:cs="Times New Roman" w:hAnsi="Times New Roman" w:ascii="Times New Roman"/>
          <w:sz w:val="24"/>
          <w:szCs w:val="24"/>
        </w:rPr>
        <w:t xml:space="preserve">prijedloga podnositelja FINA, RC Zagreb, Podružnica Varaždin, A. Cesarca 2, OIB: 85821130368, za pokretanje stečajnog postupka nad dužnikom KOPIRNICA SEVER d.o.o., Čakovec, Park Rudolfa </w:t>
      </w:r>
      <w:proofErr w:type="spellStart"/>
      <w:r w:rsidR="005E0B0F" w:rsidRPr="005E0B0F">
        <w:rPr>
          <w:rFonts w:cs="Times New Roman" w:hAnsi="Times New Roman" w:ascii="Times New Roman"/>
          <w:sz w:val="24"/>
          <w:szCs w:val="24"/>
        </w:rPr>
        <w:t>Kropeka</w:t>
      </w:r>
      <w:proofErr w:type="spellEnd"/>
      <w:r w:rsidR="005E0B0F" w:rsidRPr="005E0B0F">
        <w:rPr>
          <w:rFonts w:cs="Times New Roman" w:hAnsi="Times New Roman" w:ascii="Times New Roman"/>
          <w:sz w:val="24"/>
          <w:szCs w:val="24"/>
        </w:rPr>
        <w:t xml:space="preserve"> 2,  OIB: 93631306512</w:t>
      </w:r>
      <w:r w:rsidRPr="005E0B0F">
        <w:rPr>
          <w:rFonts w:cs="Times New Roman" w:hAnsi="Times New Roman" w:ascii="Times New Roman"/>
          <w:sz w:val="24"/>
          <w:szCs w:val="24"/>
        </w:rPr>
        <w:t xml:space="preserve">, dana 20. ožujka 2017. </w:t>
      </w:r>
    </w:p>
    <w:p w:rsidRDefault="00A6149A" w:rsidP="00A6149A" w:rsidR="00A6149A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6149A" w:rsidP="00A6149A" w:rsidR="00A6149A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6149A" w:rsidP="00A6149A" w:rsidR="00A614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za provedbom stečajnog postupka nad dužnikom</w:t>
      </w:r>
      <w:r w:rsidRPr="00747737">
        <w:rPr>
          <w:rFonts w:cs="Times New Roman" w:hAnsi="Times New Roman" w:ascii="Times New Roman"/>
          <w:sz w:val="24"/>
          <w:szCs w:val="24"/>
        </w:rPr>
        <w:t xml:space="preserve"> </w:t>
      </w:r>
      <w:r w:rsidR="005E0B0F" w:rsidRPr="005E0B0F">
        <w:rPr>
          <w:rFonts w:cs="Times New Roman" w:hAnsi="Times New Roman" w:ascii="Times New Roman"/>
          <w:sz w:val="24"/>
          <w:szCs w:val="24"/>
        </w:rPr>
        <w:t xml:space="preserve">KOPIRNICA SEVER d.o.o., Čakovec, Park Rudolfa </w:t>
      </w:r>
      <w:proofErr w:type="spellStart"/>
      <w:r w:rsidR="005E0B0F" w:rsidRPr="005E0B0F">
        <w:rPr>
          <w:rFonts w:cs="Times New Roman" w:hAnsi="Times New Roman" w:ascii="Times New Roman"/>
          <w:sz w:val="24"/>
          <w:szCs w:val="24"/>
        </w:rPr>
        <w:t>Kropeka</w:t>
      </w:r>
      <w:proofErr w:type="spellEnd"/>
      <w:r w:rsidR="005E0B0F" w:rsidRPr="005E0B0F">
        <w:rPr>
          <w:rFonts w:cs="Times New Roman" w:hAnsi="Times New Roman" w:ascii="Times New Roman"/>
          <w:sz w:val="24"/>
          <w:szCs w:val="24"/>
        </w:rPr>
        <w:t xml:space="preserve"> 2,  OIB: 93631306512</w:t>
      </w:r>
      <w:r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>
        <w:rPr>
          <w:rFonts w:cs="Times New Roman" w:hAnsi="Times New Roman" w:ascii="Times New Roman"/>
          <w:b/>
          <w:sz w:val="24"/>
          <w:szCs w:val="24"/>
        </w:rPr>
        <w:t>2205</w:t>
      </w:r>
      <w:r w:rsidR="005E0B0F">
        <w:rPr>
          <w:rFonts w:cs="Times New Roman" w:hAnsi="Times New Roman" w:ascii="Times New Roman"/>
          <w:b/>
          <w:sz w:val="24"/>
          <w:szCs w:val="24"/>
        </w:rPr>
        <w:t>07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5E0B0F">
        <w:rPr>
          <w:rFonts w:cs="Times New Roman" w:hAnsi="Times New Roman" w:ascii="Times New Roman"/>
          <w:b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6149A" w:rsidP="00A6149A" w:rsidR="00A614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A6149A" w:rsidP="00A6149A" w:rsidR="00A614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6149A" w:rsidP="00A6149A" w:rsidR="00A614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20. ožujka 2017.</w:t>
      </w:r>
    </w:p>
    <w:p w:rsidRDefault="00A6149A" w:rsidP="00A6149A" w:rsidR="00A614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6149A" w:rsidP="00A6149A" w:rsidR="00A6149A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Iris Hatvalić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>,v.r.</w:t>
      </w: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6149A" w:rsidP="00A6149A" w:rsidR="00A614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6149A" w:rsidP="00A6149A" w:rsidR="00A614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A6149A" w:rsidP="00A6149A" w:rsidR="00A6149A"/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149A"/>
    <w:rsid w:val="00024030"/>
    <w:rsid w:val="00066EE5"/>
    <w:rsid w:val="005E0B0F"/>
    <w:rsid w:val="007B484E"/>
    <w:rsid w:val="008B0336"/>
    <w:rsid w:val="00A6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149A"/>
  </w:style>
  <w:style w:styleId="Naslov2" w:type="paragraph">
    <w:name w:val="heading 2"/>
    <w:basedOn w:val="Normal"/>
    <w:next w:val="Normal"/>
    <w:link w:val="Naslov2Char"/>
    <w:semiHidden/>
    <w:unhideWhenUsed/>
    <w:qFormat/>
    <w:rsid w:val="00A6149A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A6149A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6149A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A6149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0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3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3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3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3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149A"/>
  </w:style>
  <w:style w:styleId="Naslov2" w:type="paragraph">
    <w:name w:val="heading 2"/>
    <w:basedOn w:val="Normal"/>
    <w:next w:val="Normal"/>
    <w:link w:val="Naslov2Char"/>
    <w:semiHidden/>
    <w:unhideWhenUsed/>
    <w:qFormat/>
    <w:rsid w:val="00A6149A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A6149A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6149A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A6149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0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3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3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3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3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KOPIRNICA SEVER društvo s ograničenom odgovornošću za tiskanje i umnožavanje snimljenih zapisa</izvorni_sadrzaj>
    <derivirana_varijabla naziv="DomainObject.Predmet.ProtustrankaFormated_1">  KOPIRNICA SEVER društvo s ograničenom odgovornošću za tiskanje i umnožavanje snimljenih zapisa</derivirana_varijabla>
  </DomainObject.Predmet.ProtustrankaFormated>
  <DomainObject.Predmet.ProtustrankaFormatedOIB>
    <izvorni_sadrzaj>  KOPIRNICA SEVER društvo s ograničenom odgovornošću za tiskanje i umnožavanje snimljenih zapisa, OIB 93631306512</izvorni_sadrzaj>
    <derivirana_varijabla naziv="DomainObject.Predmet.ProtustrankaFormatedOIB_1">  KOPIRNICA SEVER društvo s ograničenom odgovornošću za tiskanje i umnožavanje snimljenih zapisa, OIB 93631306512</derivirana_varijabla>
  </DomainObject.Predmet.ProtustrankaFormatedOIB>
  <DomainObject.Predmet.ProtustrankaFormatedWithAdress>
    <izvorni_sadrzaj> KOPIRNICA SEVER društvo s ograničenom odgovornošću za tiskanje i umnožavanje snimljenih zapisa, Park Rudolfa Kropeka 2, 40000 Čakovec</izvorni_sadrzaj>
    <derivirana_varijabla naziv="DomainObject.Predmet.ProtustrankaFormatedWithAdress_1"> KOPIRNICA SEVER društvo s ograničenom odgovornošću za tiskanje i umnožavanje snimljenih zapisa, Park Rudolfa Kropeka 2, 40000 Čakovec</derivirana_varijabla>
  </DomainObject.Predmet.ProtustrankaFormatedWithAdress>
  <DomainObject.Predmet.ProtustrankaFormatedWithAdressOIB>
    <izvorni_sadrzaj> KOPIRNICA SEVER društvo s ograničenom odgovornošću za tiskanje i umnožavanje snimljenih zapisa, OIB 93631306512, Park Rudolfa Kropeka 2, 40000 Čakovec</izvorni_sadrzaj>
    <derivirana_varijabla naziv="DomainObject.Predmet.ProtustrankaFormatedWithAdressOIB_1"> KOPIRNICA SEVER društvo s ograničenom odgovornošću za tiskanje i umnožavanje snimljenih zapisa, OIB 93631306512, Park Rudolfa Kropeka 2, 40000 Čakovec</derivirana_varijabla>
  </DomainObject.Predmet.ProtustrankaFormatedWithAdressOIB>
  <DomainObject.Predmet.ProtustrankaWithAdress>
    <izvorni_sadrzaj>KOPIRNICA SEVER društvo s ograničenom odgovornošću za tiskanje i umnožavanje snimljenih zapisa Park Rudolfa Kropeka 2, 40000 Čakovec</izvorni_sadrzaj>
    <derivirana_varijabla naziv="DomainObject.Predmet.ProtustrankaWithAdress_1">KOPIRNICA SEVER društvo s ograničenom odgovornošću za tiskanje i umnožavanje snimljenih zapisa Park Rudolfa Kropeka 2, 40000 Čakovec</derivirana_varijabla>
  </DomainObject.Predmet.ProtustrankaWithAdress>
  <DomainObject.Predmet.ProtustrankaWithAdressOIB>
    <izvorni_sadrzaj>KOPIRNICA SEVER društvo s ograničenom odgovornošću za tiskanje i umnožavanje snimljenih zapisa, OIB 93631306512, Park Rudolfa Kropeka 2, 40000 Čakovec</izvorni_sadrzaj>
    <derivirana_varijabla naziv="DomainObject.Predmet.ProtustrankaWithAdressOIB_1">KOPIRNICA SEVER društvo s ograničenom odgovornošću za tiskanje i umnožavanje snimljenih zapisa, OIB 93631306512, Park Rudolfa Kropeka 2, 40000 Čakovec</derivirana_varijabla>
  </DomainObject.Predmet.ProtustrankaWithAdressOIB>
  <DomainObject.Predmet.ProtustrankaNazivFormated>
    <izvorni_sadrzaj>KOPIRNICA SEVER društvo s ograničenom odgovornošću za tiskanje i umnožavanje snimljenih zapisa</izvorni_sadrzaj>
    <derivirana_varijabla naziv="DomainObject.Predmet.ProtustrankaNazivFormated_1">KOPIRNICA SEVER društvo s ograničenom odgovornošću za tiskanje i umnožavanje snimljenih zapisa</derivirana_varijabla>
  </DomainObject.Predmet.ProtustrankaNazivFormated>
  <DomainObject.Predmet.ProtustrankaNazivFormatedOIB>
    <izvorni_sadrzaj>KOPIRNICA SEVER društvo s ograničenom odgovornošću za tiskanje i umnožavanje snimljenih zapisa, OIB 93631306512</izvorni_sadrzaj>
    <derivirana_varijabla naziv="DomainObject.Predmet.ProtustrankaNazivFormatedOIB_1">KOPIRNICA SEVER društvo s ograničenom odgovornošću za tiskanje i umnožavanje snimljenih zapisa, OIB 93631306512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6078.46</izvorni_sadrzaj>
    <derivirana_varijabla naziv="DomainObject.Predmet.TrenutnaVrijednost_1">6078.46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KOPIRNICA SEVER društvo s ograničenom odgovornošću za tiskanje i umnožavanje snimljenih zapisa</item>
    </izvorni_sadrzaj>
    <derivirana_varijabla naziv="DomainObject.Predmet.ProtuStrankaListFormated_1">
      <item>KOPIRNICA SEVER društvo s ograničenom odgovornošću za tiskanje i umnožavanje snimljenih zapisa</item>
    </derivirana_varijabla>
  </DomainObject.Predmet.ProtuStrankaListFormated>
  <DomainObject.Predmet.ProtuStrankaListFormatedOIB>
    <izvorni_sadrzaj>
      <item>KOPIRNICA SEVER društvo s ograničenom odgovornošću za tiskanje i umnožavanje snimljenih zapisa, OIB 93631306512</item>
    </izvorni_sadrzaj>
    <derivirana_varijabla naziv="DomainObject.Predmet.ProtuStrankaListFormatedOIB_1">
      <item>KOPIRNICA SEVER društvo s ograničenom odgovornošću za tiskanje i umnožavanje snimljenih zapisa, OIB 93631306512</item>
    </derivirana_varijabla>
  </DomainObject.Predmet.ProtuStrankaListFormatedOIB>
  <DomainObject.Predmet.ProtuStrankaListFormatedWithAdress>
    <izvorni_sadrzaj>
      <item>KOPIRNICA SEVER društvo s ograničenom odgovornošću za tiskanje i umnožavanje snimljenih zapisa, Park Rudolfa Kropeka 2, 40000 Čakovec</item>
    </izvorni_sadrzaj>
    <derivirana_varijabla naziv="DomainObject.Predmet.ProtuStrankaListFormatedWithAdress_1">
      <item>KOPIRNICA SEVER društvo s ograničenom odgovornošću za tiskanje i umnožavanje snimljenih zapisa, Park Rudolfa Kropeka 2, 40000 Čakovec</item>
    </derivirana_varijabla>
  </DomainObject.Predmet.ProtuStrankaListFormatedWithAdress>
  <DomainObject.Predmet.ProtuStrankaListFormatedWithAdressOIB>
    <izvorni_sadrzaj>
      <item>KOPIRNICA SEVER društvo s ograničenom odgovornošću za tiskanje i umnožavanje snimljenih zapisa, OIB 93631306512, Park Rudolfa Kropeka 2, 40000 Čakovec</item>
    </izvorni_sadrzaj>
    <derivirana_varijabla naziv="DomainObject.Predmet.ProtuStrankaListFormatedWithAdressOIB_1">
      <item>KOPIRNICA SEVER društvo s ograničenom odgovornošću za tiskanje i umnožavanje snimljenih zapisa, OIB 93631306512, Park Rudolfa Kropeka 2, 40000 Čakovec</item>
    </derivirana_varijabla>
  </DomainObject.Predmet.ProtuStrankaListFormatedWithAdressOIB>
  <DomainObject.Predmet.ProtuStrankaListNazivFormated>
    <izvorni_sadrzaj>
      <item>KOPIRNICA SEVER društvo s ograničenom odgovornošću za tiskanje i umnožavanje snimljenih zapisa</item>
    </izvorni_sadrzaj>
    <derivirana_varijabla naziv="DomainObject.Predmet.ProtuStrankaListNazivFormated_1">
      <item>KOPIRNICA SEVER društvo s ograničenom odgovornošću za tiskanje i umnožavanje snimljenih zapisa</item>
    </derivirana_varijabla>
  </DomainObject.Predmet.ProtuStrankaListNazivFormated>
  <DomainObject.Predmet.ProtuStrankaListNazivFormatedOIB>
    <izvorni_sadrzaj>
      <item>KOPIRNICA SEVER društvo s ograničenom odgovornošću za tiskanje i umnožavanje snimljenih zapisa, OIB 93631306512</item>
    </izvorni_sadrzaj>
    <derivirana_varijabla naziv="DomainObject.Predmet.ProtuStrankaListNazivFormatedOIB_1">
      <item>KOPIRNICA SEVER društvo s ograničenom odgovornošću za tiskanje i umnožavanje snimljenih zapisa, OIB 93631306512</item>
    </derivirana_varijabla>
  </DomainObject.Predmet.ProtuStrankaListNazivFormatedOIB>
  <DomainObject.Predmet.OstaliListFormated>
    <izvorni_sadrzaj>
      <item>Sudski registar</item>
      <item>e-Oglasna</item>
      <item>Stanislav Sever</item>
      <item>Županijsko državno odvjetništvo u Varaždinu</item>
    </izvorni_sadrzaj>
    <derivirana_varijabla naziv="DomainObject.Predmet.OstaliListFormated_1">
      <item>Sudski registar</item>
      <item>e-Oglasna</item>
      <item>Stanislav Sever</item>
      <item>Županijsko državno odvjetništvo u Varaždinu</item>
    </derivirana_varijabla>
  </DomainObject.Predmet.OstaliListFormated>
  <DomainObject.Predmet.OstaliListFormatedOIB>
    <izvorni_sadrzaj>
      <item>Sudski registar</item>
      <item>e-Oglasna</item>
      <item>Stanislav Sever, OIB 60858131956</item>
      <item>Županijsko državno odvjetništvo u Varaždinu</item>
    </izvorni_sadrzaj>
    <derivirana_varijabla naziv="DomainObject.Predmet.OstaliListFormatedOIB_1">
      <item>Sudski registar</item>
      <item>e-Oglasna</item>
      <item>Stanislav Sever, OIB 60858131956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</item>
      <item>Stanislav Sever, Ulica Kralja Tomislava 1, 40000 Čakovec</item>
      <item>Županijsko državno odvjetništvo u Varaždinu</item>
    </izvorni_sadrzaj>
    <derivirana_varijabla naziv="DomainObject.Predmet.OstaliListFormatedWithAdress_1">
      <item>Sudski registar</item>
      <item>e-Oglasna</item>
      <item>Stanislav Sever, Ulica Kralja Tomislava 1, 40000 Čakovec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</item>
      <item>Stanislav Sever, OIB 60858131956, Ulica Kralja Tomislava 1, 40000 Čakovec</item>
      <item>Županijsko državno odvjetništvo u Varaždinu</item>
    </izvorni_sadrzaj>
    <derivirana_varijabla naziv="DomainObject.Predmet.OstaliListFormatedWithAdressOIB_1">
      <item>Sudski registar</item>
      <item>e-Oglasna</item>
      <item>Stanislav Sever, OIB 60858131956, Ulica Kralja Tomislava 1, 40000 Čakovec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</item>
      <item>Stanislav Sever</item>
      <item>Županijsko državno odvjetništvo u Varaždinu</item>
    </izvorni_sadrzaj>
    <derivirana_varijabla naziv="DomainObject.Predmet.OstaliListNazivFormated_1">
      <item>Sudski registar</item>
      <item>e-Oglasna</item>
      <item>Stanislav Sever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</item>
      <item>Stanislav Sever, OIB 60858131956</item>
      <item>Županijsko državno odvjetništvo u Varaždinu</item>
    </izvorni_sadrzaj>
    <derivirana_varijabla naziv="DomainObject.Predmet.OstaliListNazivFormatedOIB_1">
      <item>Sudski registar</item>
      <item>e-Oglasna</item>
      <item>Stanislav Sever, OIB 60858131956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KOPIRNICA SEVER društvo s ograničenom odgovornošću za tiskanje i umnožavanje snimljenih zapisa</izvorni_sadrzaj>
    <derivirana_varijabla naziv="DomainObject.Predmet.ProtustrankaIDrugi_1">KOPIRNICA SEVER društvo s ograničenom odgovornošću za tiskanje i umnožavanje snimljenih zapisa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KOPIRNICA SEVER društvo s ograničenom odgovornošću za tiskanje i umnožavanje snimljenih zapisa, OIB 93631306512, Park Rudolfa Kropeka 2, 40000 Čakovec</izvorni_sadrzaj>
    <derivirana_varijabla naziv="DomainObject.Predmet.ProtustrankaIDrugiAdressOIB_1">KOPIRNICA SEVER društvo s ograničenom odgovornošću za tiskanje i umnožavanje snimljenih zapisa, OIB 93631306512, Park Rudolfa Kropeka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KOPIRNICA SEVER društvo s ograničenom odgovornošću za tiskanje i umnožavanje snimljenih zapisa</item>
      <item>Sudski registar</item>
      <item>e-Oglasna</item>
      <item>Stanislav Sever</item>
      <item>Županijsko državno odvjetništvo u Varaždinu</item>
    </izvorni_sadrzaj>
    <derivirana_varijabla naziv="DomainObject.Predmet.SudioniciListNaziv_1">
      <item>Financijska agencija</item>
      <item>KOPIRNICA SEVER društvo s ograničenom odgovornošću za tiskanje i umnožavanje snimljenih zapisa</item>
      <item>Sudski registar</item>
      <item>e-Oglasna</item>
      <item>Stanislav Sever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KOPIRNICA SEVER društvo s ograničenom odgovornošću za tiskanje i umnožavanje snimljenih zapisa, OIB 93631306512, Park Rudolfa Kropeka 2,40000 Čakovec</item>
      <item>Sudski registar</item>
      <item>e-Oglasna</item>
      <item>Stanislav Sever, OIB 60858131956, Ulica Kralja Tomislava 1,40000 Čakovec</item>
      <item>Županijsko državno odvjetništvo u Varaždinu</item>
    </izvorni_sadrzaj>
    <derivirana_varijabla naziv="DomainObject.Predmet.SudioniciListAdressOIB_1">
      <item>Financijska agencija, OIB 85821130368, A.Cesarca 2,42000 Varaždin</item>
      <item>KOPIRNICA SEVER društvo s ograničenom odgovornošću za tiskanje i umnožavanje snimljenih zapisa, OIB 93631306512, Park Rudolfa Kropeka 2,40000 Čakovec</item>
      <item>Sudski registar</item>
      <item>e-Oglasna</item>
      <item>Stanislav Sever, OIB 60858131956, Ulica Kralja Tomislava 1,40000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93631306512</item>
      <item>, OIB null</item>
      <item>, OIB null</item>
      <item>, OIB 60858131956</item>
      <item>, OIB null</item>
    </izvorni_sadrzaj>
    <derivirana_varijabla naziv="DomainObject.Predmet.SudioniciListNazivOIB_1">
      <item>, OIB 85821130368</item>
      <item>, OIB 93631306512</item>
      <item>, OIB null</item>
      <item>, OIB null</item>
      <item>, OIB 60858131956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1216</properties:Characters>
  <properties:Lines>48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2017-03-20T08:48:00Z</dcterms:created>
  <dc:creator>Katarina Breški</dc:creator>
  <cp:lastModifiedBy>Katarina Breški</cp:lastModifiedBy>
  <dcterms:modified xmlns:xsi="http://www.w3.org/2001/XMLSchema-instance" xsi:type="dcterms:W3CDTF">2017-03-20T09:03:00Z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