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2456" w14:paraId="df82456" w:rsidRDefault="00EE79A1" w:rsidP="00EE79A1" w:rsidR="00EE79A1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EE79A1" w:rsidP="00EE79A1" w:rsidR="00EE79A1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13717D">
        <w:t xml:space="preserve">  </w:t>
      </w:r>
      <w:r>
        <w:t xml:space="preserve"> 2 St-835</w:t>
      </w:r>
      <w:r w:rsidRPr="00B24D54">
        <w:t>/20</w:t>
      </w:r>
      <w:r w:rsidRPr="00F90E92">
        <w:t>16-79</w:t>
      </w:r>
    </w:p>
    <w:p w:rsidRDefault="00EE79A1" w:rsidP="00EE79A1" w:rsidR="00EE79A1" w:rsidRPr="00AA4F81">
      <w:r w:rsidRPr="00AA4F81">
        <w:t xml:space="preserve"> TRGOVAČKI SUD U </w:t>
      </w:r>
      <w:r>
        <w:t>PAZINU</w:t>
      </w:r>
    </w:p>
    <w:p w:rsidRDefault="00EE79A1" w:rsidP="00EE79A1" w:rsidR="00EE79A1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EE79A1" w:rsidP="00EE79A1" w:rsidR="00EE79A1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E79A1" w:rsidP="00EE79A1" w:rsidR="00EE79A1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EE79A1" w:rsidP="00EE79A1" w:rsidR="00EE79A1" w:rsidRPr="00A06BE6">
      <w:pPr>
        <w:jc w:val="center"/>
      </w:pPr>
      <w:r w:rsidRPr="00A06BE6">
        <w:t xml:space="preserve">POZIV NA ROČIŠTE </w:t>
      </w:r>
    </w:p>
    <w:p w:rsidRDefault="00EE79A1" w:rsidP="00EE79A1" w:rsidR="00EE79A1" w:rsidRPr="00A06BE6">
      <w:pPr>
        <w:jc w:val="center"/>
      </w:pPr>
      <w:r w:rsidRPr="00A06BE6">
        <w:t>ZA DIOBU KUPOVNINE</w:t>
      </w:r>
    </w:p>
    <w:p w:rsidRDefault="00EE79A1" w:rsidP="00EE79A1" w:rsidR="00EE79A1">
      <w:pPr>
        <w:jc w:val="center"/>
      </w:pPr>
    </w:p>
    <w:p w:rsidRDefault="00EE79A1" w:rsidP="00EE79A1" w:rsidR="00EE79A1" w:rsidRPr="00A06BE6">
      <w:pPr>
        <w:jc w:val="center"/>
      </w:pPr>
    </w:p>
    <w:p w:rsidRDefault="00EE79A1" w:rsidP="00EE79A1" w:rsidR="00EE79A1" w:rsidRPr="0013717D">
      <w:pPr>
        <w:ind w:firstLine="708"/>
        <w:jc w:val="center"/>
      </w:pPr>
      <w:r w:rsidRPr="0013717D">
        <w:t>Pozivate se na ročište z</w:t>
      </w:r>
      <w:r>
        <w:t xml:space="preserve">a diobu </w:t>
      </w:r>
      <w:proofErr w:type="spellStart"/>
      <w:r>
        <w:t>kupovnine</w:t>
      </w:r>
      <w:proofErr w:type="spellEnd"/>
      <w:r>
        <w:t xml:space="preserve"> za nekretninu</w:t>
      </w:r>
      <w:r w:rsidRPr="0013717D">
        <w:t xml:space="preserve"> </w:t>
      </w:r>
    </w:p>
    <w:p w:rsidRDefault="00EE79A1" w:rsidP="00EE79A1" w:rsidR="00EE79A1" w:rsidRPr="0013717D">
      <w:pPr>
        <w:ind w:firstLine="708"/>
        <w:jc w:val="center"/>
        <w:rPr>
          <w:bCs/>
        </w:rPr>
      </w:pPr>
      <w:r w:rsidRPr="009C23D4">
        <w:t xml:space="preserve">k.č.br. 130/8 upisana u </w:t>
      </w:r>
      <w:proofErr w:type="spellStart"/>
      <w:r w:rsidRPr="009C23D4">
        <w:t>zk.ul</w:t>
      </w:r>
      <w:proofErr w:type="spellEnd"/>
      <w:r w:rsidRPr="009C23D4">
        <w:t xml:space="preserve">. 745 k.o. </w:t>
      </w:r>
      <w:proofErr w:type="spellStart"/>
      <w:r w:rsidRPr="009C23D4">
        <w:t>Kršete</w:t>
      </w:r>
      <w:proofErr w:type="spellEnd"/>
      <w:r w:rsidRPr="0013717D">
        <w:t>,</w:t>
      </w:r>
    </w:p>
    <w:p w:rsidRDefault="00EE79A1" w:rsidP="00EE79A1" w:rsidR="00EE79A1" w:rsidRPr="0013717D">
      <w:pPr>
        <w:ind w:firstLine="708"/>
        <w:jc w:val="center"/>
      </w:pPr>
      <w:r w:rsidRPr="0013717D">
        <w:t xml:space="preserve">u stečajnom postupku nad dužnikom </w:t>
      </w:r>
    </w:p>
    <w:p w:rsidRDefault="00EE79A1" w:rsidP="00EE79A1" w:rsidR="00EE79A1" w:rsidRPr="0013717D">
      <w:pPr>
        <w:ind w:firstLine="708"/>
        <w:jc w:val="center"/>
        <w:rPr>
          <w:bCs/>
          <w:sz w:val="23"/>
          <w:szCs w:val="23"/>
        </w:rPr>
      </w:pPr>
      <w:r w:rsidRPr="009C23D4">
        <w:t>HABITATIO d.o.o. u stečaju, Buje, Istarska 4, OIB: 32869125668</w:t>
      </w:r>
      <w:r w:rsidRPr="0013717D">
        <w:t>,</w:t>
      </w:r>
      <w:r w:rsidRPr="0013717D">
        <w:rPr>
          <w:bCs/>
          <w:sz w:val="23"/>
          <w:szCs w:val="23"/>
        </w:rPr>
        <w:t xml:space="preserve"> </w:t>
      </w:r>
    </w:p>
    <w:p w:rsidRDefault="00EE79A1" w:rsidP="00EE79A1" w:rsidR="00EE79A1" w:rsidRPr="002738EB">
      <w:pPr>
        <w:ind w:firstLine="708"/>
        <w:jc w:val="center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EE79A1" w:rsidP="00EE79A1" w:rsidR="00EE79A1" w:rsidRPr="007511B7">
      <w:pPr>
        <w:jc w:val="both"/>
      </w:pPr>
    </w:p>
    <w:p w:rsidRDefault="00EE79A1" w:rsidP="00EE79A1" w:rsidR="00EE79A1" w:rsidRPr="00A06BE6">
      <w:pPr>
        <w:jc w:val="both"/>
      </w:pPr>
    </w:p>
    <w:p w:rsidRDefault="00EE79A1" w:rsidP="00EE79A1" w:rsidR="00EE79A1" w:rsidRPr="00F90E92">
      <w:pPr>
        <w:jc w:val="center"/>
      </w:pPr>
      <w:r w:rsidRPr="00F90E92">
        <w:t xml:space="preserve">dana </w:t>
      </w:r>
      <w:r w:rsidR="00F90E92" w:rsidRPr="00F90E92">
        <w:t>3. svibnja</w:t>
      </w:r>
      <w:r w:rsidRPr="00F90E92">
        <w:t xml:space="preserve"> 2018. u 1</w:t>
      </w:r>
      <w:r w:rsidR="00F90E92">
        <w:t>3</w:t>
      </w:r>
      <w:r w:rsidRPr="00F90E92">
        <w:t xml:space="preserve">:15 sati. </w:t>
      </w:r>
    </w:p>
    <w:p w:rsidRDefault="00EE79A1" w:rsidP="00EE79A1" w:rsidR="00EE79A1">
      <w:pPr>
        <w:jc w:val="both"/>
      </w:pPr>
    </w:p>
    <w:p w:rsidRDefault="00EE79A1" w:rsidP="00EE79A1" w:rsidR="00EE79A1" w:rsidRPr="00A06BE6">
      <w:pPr>
        <w:jc w:val="both"/>
      </w:pPr>
    </w:p>
    <w:p w:rsidRDefault="00EE79A1" w:rsidP="00EE79A1" w:rsidR="00EE79A1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EE79A1" w:rsidP="00EE79A1" w:rsidR="00EE79A1" w:rsidRPr="008110D5">
      <w:pPr>
        <w:jc w:val="both"/>
      </w:pPr>
      <w:r w:rsidRPr="008110D5">
        <w:t>UPOZORENJE:</w:t>
      </w:r>
    </w:p>
    <w:p w:rsidRDefault="00EE79A1" w:rsidP="00EE79A1" w:rsidR="00EE79A1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EE79A1" w:rsidP="00EE79A1" w:rsidR="00EE79A1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EE79A1" w:rsidP="00EE79A1" w:rsidR="00EE79A1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EE79A1" w:rsidP="00EE79A1" w:rsidR="00EE79A1"/>
    <w:p w:rsidRDefault="00EE79A1" w:rsidP="00EE79A1" w:rsidR="00EE79A1"/>
    <w:p w:rsidRDefault="00EE79A1" w:rsidP="00EE79A1" w:rsidR="00EE79A1" w:rsidRPr="008110D5"/>
    <w:p w:rsidRDefault="00EE79A1" w:rsidP="00EE79A1" w:rsidR="00EE79A1" w:rsidRPr="00F90E92">
      <w:pPr>
        <w:jc w:val="center"/>
      </w:pPr>
      <w:r w:rsidRPr="008110D5">
        <w:t>U Pazi</w:t>
      </w:r>
      <w:r w:rsidRPr="00F90E92">
        <w:t xml:space="preserve">nu </w:t>
      </w:r>
      <w:r w:rsidR="00F90E92" w:rsidRPr="00F90E92">
        <w:t>6</w:t>
      </w:r>
      <w:r w:rsidRPr="00F90E92">
        <w:t>. travnja 2018.</w:t>
      </w:r>
    </w:p>
    <w:p w:rsidRDefault="00EE79A1" w:rsidP="00EE79A1" w:rsidR="00EE79A1">
      <w:pPr>
        <w:ind w:left="7080"/>
        <w:jc w:val="both"/>
      </w:pPr>
    </w:p>
    <w:p w:rsidRDefault="00EE79A1" w:rsidP="00EE79A1" w:rsidR="00EE79A1">
      <w:pPr>
        <w:ind w:left="7080"/>
        <w:jc w:val="both"/>
      </w:pPr>
    </w:p>
    <w:p w:rsidRDefault="00EE79A1" w:rsidP="00EE79A1" w:rsidR="00EE79A1" w:rsidRPr="00A06BE6">
      <w:pPr>
        <w:ind w:left="6480"/>
        <w:jc w:val="both"/>
      </w:pPr>
      <w:r>
        <w:t xml:space="preserve">   Stečajna sutkinja</w:t>
      </w:r>
    </w:p>
    <w:p w:rsidRDefault="00EE79A1" w:rsidP="00EE79A1" w:rsidR="00EE79A1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EE79A1" w:rsidP="00EE79A1" w:rsidR="00EE79A1">
      <w:pPr>
        <w:jc w:val="both"/>
      </w:pPr>
      <w:r w:rsidRPr="00A06BE6">
        <w:tab/>
      </w:r>
    </w:p>
    <w:p w:rsidRDefault="00EE79A1" w:rsidP="00EE79A1" w:rsidR="00EE79A1">
      <w:pPr>
        <w:jc w:val="both"/>
      </w:pPr>
    </w:p>
    <w:p w:rsidRDefault="00EE79A1" w:rsidP="00EE79A1" w:rsidR="00EE79A1">
      <w:pPr>
        <w:jc w:val="both"/>
      </w:pPr>
    </w:p>
    <w:p w:rsidRDefault="00EE79A1" w:rsidP="00EE79A1" w:rsidR="00EE79A1" w:rsidRPr="00EB0045">
      <w:pPr>
        <w:jc w:val="both"/>
      </w:pPr>
      <w:r w:rsidRPr="00EB0045">
        <w:t>DNA:</w:t>
      </w:r>
    </w:p>
    <w:p w:rsidRDefault="00EB0045" w:rsidP="00EB0045" w:rsidR="00EB0045" w:rsidRPr="00EB0045">
      <w:pPr>
        <w:rPr>
          <w:b/>
        </w:rPr>
      </w:pPr>
      <w:r w:rsidRPr="00EB0045">
        <w:t xml:space="preserve">- stečajni upravitelj Zdravko Tešić, Ogulin, </w:t>
      </w:r>
      <w:proofErr w:type="spellStart"/>
      <w:r w:rsidRPr="00EB0045">
        <w:t>Bukovnik</w:t>
      </w:r>
      <w:proofErr w:type="spellEnd"/>
      <w:r w:rsidRPr="00EB0045">
        <w:t xml:space="preserve"> 36</w:t>
      </w:r>
    </w:p>
    <w:p w:rsidRDefault="00EB0045" w:rsidP="00EB0045" w:rsidR="00EB0045" w:rsidRPr="00EB0045">
      <w:pPr>
        <w:rPr>
          <w:b/>
        </w:rPr>
      </w:pPr>
      <w:r w:rsidRPr="00EB0045">
        <w:t>- REPUBLIKA HRVATSKA po ŽDO u Puli, Pula, Rovinjska ul. 2</w:t>
      </w:r>
    </w:p>
    <w:p w:rsidRDefault="00EB0045" w:rsidP="00EB0045" w:rsidR="00EB0045" w:rsidRPr="00EB0045">
      <w:pPr>
        <w:rPr>
          <w:b/>
        </w:rPr>
      </w:pPr>
      <w:r w:rsidRPr="00EB0045">
        <w:t>- ISTARSKA KREDITNA BANKA UMAG d.d., Umag, Ernesta Miloša 1</w:t>
      </w:r>
    </w:p>
    <w:p w:rsidRDefault="00EB0045" w:rsidP="00EB0045" w:rsidR="00EB0045" w:rsidRPr="00EB0045">
      <w:pPr>
        <w:rPr>
          <w:b/>
        </w:rPr>
      </w:pPr>
      <w:r w:rsidRPr="00EB0045">
        <w:t xml:space="preserve">- SILVA d.o.o., Umag, </w:t>
      </w:r>
      <w:proofErr w:type="spellStart"/>
      <w:r w:rsidRPr="00EB0045">
        <w:t>pp</w:t>
      </w:r>
      <w:proofErr w:type="spellEnd"/>
      <w:r w:rsidRPr="00EB0045">
        <w:t xml:space="preserve"> iz ZOU </w:t>
      </w:r>
      <w:proofErr w:type="spellStart"/>
      <w:r w:rsidRPr="00EB0045">
        <w:t>Livio</w:t>
      </w:r>
      <w:proofErr w:type="spellEnd"/>
      <w:r w:rsidRPr="00EB0045">
        <w:t xml:space="preserve"> </w:t>
      </w:r>
      <w:proofErr w:type="spellStart"/>
      <w:r w:rsidRPr="00EB0045">
        <w:t>Marcan</w:t>
      </w:r>
      <w:proofErr w:type="spellEnd"/>
      <w:r w:rsidRPr="00EB0045">
        <w:t xml:space="preserve"> i Vedran </w:t>
      </w:r>
      <w:proofErr w:type="spellStart"/>
      <w:r w:rsidRPr="00EB0045">
        <w:t>Marcan</w:t>
      </w:r>
      <w:proofErr w:type="spellEnd"/>
      <w:r w:rsidRPr="00EB0045">
        <w:t>, Umag, 1. svibnja 4/I</w:t>
      </w:r>
    </w:p>
    <w:p w:rsidRDefault="00EE79A1" w:rsidP="00EE79A1" w:rsidR="00EE79A1" w:rsidRPr="00EB0045">
      <w:r w:rsidRPr="00EB0045">
        <w:t>- e-Oglasna ploča sudova (8 dana)</w:t>
      </w:r>
    </w:p>
    <w:p w:rsidRDefault="00EE79A1" w:rsidP="00EE79A1" w:rsidR="00EE79A1"/>
    <w:p w:rsidRDefault="00EE79A1" w:rsidP="00EE79A1" w:rsidR="00EE79A1"/>
    <w:p w:rsidRDefault="00A974C5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79A1"/>
    <w:rsid w:val="00554328"/>
    <w:rsid w:val="00877E94"/>
    <w:rsid w:val="00985388"/>
    <w:rsid w:val="00A974C5"/>
    <w:rsid w:val="00EB0045"/>
    <w:rsid w:val="00EE79A1"/>
    <w:rsid w:val="00F9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79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79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79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79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79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79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1074</properties:Characters>
  <properties:Lines>47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2018-04-05T11:04:00Z</dcterms:created>
  <dc:creator>Jasmina Matika</dc:creator>
  <cp:lastModifiedBy>Jasmina Matika</cp:lastModifiedBy>
  <dcterms:modified xmlns:xsi="http://www.w3.org/2001/XMLSchema-instance" xsi:type="dcterms:W3CDTF">2018-04-06T11:40:00Z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(St-835-16 - POZIV ZA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