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3bbc" w14:paraId="d573bbc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E011C0">
        <w:rPr>
          <w:lang w:val="hr-HR"/>
        </w:rPr>
        <w:t>HIRON d.o.o., OIB: 75313917705, Split, Pujanke 53</w:t>
      </w:r>
      <w:r w:rsidR="00246878" w:rsidRPr="00246878">
        <w:rPr>
          <w:lang w:val="hr-HR"/>
        </w:rPr>
        <w:t xml:space="preserve">, </w:t>
      </w:r>
      <w:r w:rsidR="00B13E00" w:rsidRPr="00B13E00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011C0" w:rsidRPr="00E011C0">
        <w:rPr>
          <w:rFonts w:cs="Times New Roman" w:eastAsia="Times New Roman"/>
          <w:szCs w:val="24"/>
          <w:lang w:eastAsia="hr-HR"/>
        </w:rPr>
        <w:t>HIRON d.o.o., OIB: 75313917705, Split, Pujanke 53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23. studenog 2017. </w:t>
      </w:r>
      <w:r w:rsidRPr="00564E07">
        <w:t>u</w:t>
      </w:r>
      <w:r>
        <w:t xml:space="preserve"> </w:t>
      </w:r>
      <w:r w:rsidR="00542BD8">
        <w:t>0</w:t>
      </w:r>
      <w:r w:rsidR="0097771C">
        <w:t>8</w:t>
      </w:r>
      <w:r w:rsidR="00622DF9">
        <w:t>:</w:t>
      </w:r>
      <w:r w:rsidR="00E011C0">
        <w:t>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92273" w:rsidR="00E011C0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</w:t>
      </w:r>
      <w:r w:rsidR="00E011C0">
        <w:rPr>
          <w:rFonts w:cs="Times New Roman" w:eastAsia="Times New Roman"/>
          <w:szCs w:val="24"/>
          <w:lang w:eastAsia="hr-HR"/>
        </w:rPr>
        <w:t>ci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E011C0" w:rsidRPr="00E011C0">
        <w:rPr>
          <w:rFonts w:cs="Times New Roman" w:eastAsia="Times New Roman"/>
          <w:szCs w:val="24"/>
          <w:lang w:eastAsia="hr-HR"/>
        </w:rPr>
        <w:t>Tomislav Ugljar</w:t>
      </w:r>
      <w:r w:rsidR="00E011C0">
        <w:rPr>
          <w:rFonts w:cs="Times New Roman" w:eastAsia="Times New Roman"/>
          <w:szCs w:val="24"/>
          <w:lang w:eastAsia="hr-HR"/>
        </w:rPr>
        <w:t xml:space="preserve"> iz Splita, Pazdigradska 59 i Denis Jonjić iz Podstrane, Put Bana 9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E011C0">
        <w:t>cima</w:t>
      </w:r>
      <w:r w:rsidR="005A35A0" w:rsidRPr="00564E07">
        <w:t xml:space="preserve"> po zakonu </w:t>
      </w:r>
      <w:r w:rsidR="00592273">
        <w:t xml:space="preserve">dužnika </w:t>
      </w:r>
      <w:r w:rsidR="00E011C0">
        <w:t>Tomislavu Ugljaru i Denisu Jonjiću</w:t>
      </w:r>
      <w:r w:rsidR="005A35A0" w:rsidRPr="00564E07">
        <w:t xml:space="preserve"> da u roku od osam (8) dana, pozivom na gornji poslovni broj spisa, dostav</w:t>
      </w:r>
      <w:r w:rsidR="00E011C0">
        <w:t>e</w:t>
      </w:r>
      <w:r w:rsidR="005A35A0" w:rsidRPr="00564E07">
        <w:t xml:space="preserve">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lastRenderedPageBreak/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>Upozorava</w:t>
      </w:r>
      <w:r w:rsidR="00E011C0">
        <w:t>ju se osobe</w:t>
      </w:r>
      <w:r>
        <w:t xml:space="preserve"> </w:t>
      </w:r>
      <w:r w:rsidRPr="00564E07">
        <w:t>ovlašten</w:t>
      </w:r>
      <w:r w:rsidR="00E011C0">
        <w:t>e</w:t>
      </w:r>
      <w:r w:rsidRPr="00564E07">
        <w:t xml:space="preserve"> za zastupanje dužnika da </w:t>
      </w:r>
      <w:r w:rsidR="00E011C0">
        <w:t>su dužni</w:t>
      </w:r>
      <w:r w:rsidRPr="00564E07">
        <w:t xml:space="preserve"> dati sudu sve potrebne podatke koji se odnose na ovaj postupak te da se za davanje neistinitog ili  nepotpunog popisa imovine ili obveza odgovara</w:t>
      </w:r>
      <w:r w:rsidR="00E011C0">
        <w:t>ju</w:t>
      </w:r>
      <w:r w:rsidRPr="00564E07">
        <w:t xml:space="preserve">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E011C0">
        <w:rPr>
          <w:szCs w:val="24"/>
        </w:rPr>
        <w:t>24</w:t>
      </w:r>
      <w:r w:rsidR="00A40F25">
        <w:rPr>
          <w:szCs w:val="24"/>
        </w:rPr>
        <w:t>. kolovoza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E011C0">
        <w:t>HIRON d.o.o., OIB: 75313917705, Split, Pujanke 53.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</w:t>
      </w:r>
      <w:r w:rsidR="00E011C0">
        <w:rPr>
          <w:szCs w:val="24"/>
        </w:rPr>
        <w:t>17</w:t>
      </w:r>
      <w:r w:rsidR="00592273">
        <w:rPr>
          <w:szCs w:val="24"/>
        </w:rPr>
        <w:t>. kolovoza 2017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E011C0">
        <w:rPr>
          <w:szCs w:val="24"/>
        </w:rPr>
        <w:t>32.374,93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 xml:space="preserve">rovinsko osiguranje dužnik ima </w:t>
      </w:r>
      <w:r w:rsidR="00E011C0">
        <w:rPr>
          <w:szCs w:val="24"/>
        </w:rPr>
        <w:t>2 zaposlena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B13E00" w:rsidRPr="00B13E00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EE24A9">
        <w:t>,v.r.</w:t>
      </w:r>
    </w:p>
    <w:p w:rsidRDefault="00EE24A9" w:rsidP="0071700F" w:rsidR="00EE24A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EE24A9" w:rsidP="0071700F" w:rsidR="00EE24A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E24A9" w:rsidP="00756350" w:rsidR="00EE24A9" w:rsidRPr="00564E07">
      <w:pPr>
        <w:ind w:left="6372"/>
        <w:jc w:val="center"/>
      </w:pP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4A9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592273">
      <w:t>82</w:t>
    </w:r>
    <w:r w:rsidR="00E011C0">
      <w:t>6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E011C0">
      <w:t>826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13E0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011C0"/>
    <w:rsid w:val="00E26289"/>
    <w:rsid w:val="00E34EC7"/>
    <w:rsid w:val="00EB507F"/>
    <w:rsid w:val="00EB6A52"/>
    <w:rsid w:val="00EE24A9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EE24A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EE24A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St-826/2017</izvorni_sadrzaj>
    <derivirana_varijabla naziv="DomainObject.Predmet.OznakaBroj_1">St-826/2017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HIRON d.o.o. za ugostiteljstvo i turizam</izvorni_sadrzaj>
    <derivirana_varijabla naziv="DomainObject.Predmet.ProtustrankaFormated_1">  HIRON d.o.o. za ugostiteljstvo i turizam</derivirana_varijabla>
  </DomainObject.Predmet.ProtustrankaFormated>
  <DomainObject.Predmet.ProtustrankaFormatedOIB>
    <izvorni_sadrzaj>  HIRON d.o.o. za ugostiteljstvo i turizam, OIB 75313917705</izvorni_sadrzaj>
    <derivirana_varijabla naziv="DomainObject.Predmet.ProtustrankaFormatedOIB_1">  HIRON d.o.o. za ugostiteljstvo i turizam, OIB 75313917705</derivirana_varijabla>
  </DomainObject.Predmet.ProtustrankaFormatedOIB>
  <DomainObject.Predmet.ProtustrankaFormatedWithAdress>
    <izvorni_sadrzaj> HIRON d.o.o. za ugostiteljstvo i turizam, Pujanke 53, 21000 Split</izvorni_sadrzaj>
    <derivirana_varijabla naziv="DomainObject.Predmet.ProtustrankaFormatedWithAdress_1"> HIRON d.o.o. za ugostiteljstvo i turizam, Pujanke 53, 21000 Split</derivirana_varijabla>
  </DomainObject.Predmet.ProtustrankaFormatedWithAdress>
  <DomainObject.Predmet.ProtustrankaFormatedWithAdressOIB>
    <izvorni_sadrzaj> HIRON d.o.o. za ugostiteljstvo i turizam, OIB 75313917705, Pujanke 53, 21000 Split</izvorni_sadrzaj>
    <derivirana_varijabla naziv="DomainObject.Predmet.ProtustrankaFormatedWithAdressOIB_1"> HIRON d.o.o. za ugostiteljstvo i turizam, OIB 75313917705, Pujanke 53, 21000 Split</derivirana_varijabla>
  </DomainObject.Predmet.ProtustrankaFormatedWithAdressOIB>
  <DomainObject.Predmet.ProtustrankaWithAdress>
    <izvorni_sadrzaj>HIRON d.o.o. za ugostiteljstvo i turizam Pujanke 53, 21000 Split</izvorni_sadrzaj>
    <derivirana_varijabla naziv="DomainObject.Predmet.ProtustrankaWithAdress_1">HIRON d.o.o. za ugostiteljstvo i turizam Pujanke 53, 21000 Split</derivirana_varijabla>
  </DomainObject.Predmet.ProtustrankaWithAdress>
  <DomainObject.Predmet.ProtustrankaWithAdressOIB>
    <izvorni_sadrzaj>HIRON d.o.o. za ugostiteljstvo i turizam, OIB 75313917705, Pujanke 53, 21000 Split</izvorni_sadrzaj>
    <derivirana_varijabla naziv="DomainObject.Predmet.ProtustrankaWithAdressOIB_1">HIRON d.o.o. za ugostiteljstvo i turizam, OIB 75313917705, Pujanke 53, 21000 Split</derivirana_varijabla>
  </DomainObject.Predmet.ProtustrankaWithAdressOIB>
  <DomainObject.Predmet.ProtustrankaNazivFormated>
    <izvorni_sadrzaj>HIRON d.o.o. za ugostiteljstvo i turizam</izvorni_sadrzaj>
    <derivirana_varijabla naziv="DomainObject.Predmet.ProtustrankaNazivFormated_1">HIRON d.o.o. za ugostiteljstvo i turizam</derivirana_varijabla>
  </DomainObject.Predmet.ProtustrankaNazivFormated>
  <DomainObject.Predmet.ProtustrankaNazivFormatedOIB>
    <izvorni_sadrzaj>HIRON d.o.o. za ugostiteljstvo i turizam, OIB 75313917705</izvorni_sadrzaj>
    <derivirana_varijabla naziv="DomainObject.Predmet.ProtustrankaNazivFormatedOIB_1">HIRON d.o.o. za ugostiteljstvo i turizam, OIB 75313917705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32374.93</izvorni_sadrzaj>
    <derivirana_varijabla naziv="DomainObject.Predmet.TrenutnaVrijednost_1">32374.93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HIRON d.o.o. za ugostiteljstvo i turizam</item>
    </izvorni_sadrzaj>
    <derivirana_varijabla naziv="DomainObject.Predmet.ProtuStrankaListFormated_1">
      <item>HIRON d.o.o. za ugostiteljstvo i turizam</item>
    </derivirana_varijabla>
  </DomainObject.Predmet.ProtuStrankaListFormated>
  <DomainObject.Predmet.ProtuStrankaListFormatedOIB>
    <izvorni_sadrzaj>
      <item>HIRON d.o.o. za ugostiteljstvo i turizam, OIB 75313917705</item>
    </izvorni_sadrzaj>
    <derivirana_varijabla naziv="DomainObject.Predmet.ProtuStrankaListFormatedOIB_1">
      <item>HIRON d.o.o. za ugostiteljstvo i turizam, OIB 75313917705</item>
    </derivirana_varijabla>
  </DomainObject.Predmet.ProtuStrankaListFormatedOIB>
  <DomainObject.Predmet.ProtuStrankaListFormatedWithAdress>
    <izvorni_sadrzaj>
      <item>HIRON d.o.o. za ugostiteljstvo i turizam, Pujanke 53, 21000 Split</item>
    </izvorni_sadrzaj>
    <derivirana_varijabla naziv="DomainObject.Predmet.ProtuStrankaListFormatedWithAdress_1">
      <item>HIRON d.o.o. za ugostiteljstvo i turizam, Pujanke 53, 21000 Split</item>
    </derivirana_varijabla>
  </DomainObject.Predmet.ProtuStrankaListFormatedWithAdress>
  <DomainObject.Predmet.ProtuStrankaListFormatedWithAdressOIB>
    <izvorni_sadrzaj>
      <item>HIRON d.o.o. za ugostiteljstvo i turizam, OIB 75313917705, Pujanke 53, 21000 Split</item>
    </izvorni_sadrzaj>
    <derivirana_varijabla naziv="DomainObject.Predmet.ProtuStrankaListFormatedWithAdressOIB_1">
      <item>HIRON d.o.o. za ugostiteljstvo i turizam, OIB 75313917705, Pujanke 53, 21000 Split</item>
    </derivirana_varijabla>
  </DomainObject.Predmet.ProtuStrankaListFormatedWithAdressOIB>
  <DomainObject.Predmet.ProtuStrankaListNazivFormated>
    <izvorni_sadrzaj>
      <item>HIRON d.o.o. za ugostiteljstvo i turizam</item>
    </izvorni_sadrzaj>
    <derivirana_varijabla naziv="DomainObject.Predmet.ProtuStrankaListNazivFormated_1">
      <item>HIRON d.o.o. za ugostiteljstvo i turizam</item>
    </derivirana_varijabla>
  </DomainObject.Predmet.ProtuStrankaListNazivFormated>
  <DomainObject.Predmet.ProtuStrankaListNazivFormatedOIB>
    <izvorni_sadrzaj>
      <item>HIRON d.o.o. za ugostiteljstvo i turizam, OIB 75313917705</item>
    </izvorni_sadrzaj>
    <derivirana_varijabla naziv="DomainObject.Predmet.ProtuStrankaListNazivFormatedOIB_1">
      <item>HIRON d.o.o. za ugostiteljstvo i turizam, OIB 75313917705</item>
    </derivirana_varijabla>
  </DomainObject.Predmet.ProtuStrankaListNazivFormatedOIB>
  <DomainObject.Predmet.OstaliListFormated>
    <izvorni_sadrzaj>
      <item>Tomislav Ugljar</item>
      <item>Denis Jonjić</item>
    </izvorni_sadrzaj>
    <derivirana_varijabla naziv="DomainObject.Predmet.OstaliListFormated_1">
      <item>Tomislav Ugljar</item>
      <item>Denis Jonjić</item>
    </derivirana_varijabla>
  </DomainObject.Predmet.OstaliListFormated>
  <DomainObject.Predmet.OstaliListFormatedOIB>
    <izvorni_sadrzaj>
      <item>Tomislav Ugljar, OIB 23635513996</item>
      <item>Denis Jonjić, OIB 36779284135</item>
    </izvorni_sadrzaj>
    <derivirana_varijabla naziv="DomainObject.Predmet.OstaliListFormatedOIB_1">
      <item>Tomislav Ugljar, OIB 23635513996</item>
      <item>Denis Jonjić, OIB 36779284135</item>
    </derivirana_varijabla>
  </DomainObject.Predmet.OstaliListFormatedOIB>
  <DomainObject.Predmet.OstaliListFormatedWithAdress>
    <izvorni_sadrzaj>
      <item>Tomislav Ugljar, Pazdigradska 59, 21000 Split</item>
      <item>Denis Jonjić, Put Bana 9, 21311 Podstrana</item>
    </izvorni_sadrzaj>
    <derivirana_varijabla naziv="DomainObject.Predmet.OstaliListFormatedWithAdress_1">
      <item>Tomislav Ugljar, Pazdigradska 59, 21000 Split</item>
      <item>Denis Jonjić, Put Bana 9, 21311 Podstrana</item>
    </derivirana_varijabla>
  </DomainObject.Predmet.OstaliListFormatedWithAdress>
  <DomainObject.Predmet.OstaliListFormatedWithAdressOIB>
    <izvorni_sadrzaj>
      <item>Tomislav Ugljar, OIB 23635513996, Pazdigradska 59, 21000 Split</item>
      <item>Denis Jonjić, OIB 36779284135, Put Bana 9, 21311 Podstrana</item>
    </izvorni_sadrzaj>
    <derivirana_varijabla naziv="DomainObject.Predmet.OstaliListFormatedWithAdressOIB_1">
      <item>Tomislav Ugljar, OIB 23635513996, Pazdigradska 59, 21000 Split</item>
      <item>Denis Jonjić, OIB 36779284135, Put Bana 9, 21311 Podstrana</item>
    </derivirana_varijabla>
  </DomainObject.Predmet.OstaliListFormatedWithAdressOIB>
  <DomainObject.Predmet.OstaliListNazivFormated>
    <izvorni_sadrzaj>
      <item>Tomislav Ugljar</item>
      <item>Denis Jonjić</item>
    </izvorni_sadrzaj>
    <derivirana_varijabla naziv="DomainObject.Predmet.OstaliListNazivFormated_1">
      <item>Tomislav Ugljar</item>
      <item>Denis Jonjić</item>
    </derivirana_varijabla>
  </DomainObject.Predmet.OstaliListNazivFormated>
  <DomainObject.Predmet.OstaliListNazivFormatedOIB>
    <izvorni_sadrzaj>
      <item>Tomislav Ugljar, OIB 23635513996</item>
      <item>Denis Jonjić, OIB 36779284135</item>
    </izvorni_sadrzaj>
    <derivirana_varijabla naziv="DomainObject.Predmet.OstaliListNazivFormatedOIB_1">
      <item>Tomislav Ugljar, OIB 23635513996</item>
      <item>Denis Jonjić, OIB 36779284135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HIRON d.o.o. za ugostiteljstvo i turizam</izvorni_sadrzaj>
    <derivirana_varijabla naziv="DomainObject.Predmet.ProtustrankaIDrugi_1">HIRON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HIRON d.o.o. za ugostiteljstvo i turizam, OIB 75313917705, Pujanke 53, 21000 Split</izvorni_sadrzaj>
    <derivirana_varijabla naziv="DomainObject.Predmet.ProtustrankaIDrugiAdressOIB_1">HIRON d.o.o. za ugostiteljstvo i turizam, OIB 75313917705, Pujanke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HIRON d.o.o. za ugostiteljstvo i turizam</item>
      <item>FINANCIJSKA AGENCIJA, RC SPLIT</item>
      <item>Tomislav Ugljar</item>
      <item>Denis Jonjić</item>
    </izvorni_sadrzaj>
    <derivirana_varijabla naziv="DomainObject.Predmet.SudioniciListNaziv_1">
      <item>HIRON d.o.o. za ugostiteljstvo i turizam</item>
      <item>FINANCIJSKA AGENCIJA, RC SPLIT</item>
      <item>Tomislav Ugljar</item>
      <item>Denis Jonjić</item>
    </derivirana_varijabla>
  </DomainObject.Predmet.SudioniciListNaziv>
  <DomainObject.Predmet.SudioniciListAdressOIB>
    <izvorni_sadrzaj>
      <item>HIRON d.o.o. za ugostiteljstvo i turizam, OIB 75313917705, Pujanke 53,21000 Split</item>
      <item>FINANCIJSKA AGENCIJA, RC SPLIT, OIB 85821130368, Mažuranićevo šetalište 24 b,21000 Split</item>
      <item>Tomislav Ugljar, OIB 23635513996, Pazdigradska 59,21000 Split</item>
      <item>Denis Jonjić, OIB 36779284135, Put Bana 9,21311 Podstrana</item>
    </izvorni_sadrzaj>
    <derivirana_varijabla naziv="DomainObject.Predmet.SudioniciListAdressOIB_1">
      <item>HIRON d.o.o. za ugostiteljstvo i turizam, OIB 75313917705, Pujanke 53,21000 Split</item>
      <item>FINANCIJSKA AGENCIJA, RC SPLIT, OIB 85821130368, Mažuranićevo šetalište 24 b,21000 Split</item>
      <item>Tomislav Ugljar, OIB 23635513996, Pazdigradska 59,21000 Split</item>
      <item>Denis Jonjić, OIB 36779284135, Put Bana 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75313917705</item>
      <item>, OIB 85821130368</item>
      <item>, OIB 23635513996</item>
      <item>, OIB 36779284135</item>
    </izvorni_sadrzaj>
    <derivirana_varijabla naziv="DomainObject.Predmet.SudioniciListNazivOIB_1">
      <item>, OIB 75313917705</item>
      <item>, OIB 85821130368</item>
      <item>, OIB 23635513996</item>
      <item>, OIB 36779284135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65D87-F323-4D9F-B805-110329B67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864</properties:Words>
  <properties:Characters>4653</properties:Characters>
  <properties:Lines>92</properties:Lines>
  <properties:Paragraphs>44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2017-11-03T11:28:00Z</cp:lastPrinted>
  <dcterms:modified xmlns:xsi="http://www.w3.org/2001/XMLSchema-instance" xsi:type="dcterms:W3CDTF">2017-11-03T11:28:00Z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