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a94f" w14:paraId="014a94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59270F">
        <w:t>2110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Jagera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59270F">
        <w:t xml:space="preserve">D.RADAR d.o.o. za iznajmljivanje, trgovinu i </w:t>
      </w:r>
      <w:r w:rsidR="00087AD2">
        <w:t xml:space="preserve">usluge </w:t>
      </w:r>
      <w:r w:rsidR="0059270F">
        <w:t>Osijek, Ulica Jovana Gojkovića 8/A, OIB 50703176244, MBS 030148081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087AD2">
        <w:t xml:space="preserve">24. kolovoza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59270F">
        <w:t>D.RADAR d.o.o. za iznajmljivanje, trgovinu i usluge Osijek, Ulica Jovana Gojkovića 8/A, OIB 50703176244, MBS 030148081 i</w:t>
      </w:r>
      <w:r w:rsidR="00F078E5">
        <w:t xml:space="preserve">znosi </w:t>
      </w:r>
      <w:r w:rsidR="0059270F">
        <w:t>256.644,83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r w:rsidR="00830FA5">
        <w:t>Jasmin Mehić iz Osijeka 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830FA5">
        <w:t>1</w:t>
      </w:r>
      <w:r w:rsidR="00675B89">
        <w:t>10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087AD2">
        <w:t xml:space="preserve">24. kolovoza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270F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75B89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0FA5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2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7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2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7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St-2110/2016-3</izvorni_sadrzaj>
    <derivirana_varijabla naziv="DomainObject.Oznaka_1">St-2110/2016-3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St-2110/2016</izvorni_sadrzaj>
    <derivirana_varijabla naziv="DomainObject.Predmet.OznakaBroj_1">St-2110/2016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D.RADAR d.o.o. za iznajmljivanje, trgovinu i usluge</izvorni_sadrzaj>
    <derivirana_varijabla naziv="DomainObject.Predmet.ProtustrankaFormated_1">  D.RADAR d.o.o. za iznajmljivanje, trgovinu i usluge</derivirana_varijabla>
  </DomainObject.Predmet.ProtustrankaFormated>
  <DomainObject.Predmet.ProtustrankaFormatedOIB>
    <izvorni_sadrzaj>  D.RADAR d.o.o. za iznajmljivanje, trgovinu i usluge, OIB 50703176244</izvorni_sadrzaj>
    <derivirana_varijabla naziv="DomainObject.Predmet.ProtustrankaFormatedOIB_1">  D.RADAR d.o.o. za iznajmljivanje, trgovinu i usluge, OIB 50703176244</derivirana_varijabla>
  </DomainObject.Predmet.ProtustrankaFormatedOIB>
  <DomainObject.Predmet.ProtustrankaFormatedWithAdress>
    <izvorni_sadrzaj> D.RADAR d.o.o. za iznajmljivanje, trgovinu i usluge, Ulica Jovana Gojkovića 8A, 31000 Osijek</izvorni_sadrzaj>
    <derivirana_varijabla naziv="DomainObject.Predmet.ProtustrankaFormatedWithAdress_1"> D.RADAR d.o.o. za iznajmljivanje, trgovinu i usluge, Ulica Jovana Gojkovića 8A, 31000 Osijek</derivirana_varijabla>
  </DomainObject.Predmet.ProtustrankaFormatedWithAdress>
  <DomainObject.Predmet.ProtustrankaFormatedWithAdressOIB>
    <izvorni_sadrzaj> D.RADAR d.o.o. za iznajmljivanje, trgovinu i usluge, OIB 50703176244, Ulica Jovana Gojkovića 8A, 31000 Osijek</izvorni_sadrzaj>
    <derivirana_varijabla naziv="DomainObject.Predmet.ProtustrankaFormatedWithAdressOIB_1"> D.RADAR d.o.o. za iznajmljivanje, trgovinu i usluge, OIB 50703176244, Ulica Jovana Gojkovića 8A, 31000 Osijek</derivirana_varijabla>
  </DomainObject.Predmet.ProtustrankaFormatedWithAdressOIB>
  <DomainObject.Predmet.ProtustrankaWithAdress>
    <izvorni_sadrzaj>D.RADAR d.o.o. za iznajmljivanje, trgovinu i usluge Ulica Jovana Gojkovića 8A, 31000 Osijek</izvorni_sadrzaj>
    <derivirana_varijabla naziv="DomainObject.Predmet.ProtustrankaWithAdress_1">D.RADAR d.o.o. za iznajmljivanje, trgovinu i usluge Ulica Jovana Gojkovića 8A, 31000 Osijek</derivirana_varijabla>
  </DomainObject.Predmet.ProtustrankaWithAdress>
  <DomainObject.Predmet.ProtustrankaWithAdressOIB>
    <izvorni_sadrzaj>D.RADAR d.o.o. za iznajmljivanje, trgovinu i usluge, OIB 50703176244, Ulica Jovana Gojkovića 8A, 31000 Osijek</izvorni_sadrzaj>
    <derivirana_varijabla naziv="DomainObject.Predmet.ProtustrankaWithAdressOIB_1">D.RADAR d.o.o. za iznajmljivanje, trgovinu i usluge, OIB 50703176244, Ulica Jovana Gojkovića 8A, 31000 Osijek</derivirana_varijabla>
  </DomainObject.Predmet.ProtustrankaWithAdressOIB>
  <DomainObject.Predmet.ProtustrankaNazivFormated>
    <izvorni_sadrzaj>D.RADAR d.o.o. za iznajmljivanje, trgovinu i usluge</izvorni_sadrzaj>
    <derivirana_varijabla naziv="DomainObject.Predmet.ProtustrankaNazivFormated_1">D.RADAR d.o.o. za iznajmljivanje, trgovinu i usluge</derivirana_varijabla>
  </DomainObject.Predmet.ProtustrankaNazivFormated>
  <DomainObject.Predmet.ProtustrankaNazivFormatedOIB>
    <izvorni_sadrzaj>D.RADAR d.o.o. za iznajmljivanje, trgovinu i usluge, OIB 50703176244</izvorni_sadrzaj>
    <derivirana_varijabla naziv="DomainObject.Predmet.ProtustrankaNazivFormatedOIB_1">D.RADAR d.o.o. za iznajmljivanje, trgovinu i usluge, OIB 50703176244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D.RADAR d.o.o. za iznajmljivanje, trgovinu i usluge</item>
    </izvorni_sadrzaj>
    <derivirana_varijabla naziv="DomainObject.Predmet.ProtuStrankaListFormated_1">
      <item>D.RADAR d.o.o. za iznajmljivanje, trgovinu i usluge</item>
    </derivirana_varijabla>
  </DomainObject.Predmet.ProtuStrankaListFormated>
  <DomainObject.Predmet.ProtuStrankaListFormatedOIB>
    <izvorni_sadrzaj>
      <item>D.RADAR d.o.o. za iznajmljivanje, trgovinu i usluge, OIB 50703176244</item>
    </izvorni_sadrzaj>
    <derivirana_varijabla naziv="DomainObject.Predmet.ProtuStrankaListFormatedOIB_1">
      <item>D.RADAR d.o.o. za iznajmljivanje, trgovinu i usluge, OIB 50703176244</item>
    </derivirana_varijabla>
  </DomainObject.Predmet.ProtuStrankaListFormatedOIB>
  <DomainObject.Predmet.ProtuStrankaListFormatedWithAdress>
    <izvorni_sadrzaj>
      <item>D.RADAR d.o.o. za iznajmljivanje, trgovinu i usluge, Ulica Jovana Gojkovića 8A, 31000 Osijek</item>
    </izvorni_sadrzaj>
    <derivirana_varijabla naziv="DomainObject.Predmet.ProtuStrankaListFormatedWithAdress_1">
      <item>D.RADAR d.o.o. za iznajmljivanje, trgovinu i usluge, Ulica Jovana Gojkovića 8A, 31000 Osijek</item>
    </derivirana_varijabla>
  </DomainObject.Predmet.ProtuStrankaListFormatedWithAdress>
  <DomainObject.Predmet.ProtuStrankaListFormatedWithAdressOIB>
    <izvorni_sadrzaj>
      <item>D.RADAR d.o.o. za iznajmljivanje, trgovinu i usluge, OIB 50703176244, Ulica Jovana Gojkovića 8A, 31000 Osijek</item>
    </izvorni_sadrzaj>
    <derivirana_varijabla naziv="DomainObject.Predmet.ProtuStrankaListFormatedWithAdressOIB_1">
      <item>D.RADAR d.o.o. za iznajmljivanje, trgovinu i usluge, OIB 50703176244, Ulica Jovana Gojkovića 8A, 31000 Osijek</item>
    </derivirana_varijabla>
  </DomainObject.Predmet.ProtuStrankaListFormatedWithAdressOIB>
  <DomainObject.Predmet.ProtuStrankaListNazivFormated>
    <izvorni_sadrzaj>
      <item>D.RADAR d.o.o. za iznajmljivanje, trgovinu i usluge</item>
    </izvorni_sadrzaj>
    <derivirana_varijabla naziv="DomainObject.Predmet.ProtuStrankaListNazivFormated_1">
      <item>D.RADAR d.o.o. za iznajmljivanje, trgovinu i usluge</item>
    </derivirana_varijabla>
  </DomainObject.Predmet.ProtuStrankaListNazivFormated>
  <DomainObject.Predmet.ProtuStrankaListNazivFormatedOIB>
    <izvorni_sadrzaj>
      <item>D.RADAR d.o.o. za iznajmljivanje, trgovinu i usluge, OIB 50703176244</item>
    </izvorni_sadrzaj>
    <derivirana_varijabla naziv="DomainObject.Predmet.ProtuStrankaListNazivFormatedOIB_1">
      <item>D.RADAR d.o.o. za iznajmljivanje, trgovinu i usluge, OIB 50703176244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St-2110/2016-3</izvorni_sadrzaj>
    <derivirana_varijabla naziv="DomainObject.PoslovniBrojDokumenta_1">St-2110/2016-3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D.RADAR d.o.o. za iznajmljivanje, trgovinu i usluge</izvorni_sadrzaj>
    <derivirana_varijabla naziv="DomainObject.Predmet.ProtustrankaIDrugi_1">D.RADAR d.o.o. za iznajmljivanje,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D.RADAR d.o.o. za iznajmljivanje, trgovinu i usluge, OIB 50703176244, Ulica Jovana Gojkovića 8A, 31000 Osijek</izvorni_sadrzaj>
    <derivirana_varijabla naziv="DomainObject.Predmet.ProtustrankaIDrugiAdressOIB_1">D.RADAR d.o.o. za iznajmljivanje, trgovinu i usluge, OIB 50703176244, Ulica Jovana Gojkovića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D.RADAR d.o.o. za iznajmljivanje, trgovinu i usluge</item>
    </izvorni_sadrzaj>
    <derivirana_varijabla naziv="DomainObject.Predmet.SudioniciListNaziv_1">
      <item>FINA RC OSIJEK</item>
      <item>D.RADAR d.o.o. za iznajmljivanje, trgovinu i usluge</item>
    </derivirana_varijabla>
  </DomainObject.Predmet.SudioniciListNaziv>
  <DomainObject.Predmet.SudioniciListAdressOIB>
    <izvorni_sadrzaj>
      <item>FINA RC OSIJEK, OIB 85821130368</item>
      <item>D.RADAR d.o.o. za iznajmljivanje, trgovinu i usluge, OIB 50703176244, Ulica Jovana Gojkovića 8A,31000 Osijek</item>
    </izvorni_sadrzaj>
    <derivirana_varijabla naziv="DomainObject.Predmet.SudioniciListAdressOIB_1">
      <item>FINA RC OSIJEK, OIB 85821130368</item>
      <item>D.RADAR d.o.o. za iznajmljivanje, trgovinu i usluge, OIB 50703176244, Ulica Jovana Gojkovića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50703176244</item>
    </izvorni_sadrzaj>
    <derivirana_varijabla naziv="DomainObject.Predmet.SudioniciListNazivOIB_1">
      <item>, OIB 85821130368</item>
      <item>, OIB 50703176244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963B9-A283-4EB6-9B9E-CD4F03054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1840</properties:Characters>
  <properties:Lines>45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2016-08-24T07:21:00Z</cp:lastPrinted>
  <dcterms:modified xmlns:xsi="http://www.w3.org/2001/XMLSchema-instance" xsi:type="dcterms:W3CDTF">2016-08-24T07:23:00Z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St-2110/2016-3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