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89f9" w14:paraId="d6389f9" w:rsidRDefault="00A76C94" w:rsidP="00A76C94" w:rsidR="00A76C9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76C94" w:rsidP="00A76C94" w:rsidR="00A76C94" w:rsidRPr="009F3736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</w:t>
      </w:r>
      <w:r w:rsidRPr="00CA74D1">
        <w:t>-</w:t>
      </w:r>
      <w:r>
        <w:t>162</w:t>
      </w:r>
      <w:r w:rsidRPr="00CA74D1">
        <w:t>/</w:t>
      </w:r>
      <w:r w:rsidRPr="009F3736">
        <w:t>201</w:t>
      </w:r>
      <w:r>
        <w:t>8</w:t>
      </w:r>
      <w:r w:rsidRPr="009F3736">
        <w:t>-</w:t>
      </w:r>
      <w:r w:rsidR="009E76DF">
        <w:t>18</w:t>
      </w:r>
    </w:p>
    <w:p w:rsidRDefault="00A76C94" w:rsidP="00A76C94" w:rsidR="00A76C94" w:rsidRPr="009F3736">
      <w:r w:rsidRPr="009F3736">
        <w:t xml:space="preserve"> TRGOVAČKI SUD U PAZINU</w:t>
      </w:r>
    </w:p>
    <w:p w:rsidRDefault="00A76C94" w:rsidP="00A76C94" w:rsidR="00A76C94" w:rsidRPr="009F3736">
      <w:r w:rsidRPr="009F3736">
        <w:t xml:space="preserve">     52000 PAZIN, </w:t>
      </w:r>
      <w:proofErr w:type="spellStart"/>
      <w:r w:rsidRPr="009F3736">
        <w:t>Dršćevka</w:t>
      </w:r>
      <w:proofErr w:type="spellEnd"/>
      <w:r w:rsidRPr="009F3736">
        <w:t xml:space="preserve"> 1 </w:t>
      </w:r>
      <w:r w:rsidRPr="009F3736">
        <w:tab/>
      </w:r>
      <w:r w:rsidRPr="009F3736">
        <w:tab/>
      </w:r>
      <w:r w:rsidRPr="009F3736">
        <w:tab/>
      </w:r>
      <w:r w:rsidRPr="009F3736">
        <w:tab/>
        <w:t xml:space="preserve">                 </w:t>
      </w:r>
    </w:p>
    <w:p w:rsidRDefault="00A76C94" w:rsidP="00A76C94" w:rsidR="00A76C94" w:rsidRPr="009F3736">
      <w:pPr>
        <w:tabs>
          <w:tab w:pos="9072" w:val="left"/>
          <w:tab w:pos="9356" w:val="left"/>
        </w:tabs>
        <w:ind w:right="-142"/>
      </w:pPr>
      <w:r w:rsidRPr="009F3736">
        <w:t xml:space="preserve">                                                                                                                                      </w:t>
      </w:r>
    </w:p>
    <w:p w:rsidRDefault="00A76C94" w:rsidP="00A76C94" w:rsidR="00A76C94" w:rsidRPr="009F3736">
      <w:r w:rsidRPr="009F3736">
        <w:t xml:space="preserve"> </w:t>
      </w:r>
    </w:p>
    <w:p w:rsidRDefault="00A76C94" w:rsidP="00A76C94" w:rsidR="00A76C94" w:rsidRPr="009F3736"/>
    <w:p w:rsidRDefault="00A76C94" w:rsidP="00A76C94" w:rsidR="00A76C94" w:rsidRPr="009F3736">
      <w:pPr>
        <w:jc w:val="both"/>
      </w:pPr>
    </w:p>
    <w:p w:rsidRDefault="00A76C94" w:rsidP="00A76C94" w:rsidR="00A76C94" w:rsidRPr="009F3736">
      <w:pPr>
        <w:jc w:val="both"/>
      </w:pPr>
      <w:r w:rsidRPr="009F3736">
        <w:tab/>
        <w:t xml:space="preserve">Trgovački sud u Pazinu, po stečajnom sucu Adrijani Labinjan Skok, u stečajnom postupku nad stečajnim dužnikom </w:t>
      </w:r>
      <w:r>
        <w:t>I. M. TRADE d.o.o., Umag, Zemljoradnička 7, OIB: 84756265615</w:t>
      </w:r>
      <w:r w:rsidRPr="009F3736">
        <w:t xml:space="preserve">, </w:t>
      </w:r>
      <w:r>
        <w:t>13. studenog</w:t>
      </w:r>
      <w:r w:rsidRPr="009F3736">
        <w:t xml:space="preserve"> 2018. donio je sljedeći</w:t>
      </w:r>
    </w:p>
    <w:p w:rsidRDefault="00A76C94" w:rsidP="00A76C94" w:rsidR="00A76C94" w:rsidRPr="009F3736">
      <w:pPr>
        <w:jc w:val="both"/>
      </w:pPr>
    </w:p>
    <w:p w:rsidRDefault="00A76C94" w:rsidP="00A76C94" w:rsidR="00A76C94" w:rsidRPr="009F3736">
      <w:pPr>
        <w:jc w:val="both"/>
      </w:pPr>
    </w:p>
    <w:p w:rsidRDefault="00A76C94" w:rsidP="00A76C94" w:rsidR="00A76C94" w:rsidRPr="009F3736">
      <w:pPr>
        <w:ind w:firstLine="708" w:left="2832"/>
      </w:pPr>
      <w:r w:rsidRPr="009F3736">
        <w:t xml:space="preserve">   Z A K LJ U Č A K</w:t>
      </w:r>
    </w:p>
    <w:p w:rsidRDefault="00A76C94" w:rsidP="00A76C94" w:rsidR="00A76C94" w:rsidRPr="009F3736">
      <w:pPr>
        <w:ind w:firstLine="708" w:left="2832"/>
      </w:pPr>
    </w:p>
    <w:p w:rsidRDefault="00A76C94" w:rsidP="00A76C94" w:rsidR="00A76C94" w:rsidRPr="009F3736">
      <w:pPr>
        <w:tabs>
          <w:tab w:pos="1080" w:val="left"/>
        </w:tabs>
        <w:jc w:val="both"/>
      </w:pPr>
    </w:p>
    <w:p w:rsidRDefault="00A76C94" w:rsidP="00A76C94" w:rsidR="00A76C94" w:rsidRPr="009F3736">
      <w:pPr>
        <w:tabs>
          <w:tab w:pos="0" w:val="left"/>
        </w:tabs>
        <w:jc w:val="both"/>
      </w:pPr>
      <w:r w:rsidRPr="009F3736">
        <w:tab/>
        <w:t xml:space="preserve">Zbog spriječenosti stečajnog upravitelja </w:t>
      </w:r>
      <w:r w:rsidR="009E76DF">
        <w:t>odgađa</w:t>
      </w:r>
      <w:r w:rsidRPr="009F3736">
        <w:t xml:space="preserve"> se</w:t>
      </w:r>
      <w:r>
        <w:t xml:space="preserve"> ročište</w:t>
      </w:r>
      <w:r w:rsidRPr="009F3736">
        <w:t xml:space="preserve"> </w:t>
      </w:r>
      <w:r w:rsidRPr="00B9605B">
        <w:t xml:space="preserve">radi </w:t>
      </w:r>
      <w:r>
        <w:t>utvrđenja da li je imovina dužnika (tražbine prema trećima) koja bi ušla u stečajnu masu dovoljna za namirenje troškova stečajnog postupka, i kakve je vrijednosti,</w:t>
      </w:r>
      <w:r w:rsidRPr="009F3736">
        <w:t xml:space="preserve"> u stečajnom postupku nad stečajnim dužnikom </w:t>
      </w:r>
      <w:r>
        <w:t>I. M. TRADE d.o.o., Umag, Zemljoradnička 7, OIB: 84756265615, koje je u ovom predmetu zakazano</w:t>
      </w:r>
      <w:r w:rsidRPr="009F3736">
        <w:t xml:space="preserve"> za </w:t>
      </w:r>
      <w:r>
        <w:t>30. studenog</w:t>
      </w:r>
      <w:r w:rsidRPr="009F3736">
        <w:t xml:space="preserve"> 2018.</w:t>
      </w:r>
      <w:r>
        <w:t xml:space="preserve"> u 9:00 sati, a novo</w:t>
      </w:r>
      <w:r w:rsidRPr="009F3736">
        <w:t xml:space="preserve"> se određuje za:</w:t>
      </w:r>
    </w:p>
    <w:p w:rsidRDefault="00A76C94" w:rsidP="00A76C94" w:rsidR="00A76C94" w:rsidRPr="009F3736">
      <w:pPr>
        <w:tabs>
          <w:tab w:pos="0" w:val="left"/>
        </w:tabs>
        <w:jc w:val="both"/>
      </w:pPr>
    </w:p>
    <w:p w:rsidRDefault="00A76C94" w:rsidP="00A76C94" w:rsidR="00A76C94" w:rsidRPr="009F3736">
      <w:pPr>
        <w:jc w:val="center"/>
      </w:pPr>
    </w:p>
    <w:p w:rsidRDefault="00A76C94" w:rsidP="00A76C94" w:rsidR="00A76C94" w:rsidRPr="009E76DF">
      <w:pPr>
        <w:jc w:val="center"/>
      </w:pPr>
      <w:r w:rsidRPr="009E76DF">
        <w:t>30. studenog</w:t>
      </w:r>
      <w:r w:rsidR="009E76DF" w:rsidRPr="009E76DF">
        <w:t xml:space="preserve"> 2018. u 12</w:t>
      </w:r>
      <w:r w:rsidRPr="009E76DF">
        <w:t>:</w:t>
      </w:r>
      <w:r w:rsidR="009E76DF" w:rsidRPr="009E76DF">
        <w:t>15</w:t>
      </w:r>
      <w:r w:rsidRPr="009E76DF">
        <w:t xml:space="preserve"> sati,</w:t>
      </w:r>
    </w:p>
    <w:p w:rsidRDefault="00A76C94" w:rsidP="00A76C94" w:rsidR="00A76C94" w:rsidRPr="009F3736">
      <w:pPr>
        <w:jc w:val="center"/>
      </w:pPr>
      <w:r w:rsidRPr="009F3736">
        <w:t>sudnica broj 5,</w:t>
      </w:r>
    </w:p>
    <w:p w:rsidRDefault="00A76C94" w:rsidP="00A76C94" w:rsidR="00A76C94" w:rsidRPr="009F3736">
      <w:pPr>
        <w:jc w:val="center"/>
      </w:pPr>
      <w:r w:rsidRPr="009F3736">
        <w:t xml:space="preserve">u Trgovačkom sudu u Pazinu, </w:t>
      </w:r>
      <w:proofErr w:type="spellStart"/>
      <w:r w:rsidRPr="009F3736">
        <w:t>Dršćevka</w:t>
      </w:r>
      <w:proofErr w:type="spellEnd"/>
      <w:r w:rsidRPr="009F3736">
        <w:t xml:space="preserve"> 1. </w:t>
      </w:r>
    </w:p>
    <w:p w:rsidRDefault="00A76C94" w:rsidP="00A76C94" w:rsidR="00A76C94" w:rsidRPr="009F3736">
      <w:pPr>
        <w:jc w:val="center"/>
      </w:pPr>
    </w:p>
    <w:p w:rsidRDefault="00A76C94" w:rsidP="00A76C94" w:rsidR="00A76C94" w:rsidRPr="009F3736"/>
    <w:p w:rsidRDefault="00A76C94" w:rsidP="00A76C94" w:rsidR="00A76C94" w:rsidRPr="009F3736">
      <w:pPr>
        <w:tabs>
          <w:tab w:pos="1080" w:val="left"/>
        </w:tabs>
      </w:pPr>
    </w:p>
    <w:p w:rsidRDefault="00A76C94" w:rsidP="00A76C94" w:rsidR="00A76C94" w:rsidRPr="009F3736">
      <w:pPr>
        <w:tabs>
          <w:tab w:pos="1080" w:val="left"/>
        </w:tabs>
      </w:pPr>
    </w:p>
    <w:p w:rsidRDefault="00A76C94" w:rsidP="00A76C94" w:rsidR="00A76C94" w:rsidRPr="009F3736">
      <w:pPr>
        <w:tabs>
          <w:tab w:pos="1080" w:val="left"/>
        </w:tabs>
        <w:jc w:val="center"/>
      </w:pPr>
      <w:r w:rsidRPr="009F3736">
        <w:t xml:space="preserve">U Pazinu </w:t>
      </w:r>
      <w:r>
        <w:t xml:space="preserve">13. studenog </w:t>
      </w:r>
      <w:r w:rsidRPr="009F3736">
        <w:t>2018.</w:t>
      </w:r>
    </w:p>
    <w:p w:rsidRDefault="00A76C94" w:rsidP="00A76C94" w:rsidR="00A76C94" w:rsidRPr="009F3736"/>
    <w:p w:rsidRDefault="00A76C94" w:rsidP="00A76C94" w:rsidR="00A76C94" w:rsidRPr="009F3736"/>
    <w:p w:rsidRDefault="00A76C94" w:rsidP="00A76C94" w:rsidR="00A76C94" w:rsidRPr="009F3736">
      <w:pPr>
        <w:ind w:firstLine="708"/>
        <w:jc w:val="center"/>
      </w:pPr>
      <w:r w:rsidRPr="009F3736">
        <w:tab/>
      </w:r>
      <w:r w:rsidRPr="009F3736">
        <w:tab/>
      </w:r>
      <w:r w:rsidRPr="009F3736">
        <w:tab/>
      </w:r>
      <w:r w:rsidRPr="009F3736">
        <w:tab/>
      </w:r>
      <w:r w:rsidRPr="009F3736">
        <w:tab/>
        <w:t xml:space="preserve">               Sutkinja</w:t>
      </w:r>
    </w:p>
    <w:p w:rsidRDefault="00A76C94" w:rsidP="00A76C94" w:rsidR="00A76C94" w:rsidRPr="009F3736">
      <w:pPr>
        <w:ind w:firstLine="708"/>
        <w:jc w:val="center"/>
      </w:pPr>
      <w:r w:rsidRPr="009F3736">
        <w:tab/>
      </w:r>
      <w:r w:rsidRPr="009F3736">
        <w:tab/>
      </w:r>
      <w:r w:rsidRPr="009F3736">
        <w:tab/>
        <w:t xml:space="preserve">                                        Adrijana Labinjan Skok, v.r.</w:t>
      </w:r>
    </w:p>
    <w:p w:rsidRDefault="00A76C94" w:rsidP="00A76C94" w:rsidR="00A76C94" w:rsidRPr="009F3736">
      <w:pPr>
        <w:ind w:firstLine="708"/>
        <w:jc w:val="center"/>
      </w:pPr>
    </w:p>
    <w:p w:rsidRDefault="00A76C94" w:rsidP="00A76C94" w:rsidR="00A76C94" w:rsidRPr="007F243D">
      <w:pPr>
        <w:ind w:firstLine="708"/>
        <w:jc w:val="center"/>
      </w:pPr>
    </w:p>
    <w:p w:rsidRDefault="00A76C94" w:rsidP="00A76C94" w:rsidR="00A76C94" w:rsidRPr="007F243D"/>
    <w:p w:rsidRDefault="00A76C94" w:rsidP="00A76C94" w:rsidR="00A76C94" w:rsidRPr="00AE308F">
      <w:r w:rsidRPr="00AE308F">
        <w:t>UPUTA O PRAVNOM LIJEKU</w:t>
      </w:r>
    </w:p>
    <w:p w:rsidRDefault="00A76C94" w:rsidP="00A76C94" w:rsidR="00A76C94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A76C94" w:rsidP="00A76C94" w:rsidR="00A76C94" w:rsidRPr="00AE308F">
      <w:pPr>
        <w:jc w:val="both"/>
      </w:pPr>
    </w:p>
    <w:p w:rsidRDefault="00A76C94" w:rsidP="00A76C94" w:rsidR="00A76C94" w:rsidRPr="00AE308F">
      <w:pPr>
        <w:jc w:val="both"/>
      </w:pPr>
      <w:r w:rsidRPr="00AE308F">
        <w:t>DNA:</w:t>
      </w:r>
    </w:p>
    <w:p w:rsidRDefault="00A76C94" w:rsidP="00A76C94" w:rsidR="00A76C94">
      <w:r w:rsidRPr="008D5755">
        <w:t>- e-oglasna ploča suda</w:t>
      </w:r>
      <w:r>
        <w:t xml:space="preserve"> 8 dana</w:t>
      </w:r>
    </w:p>
    <w:p w:rsidRDefault="00A76C94" w:rsidP="00A76C94" w:rsidR="00A76C94" w:rsidRPr="00AC1E95">
      <w:pPr>
        <w:jc w:val="both"/>
        <w:rPr>
          <w:b/>
        </w:rPr>
      </w:pPr>
      <w:r w:rsidRPr="00AC1E95">
        <w:t xml:space="preserve">- </w:t>
      </w:r>
      <w:r>
        <w:t xml:space="preserve">privremeni </w:t>
      </w:r>
      <w:r w:rsidRPr="00AC1E95">
        <w:t xml:space="preserve">stečajni upravitelj </w:t>
      </w:r>
      <w:r>
        <w:t>Damir Debeljuh</w:t>
      </w:r>
      <w:r w:rsidRPr="000E78C3">
        <w:t xml:space="preserve"> iz Pule, </w:t>
      </w:r>
      <w:proofErr w:type="spellStart"/>
      <w:r w:rsidRPr="000E78C3">
        <w:t>Laginjina</w:t>
      </w:r>
      <w:proofErr w:type="spellEnd"/>
      <w:r w:rsidRPr="000E78C3">
        <w:t xml:space="preserve"> 6</w:t>
      </w:r>
    </w:p>
    <w:p w:rsidRDefault="00A76C94" w:rsidP="00A76C94" w:rsidR="00A76C94"/>
    <w:p w:rsidRDefault="00105B49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C94"/>
    <w:rsid w:val="00105B49"/>
    <w:rsid w:val="00554328"/>
    <w:rsid w:val="00985388"/>
    <w:rsid w:val="009E76DF"/>
    <w:rsid w:val="00A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6C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6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6C9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4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4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4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4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6C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6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6C9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4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4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4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4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MAINARDI FOOD S.R.L., REPUBLIKA ITALIJA zastupanog po punomoćniku Nadija Benolić</izvorni_sadrzaj>
    <derivirana_varijabla naziv="DomainObject.Predmet.StrankaFormated_1">  FINANCIJSKA AGENCIJA, RC RIJEKA, PODRUŽNICA PULA, PULA; MAINARDI FOOD S.R.L., REPUBLIKA ITALIJA zastupanog po punomoćniku Nadija Benolić</derivirana_varijabla>
  </DomainObject.Predmet.StrankaFormated>
  <DomainObject.Predmet.StrankaFormatedOIB>
    <izvorni_sadrzaj>  FINANCIJSKA AGENCIJA, RC RIJEKA, PODRUŽNICA PULA, PULA, OIB 85821130368; MAINARDI FOOD S.R.L., REPUBLIKA ITALIJA, OIB 31856011361 zastupanog po punomoćniku Nadija Benolić</izvorni_sadrzaj>
    <derivirana_varijabla naziv="DomainObject.Predmet.StrankaFormatedOIB_1">  FINANCIJSKA AGENCIJA, RC RIJEKA, PODRUŽNICA PULA, PULA, OIB 85821130368; MAINARDI FOOD S.R.L., REPUBLIKA ITALIJA, OIB 31856011361 zastupanog po punomoćniku Nadija Benolić</derivirana_varijabla>
  </DomainObject.Predmet.StrankaFormatedOIB>
  <DomainObject.Predmet.StrankaFormatedWithAdress>
    <izvorni_sadrzaj> FINANCIJSKA AGENCIJA, RC RIJEKA, PODRUŽNICA PULA, PULA, F. Kurelca 8, 51000 Rijeka; MAINARDI FOOD S.R.L., REPUBLIKA ITALIJA, Via Del Lavoro Artigiano 7b, 34077 Ronchi Dei Legionari zastupanog po punomoćniku Nadija Benolić</izvorni_sadrzaj>
    <derivirana_varijabla naziv="DomainObject.Predmet.StrankaFormatedWithAdress_1"> FINANCIJSKA AGENCIJA, RC RIJEKA, PODRUŽNICA PULA, PULA, F. Kurelca 8, 51000 Rijeka; MAINARDI FOOD S.R.L., REPUBLIKA ITALIJA, Via Del Lavoro Artigiano 7b, 34077 Ronchi Dei Legionari zastupanog po punomoćniku Nadija Benolić</derivirana_varijabla>
  </DomainObject.Predmet.StrankaFormatedWithAdress>
  <DomainObject.Predmet.StrankaFormatedWithAdressOIB>
    <izvorni_sadrzaj> FINANCIJSKA AGENCIJA, RC RIJEKA, PODRUŽNICA PULA, PULA, OIB 85821130368, F. Kurelca 8, 51000 Rijeka; MAINARDI FOOD S.R.L., REPUBLIKA ITALIJA, OIB 31856011361, Via Del Lavoro Artigiano 7b, 34077 Ronchi Dei Legionari zastupanog po punomoćniku Nadija Benolić</izvorni_sadrzaj>
    <derivirana_varijabla naziv="DomainObject.Predmet.StrankaFormatedWithAdressOIB_1"> FINANCIJSKA AGENCIJA, RC RIJEKA, PODRUŽNICA PULA, PULA, OIB 85821130368, F. Kurelca 8, 51000 Rijeka; MAINARDI FOOD S.R.L., REPUBLIKA ITALIJA, OIB 31856011361, Via Del Lavoro Artigiano 7b, 34077 Ronchi Dei Legionari zastupanog po punomoćniku Nadija Benolić</derivirana_varijabla>
  </DomainObject.Predmet.StrankaFormatedWithAdressOIB>
  <DomainObject.Predmet.StrankaWithAdress>
    <izvorni_sadrzaj>FINANCIJSKA AGENCIJA, RC RIJEKA, PODRUŽNICA PULA, PULA F. Kurelca 8,51000 Rijeka,MAINARDI FOOD S.R.L., REPUBLIKA ITALIJA Via Del Lavoro Artigiano 7b,34077 Ronchi Dei Legionari</izvorni_sadrzaj>
    <derivirana_varijabla naziv="DomainObject.Predmet.StrankaWithAdress_1">FINANCIJSKA AGENCIJA, RC RIJEKA, PODRUŽNICA PULA, PULA F. Kurelca 8,51000 Rijeka,MAINARDI FOOD S.R.L., REPUBLIKA ITALIJA Via Del Lavoro Artigiano 7b,34077 Ronchi Dei Legionari</derivirana_varijabla>
  </DomainObject.Predmet.StrankaWithAdress>
  <DomainObject.Predmet.StrankaWithAdressOIB>
    <izvorni_sadrzaj>FINANCIJSKA AGENCIJA, RC RIJEKA, PODRUŽNICA PULA, PULA, OIB 85821130368, F. Kurelca 8,51000 Rijeka,MAINARDI FOOD S.R.L., REPUBLIKA ITALIJA, OIB 31856011361, Via Del Lavoro Artigiano 7b,34077 Ronchi Dei Legionari</izvorni_sadrzaj>
    <derivirana_varijabla naziv="DomainObject.Predmet.StrankaWithAdressOIB_1">FINANCIJSKA AGENCIJA, RC RIJEKA, PODRUŽNICA PULA, PULA, OIB 85821130368, F. Kurelca 8,51000 Rijeka,MAINARDI FOOD S.R.L., REPUBLIKA ITALIJA, OIB 31856011361, Via Del Lavoro Artigiano 7b,34077 Ronchi Dei Legionari</derivirana_varijabla>
  </DomainObject.Predmet.StrankaWithAdressOIB>
  <DomainObject.Predmet.StrankaNazivFormated>
    <izvorni_sadrzaj>FINANCIJSKA AGENCIJA, RC RIJEKA, PODRUŽNICA PULA, PULA,MAINARDI FOOD S.R.L., REPUBLIKA ITALIJA</izvorni_sadrzaj>
    <derivirana_varijabla naziv="DomainObject.Predmet.StrankaNazivFormated_1">FINANCIJSKA AGENCIJA, RC RIJEKA, PODRUŽNICA PULA, PULA,MAINARDI FOOD S.R.L., REPUBLIKA ITALIJA</derivirana_varijabla>
  </DomainObject.Predmet.StrankaNazivFormated>
  <DomainObject.Predmet.StrankaNazivFormatedOIB>
    <izvorni_sadrzaj>FINANCIJSKA AGENCIJA, RC RIJEKA, PODRUŽNICA PULA, PULA, OIB 85821130368,MAINARDI FOOD S.R.L., REPUBLIKA ITALIJA, OIB 31856011361</izvorni_sadrzaj>
    <derivirana_varijabla naziv="DomainObject.Predmet.StrankaNazivFormatedOIB_1">FINANCIJSKA AGENCIJA, RC RIJEKA, PODRUŽNICA PULA, PULA, OIB 85821130368,MAINARDI FOOD S.R.L., REPUBLIKA ITALIJA, OIB 31856011361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MAINARDI FOOD S.R.L., REPUBLIKA ITALIJA zastupanog po punomoćniku Nadija Benolić</item>
    </izvorni_sadrzaj>
    <derivirana_varijabla naziv="DomainObject.Predmet.StrankaListFormated_1">
      <item>FINANCIJSKA AGENCIJA, RC RIJEKA, PODRUŽNICA PULA, PULA</item>
      <item>MAINARDI FOOD S.R.L., REPUBLIKA ITALIJA zastupanog po punomoćniku Nadija Benolić</item>
    </derivirana_varijabla>
  </DomainObject.Predmet.StrankaListFormated>
  <DomainObject.Predmet.StrankaListFormatedOIB>
    <izvorni_sadrzaj>
      <item>FINANCIJSKA AGENCIJA, RC RIJEKA, PODRUŽNICA PULA, PULA, OIB 85821130368</item>
      <item>MAINARDI FOOD S.R.L., REPUBLIKA ITALIJA, OIB 31856011361 zastupanog po punomoćniku Nadija Benolić</item>
    </izvorni_sadrzaj>
    <derivirana_varijabla naziv="DomainObject.Predmet.StrankaListFormatedOIB_1">
      <item>FINANCIJSKA AGENCIJA, RC RIJEKA, PODRUŽNICA PULA, PULA, OIB 85821130368</item>
      <item>MAINARDI FOOD S.R.L., REPUBLIKA ITALIJA, OIB 31856011361 zastupanog po punomoćniku Nadija Benolić</item>
    </derivirana_varijabla>
  </DomainObject.Predmet.StrankaListFormatedOIB>
  <DomainObject.Predmet.StrankaListFormatedWithAdress>
    <izvorni_sadrzaj>
      <item>FINANCIJSKA AGENCIJA, RC RIJEKA, PODRUŽNICA PULA, PULA, F. Kurelca 8, 51000 Rijeka</item>
      <item>MAINARDI FOOD S.R.L., REPUBLIKA ITALIJA, Via Del Lavoro Artigiano 7b, 34077 Ronchi Dei Legionari zastupanog po punomoćniku Nadija Benolić</item>
    </izvorni_sadrzaj>
    <derivirana_varijabla naziv="DomainObject.Predmet.StrankaListFormatedWithAdress_1">
      <item>FINANCIJSKA AGENCIJA, RC RIJEKA, PODRUŽNICA PULA, PULA, F. Kurelca 8, 51000 Rijeka</item>
      <item>MAINARDI FOOD S.R.L., REPUBLIKA ITALIJA, Via Del Lavoro Artigiano 7b, 34077 Ronchi Dei Legionari zastupanog po punomoćniku Nadija Benolić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izvorni_sadrzaj>
    <derivirana_varijabla naziv="DomainObject.Predmet.StrankaListFormatedWithAdressOIB_1"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derivirana_varijabla>
  </DomainObject.Predmet.StrankaListFormatedWithAdressOIB>
  <DomainObject.Predmet.StrankaListNazivFormated>
    <izvorni_sadrzaj>
      <item>FINANCIJSKA AGENCIJA, RC RIJEKA, PODRUŽNICA PULA, PULA</item>
      <item>MAINARDI FOOD S.R.L., REPUBLIKA ITALIJA</item>
    </izvorni_sadrzaj>
    <derivirana_varijabla naziv="DomainObject.Predmet.StrankaListNazivFormated_1">
      <item>FINANCIJSKA AGENCIJA, RC RIJEKA, PODRUŽNICA PULA, PULA</item>
      <item>MAINARDI FOOD S.R.L., REPUBLIKA ITALIJA</item>
    </derivirana_varijabla>
  </DomainObject.Predmet.StrankaListNazivFormated>
  <DomainObject.Predmet.StrankaListNazivFormatedOIB>
    <izvorni_sadrzaj>
      <item>FINANCIJSKA AGENCIJA, RC RIJEKA, PODRUŽNICA PULA, PULA, OIB 85821130368</item>
      <item>MAINARDI FOOD S.R.L., REPUBLIKA ITALIJA, OIB 31856011361</item>
    </izvorni_sadrzaj>
    <derivirana_varijabla naziv="DomainObject.Predmet.StrankaListNazivFormatedOIB_1">
      <item>FINANCIJSKA AGENCIJA, RC RIJEKA, PODRUŽNICA PULA, PULA, OIB 85821130368</item>
      <item>MAINARDI FOOD S.R.L., REPUBLIKA ITALIJA, OIB 31856011361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>
      <item>Nadija Benolić punomoćnik sudionika u postupku MAINARDI FOOD S.R.L., REPUBLIKA ITALIJA</item>
    </izvorni_sadrzaj>
    <derivirana_varijabla naziv="DomainObject.Predmet.OstaliListFormated_1">
      <item>Nadija Benolić punomoćnik sudionika u postupku MAINARDI FOOD S.R.L., REPUBLIKA ITALIJA</item>
    </derivirana_varijabla>
  </DomainObject.Predmet.OstaliListFormated>
  <DomainObject.Predmet.OstaliListFormatedOIB>
    <izvorni_sadrzaj>
      <item>Nadija Benolić, OIB 30870764620 punomoćnik sudionika u postupku MAINARDI FOOD S.R.L., REPUBLIKA ITALIJA</item>
    </izvorni_sadrzaj>
    <derivirana_varijabla naziv="DomainObject.Predmet.OstaliListFormatedOIB_1">
      <item>Nadija Benolić, OIB 30870764620 punomoćnik sudionika u postupku MAINARDI FOOD S.R.L., REPUBLIKA ITALIJA</item>
    </derivirana_varijabla>
  </DomainObject.Predmet.OstaliListFormatedOIB>
  <DomainObject.Predmet.OstaliListFormatedWithAdress>
    <izvorni_sadrzaj>
      <item>Nadija Benolić, Trgovačka 2 a, 52470 Umag punomoćnik sudionika u postupku MAINARDI FOOD S.R.L., REPUBLIKA ITALIJA</item>
    </izvorni_sadrzaj>
    <derivirana_varijabla naziv="DomainObject.Predmet.OstaliListFormatedWithAdress_1">
      <item>Nadija Benolić, Trgovačka 2 a, 52470 Umag punomoćnik sudionika u postupku MAINARDI FOOD S.R.L., REPUBLIKA ITALIJA</item>
    </derivirana_varijabla>
  </DomainObject.Predmet.OstaliListFormatedWithAdress>
  <DomainObject.Predmet.OstaliListFormatedWithAdressOIB>
    <izvorni_sadrzaj>
      <item>Nadija Benolić, OIB 30870764620, Trgovačka 2 a, 52470 Umag punomoćnik sudionika u postupku MAINARDI FOOD S.R.L., REPUBLIKA ITALIJA</item>
    </izvorni_sadrzaj>
    <derivirana_varijabla naziv="DomainObject.Predmet.OstaliListFormatedWithAdressOIB_1">
      <item>Nadija Benolić, OIB 30870764620, Trgovačka 2 a, 52470 Umag punomoćnik sudionika u postupku MAINARDI FOOD S.R.L., REPUBLIKA ITALIJA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  <item>Nadija Benolić</item>
      <item>MAINARDI FOOD S.R.L., REPUBLIKA ITALIJA</item>
    </izvorni_sadrzaj>
    <derivirana_varijabla naziv="DomainObject.Predmet.SudioniciListNaziv_1">
      <item>FINANCIJSKA AGENCIJA, RC RIJEKA, PODRUŽNICA PULA, PULA</item>
      <item>I. M. TRADE d.o.o. UMAG</item>
      <item>Nadija Benolić</item>
      <item>MAINARDI FOOD S.R.L., REPUBLIKA ITALIJA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  <item>, OIB 30870764620</item>
      <item>, OIB 31856011361</item>
    </izvorni_sadrzaj>
    <derivirana_varijabla naziv="DomainObject.Predmet.SudioniciListNazivOIB_1">
      <item>, OIB 85821130368</item>
      <item>, OIB 84756265615</item>
      <item>, OIB 30870764620</item>
      <item>, OIB 31856011361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St-162/2018-13</izvorni_sadrzaj>
    <derivirana_varijabla naziv="DomainObject.PredzadnjaOdlukaIzPredmeta.Oznaka_1">St-162/2018-13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928</properties:Characters>
  <properties:Lines>45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2018-11-13T06:08:00Z</dcterms:created>
  <dc:creator>Jasmina Matika</dc:creator>
  <cp:lastModifiedBy>Jasmina Matika</cp:lastModifiedBy>
  <cp:lastPrinted>2018-11-13T06:57:00Z</cp:lastPrinted>
  <dcterms:modified xmlns:xsi="http://www.w3.org/2001/XMLSchema-instance" xsi:type="dcterms:W3CDTF">2018-11-13T06:59:00Z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(St-162-18 - ZAKLJUČAK - PRELAGANJE ROČIŠTA RADI UTVRĐENJA DA LI JE IMOVINA DUŽNIKA DOVOLJNA ZA NAMIRENJE TROŠKOVA 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