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8729" w14:paraId="92a872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1E54" w:rsidP="00F51E54" w:rsidR="00F51E54" w:rsidRPr="00F51E54">
      <w:pPr>
        <w:spacing w:after="0"/>
        <w:rPr>
          <w:rFonts w:cs="Times New Roman" w:eastAsia="Times New Roman"/>
          <w:b/>
          <w:lang w:eastAsia="hr-HR"/>
        </w:rPr>
      </w:pPr>
      <w:r w:rsidRPr="00F51E5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51E54">
        <w:rPr>
          <w:rFonts w:cs="Times New Roman" w:eastAsia="Times New Roman"/>
          <w:b/>
          <w:lang w:eastAsia="hr-HR"/>
        </w:rPr>
        <w:t>Broj: 14. St-176/2017.</w:t>
      </w:r>
    </w:p>
    <w:p w:rsidRDefault="00F51E54" w:rsidP="00F51E54" w:rsidR="00F51E54" w:rsidRPr="00F51E54">
      <w:pPr>
        <w:spacing w:after="0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51E54" w:rsidP="00F51E54" w:rsidR="00F51E54" w:rsidRPr="00F51E54">
      <w:pPr>
        <w:spacing w:after="0"/>
        <w:rPr>
          <w:rFonts w:cs="Times New Roman" w:eastAsia="Times New Roman"/>
          <w:b/>
          <w:lang w:eastAsia="hr-HR"/>
        </w:rPr>
      </w:pPr>
      <w:r w:rsidRPr="00F51E5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51E54">
        <w:rPr>
          <w:rFonts w:cs="Times New Roman" w:eastAsia="Times New Roman"/>
          <w:b/>
          <w:lang w:eastAsia="hr-HR"/>
        </w:rPr>
        <w:t>Sukoišanska</w:t>
      </w:r>
      <w:proofErr w:type="spellEnd"/>
      <w:r w:rsidRPr="00F51E5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51E5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51E54" w:rsidP="00F51E54" w:rsidR="00F51E54" w:rsidRPr="00F51E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51E54" w:rsidP="00F51E54" w:rsidR="00F51E54" w:rsidRPr="00F51E5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51E54">
        <w:rPr>
          <w:rFonts w:cs="Times New Roman" w:eastAsia="Times New Roman"/>
          <w:b/>
          <w:lang w:eastAsia="hr-HR"/>
        </w:rPr>
        <w:t>R J E Š E NJ E</w:t>
      </w:r>
    </w:p>
    <w:p w:rsidRDefault="00F51E54" w:rsidP="00F51E54" w:rsidR="00F51E54" w:rsidRPr="00F51E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b/>
          <w:lang w:eastAsia="hr-HR"/>
        </w:rPr>
        <w:tab/>
      </w:r>
      <w:r w:rsidRPr="00F51E54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BIG TIME d.o.o. za nekretnine i usluge, Trogir, Ribarska 19, OIB: 47987376915, MBS: 060310563, dana 24. travnja 2017. godine</w:t>
      </w: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center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r i j e š i o  j e</w:t>
      </w:r>
    </w:p>
    <w:p w:rsidRDefault="00F51E54" w:rsidP="00F51E54" w:rsidR="00F51E54" w:rsidRPr="00F51E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Otvara se skraćeni stečajni postupak nad Dužnikom: BIG TIME d.o.o. za nekretnine i usluge, Trogir, Ribarska 19, OIB: 47987376915, MBS: 060310563. Skraćeni stečajni postupak je otvoren dana 24. travnja 2017. godine u 12,10 sati, kada je ovo rješenje objavljeno na mrežnoj stranici e-Oglasna ploča sudova.</w:t>
      </w:r>
    </w:p>
    <w:p w:rsidRDefault="00F51E54" w:rsidP="00F51E54" w:rsidR="00F51E54" w:rsidRPr="00F51E5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 xml:space="preserve">Za stečajnog upravitelja imenuje se Danko </w:t>
      </w:r>
      <w:proofErr w:type="spellStart"/>
      <w:r w:rsidRPr="00F51E54">
        <w:rPr>
          <w:rFonts w:cs="Times New Roman" w:eastAsia="Times New Roman"/>
          <w:lang w:eastAsia="hr-HR"/>
        </w:rPr>
        <w:t>Šinka</w:t>
      </w:r>
      <w:proofErr w:type="spellEnd"/>
      <w:r w:rsidRPr="00F51E54">
        <w:rPr>
          <w:rFonts w:cs="Times New Roman" w:eastAsia="Times New Roman"/>
          <w:lang w:eastAsia="hr-HR"/>
        </w:rPr>
        <w:t xml:space="preserve">, Trg slobode 8, Osijek, OIB: </w:t>
      </w:r>
      <w:r w:rsidRPr="00F51E54">
        <w:rPr>
          <w:rFonts w:cs="Times New Roman" w:eastAsia="Calibri"/>
        </w:rPr>
        <w:t xml:space="preserve"> 13</w:t>
      </w:r>
      <w:r w:rsidRPr="00F51E54">
        <w:rPr>
          <w:rFonts w:cs="Times New Roman" w:eastAsia="Times New Roman"/>
          <w:lang w:eastAsia="hr-HR"/>
        </w:rPr>
        <w:t xml:space="preserve">, OIB: </w:t>
      </w:r>
      <w:r w:rsidRPr="00F51E54">
        <w:rPr>
          <w:rFonts w:cs="Times New Roman" w:eastAsia="Calibri"/>
        </w:rPr>
        <w:t>43572319915..</w:t>
      </w:r>
    </w:p>
    <w:p w:rsidRDefault="00F51E54" w:rsidP="00F51E54" w:rsidR="00F51E54" w:rsidRPr="00F51E5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Zaključuje se skraćeni stečajni postupak nad Dužnikom: BIG TIME d.o.o. za nekretnine i usluge, Trogir, Ribarska 19, OIB: 47987376915, MBS: 060310563.</w:t>
      </w:r>
    </w:p>
    <w:p w:rsidRDefault="00F51E54" w:rsidP="00F51E54" w:rsidR="00F51E54" w:rsidRPr="00F51E5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51E54" w:rsidP="00F51E54" w:rsidR="00F51E54" w:rsidRPr="00F51E5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center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Obrazloženje</w:t>
      </w:r>
    </w:p>
    <w:p w:rsidRDefault="00F51E54" w:rsidP="00F51E54" w:rsidR="00F51E54" w:rsidRPr="00F51E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17. veljače 2017. godine Zahtjev za provedbu skraćenog stečajnog postupka (Zahtjev) nad Dužnikom: BIG TIME d.o.o. za nekretnine i usluge, Trogir, Ribarska 19.</w:t>
      </w: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ab/>
        <w:t>U podnesenom Zahtjevu navedeno je kako Dužnik na dan 07. veljače. 2017. godine, u Očevidniku redoslijeda osnova za plaćanje, ima evidentirane neizvršene osnove za plaćanje u neprekinutom razdoblju od 120. dana, u ukupnom iznosu od: 21.998,79 kn, kao i da prema podacima koji su dostavljeni od Hrvatskog zavoda za mirovinskog osiguranje, Dužnik nema zaposlenih.</w:t>
      </w: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51E54">
        <w:rPr>
          <w:rFonts w:cs="Times New Roman" w:eastAsia="Times New Roman"/>
          <w:lang w:eastAsia="hr-HR"/>
        </w:rPr>
        <w:tab/>
        <w:t xml:space="preserve">                                                             </w:t>
      </w:r>
      <w:r w:rsidRPr="00F51E5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51E5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51E54">
        <w:rPr>
          <w:rFonts w:cs="Times New Roman" w:eastAsia="Times New Roman"/>
          <w:b/>
          <w:lang w:eastAsia="hr-HR" w:val="en-AU"/>
        </w:rPr>
        <w:t xml:space="preserve">: 14. </w:t>
      </w:r>
      <w:r w:rsidRPr="00F51E54">
        <w:rPr>
          <w:rFonts w:cs="Times New Roman" w:eastAsia="Times New Roman"/>
          <w:b/>
          <w:lang w:eastAsia="hr-HR"/>
        </w:rPr>
        <w:t>St-176/2017.</w:t>
      </w: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čime su bile ispunjene pretpostavke iz čl. 428. Stečajnog zakona (</w:t>
      </w:r>
      <w:r w:rsidRPr="00F51E54">
        <w:rPr>
          <w:rFonts w:cs="Times New Roman" w:eastAsia="Times New Roman"/>
          <w:i/>
          <w:lang w:eastAsia="hr-HR"/>
        </w:rPr>
        <w:t>Narodne novine</w:t>
      </w:r>
      <w:r w:rsidRPr="00F51E54">
        <w:rPr>
          <w:rFonts w:cs="Times New Roman" w:eastAsia="Times New Roman"/>
          <w:lang w:eastAsia="hr-HR"/>
        </w:rPr>
        <w:t>, broj: 71/15., dalje: SZ), ovaj Sud je 21. veljače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ab/>
      </w: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U Splitu, 24. travnja 2017. godine</w:t>
      </w:r>
    </w:p>
    <w:p w:rsidRDefault="00F51E54" w:rsidP="00F51E54" w:rsidR="00F51E54" w:rsidRPr="00F51E5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S U D A C</w:t>
      </w:r>
    </w:p>
    <w:p w:rsidRDefault="00F51E54" w:rsidP="00F51E54" w:rsidR="00F51E54" w:rsidRPr="00F51E5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Jozo Ćaleta</w:t>
      </w:r>
    </w:p>
    <w:p w:rsidRDefault="00F51E54" w:rsidP="00F51E54" w:rsidR="00F51E54" w:rsidRPr="00F51E5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51E5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51E5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51E5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51E54">
        <w:rPr>
          <w:rFonts w:cs="Times New Roman" w:eastAsia="Times New Roman"/>
          <w:b/>
          <w:lang w:eastAsia="hr-HR" w:val="en-AU"/>
        </w:rPr>
        <w:t xml:space="preserve">: 14. </w:t>
      </w:r>
      <w:r w:rsidRPr="00F51E54">
        <w:rPr>
          <w:rFonts w:cs="Times New Roman" w:eastAsia="Times New Roman"/>
          <w:b/>
          <w:lang w:eastAsia="hr-HR"/>
        </w:rPr>
        <w:t>St-176/2017.</w:t>
      </w: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POUKA O PRAVNOM LIJEKU:</w:t>
      </w: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spacing w:after="0"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DNA:</w:t>
      </w:r>
    </w:p>
    <w:p w:rsidRDefault="00F51E54" w:rsidP="00F51E54" w:rsidR="00F51E54" w:rsidRPr="00F51E5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51E54" w:rsidP="00F51E54" w:rsidR="00F51E54" w:rsidRPr="00F51E5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Dužniku,</w:t>
      </w:r>
    </w:p>
    <w:p w:rsidRDefault="00F51E54" w:rsidP="00F51E54" w:rsidR="00F51E54" w:rsidRPr="00F51E5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 xml:space="preserve">stečajnom upravitelju  Danko </w:t>
      </w:r>
      <w:proofErr w:type="spellStart"/>
      <w:r w:rsidRPr="00F51E54">
        <w:rPr>
          <w:rFonts w:cs="Times New Roman" w:eastAsia="Times New Roman"/>
          <w:lang w:eastAsia="hr-HR"/>
        </w:rPr>
        <w:t>Šinka</w:t>
      </w:r>
      <w:proofErr w:type="spellEnd"/>
      <w:r w:rsidRPr="00F51E54">
        <w:rPr>
          <w:rFonts w:cs="Times New Roman" w:eastAsia="Times New Roman"/>
          <w:lang w:eastAsia="hr-HR"/>
        </w:rPr>
        <w:t xml:space="preserve">, Trg slobode 8, Osijek, </w:t>
      </w:r>
    </w:p>
    <w:p w:rsidRDefault="00F51E54" w:rsidP="00F51E54" w:rsidR="00F51E54" w:rsidRPr="00F51E5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Županijsko državno odvjetništvo Split,</w:t>
      </w:r>
    </w:p>
    <w:p w:rsidRDefault="00F51E54" w:rsidP="00F51E54" w:rsidR="00F51E54" w:rsidRPr="00F51E5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 xml:space="preserve">Porezna uprava Split, </w:t>
      </w:r>
    </w:p>
    <w:p w:rsidRDefault="00F51E54" w:rsidP="00F51E54" w:rsidR="00F51E54" w:rsidRPr="00F51E5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e-Oglasna ploča Suda – rok 20. dana,</w:t>
      </w:r>
    </w:p>
    <w:p w:rsidRDefault="00F51E54" w:rsidP="00F51E54" w:rsidR="00F51E54" w:rsidRPr="00F51E5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sudski registar – nakon pravomoćnosti</w:t>
      </w:r>
    </w:p>
    <w:p w:rsidRDefault="00F51E54" w:rsidP="00F51E54" w:rsidR="00F51E54" w:rsidRPr="00F51E54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51E54">
        <w:rPr>
          <w:rFonts w:cs="Times New Roman" w:eastAsia="Times New Roman"/>
          <w:lang w:eastAsia="hr-HR"/>
        </w:rPr>
        <w:t>u spis.</w:t>
      </w: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51E54" w:rsidP="00F51E54" w:rsidR="00F51E54" w:rsidRPr="00F51E5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1E54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St-176/2017-8</izvorni_sadrzaj>
    <derivirana_varijabla naziv="DomainObject.Oznaka_1">St-176/2017-8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TIME d.o.o. za nekretnine i usluge</izvorni_sadrzaj>
    <derivirana_varijabla naziv="DomainObject.Predmet.ProtustrankaFormated_1">  BIG TIME d.o.o. za nekretnine i usluge</derivirana_varijabla>
  </DomainObject.Predmet.ProtustrankaFormated>
  <DomainObject.Predmet.ProtustrankaFormatedOIB>
    <izvorni_sadrzaj>  BIG TIME d.o.o. za nekretnine i usluge, OIB 47987376915</izvorni_sadrzaj>
    <derivirana_varijabla naziv="DomainObject.Predmet.ProtustrankaFormatedOIB_1">  BIG TIME d.o.o. za nekretnine i usluge, OIB 47987376915</derivirana_varijabla>
  </DomainObject.Predmet.ProtustrankaFormatedOIB>
  <DomainObject.Predmet.ProtustrankaFormatedWithAdress>
    <izvorni_sadrzaj> BIG TIME d.o.o. za nekretnine i usluge, Ribarska 19, 21220 Trogir</izvorni_sadrzaj>
    <derivirana_varijabla naziv="DomainObject.Predmet.ProtustrankaFormatedWithAdress_1"> BIG TIME d.o.o. za nekretnine i usluge, Ribarska 19, 21220 Trogir</derivirana_varijabla>
  </DomainObject.Predmet.ProtustrankaFormatedWithAdress>
  <DomainObject.Predmet.ProtustrankaFormatedWithAdressOIB>
    <izvorni_sadrzaj> BIG TIME d.o.o. za nekretnine i usluge, OIB 47987376915, Ribarska 19, 21220 Trogir</izvorni_sadrzaj>
    <derivirana_varijabla naziv="DomainObject.Predmet.ProtustrankaFormatedWithAdressOIB_1"> BIG TIME d.o.o. za nekretnine i usluge, OIB 47987376915, Ribarska 19, 21220 Trogir</derivirana_varijabla>
  </DomainObject.Predmet.ProtustrankaFormatedWithAdressOIB>
  <DomainObject.Predmet.ProtustrankaWithAdress>
    <izvorni_sadrzaj>BIG TIME d.o.o. za nekretnine i usluge Ribarska 19, 21220 Trogir</izvorni_sadrzaj>
    <derivirana_varijabla naziv="DomainObject.Predmet.ProtustrankaWithAdress_1">BIG TIME d.o.o. za nekretnine i usluge Ribarska 19, 21220 Trogir</derivirana_varijabla>
  </DomainObject.Predmet.ProtustrankaWithAdress>
  <DomainObject.Predmet.ProtustrankaWithAdressOIB>
    <izvorni_sadrzaj>BIG TIME d.o.o. za nekretnine i usluge, OIB 47987376915, Ribarska 19, 21220 Trogir</izvorni_sadrzaj>
    <derivirana_varijabla naziv="DomainObject.Predmet.ProtustrankaWithAdressOIB_1">BIG TIME d.o.o. za nekretnine i usluge, OIB 47987376915, Ribarska 19, 21220 Trogir</derivirana_varijabla>
  </DomainObject.Predmet.ProtustrankaWithAdressOIB>
  <DomainObject.Predmet.ProtustrankaNazivFormated>
    <izvorni_sadrzaj>BIG TIME d.o.o. za nekretnine i usluge</izvorni_sadrzaj>
    <derivirana_varijabla naziv="DomainObject.Predmet.ProtustrankaNazivFormated_1">BIG TIME d.o.o. za nekretnine i usluge</derivirana_varijabla>
  </DomainObject.Predmet.ProtustrankaNazivFormated>
  <DomainObject.Predmet.ProtustrankaNazivFormatedOIB>
    <izvorni_sadrzaj>BIG TIME d.o.o. za nekretnine i usluge, OIB 47987376915</izvorni_sadrzaj>
    <derivirana_varijabla naziv="DomainObject.Predmet.ProtustrankaNazivFormatedOIB_1">BIG TIME d.o.o. za nekretnine i usluge, OIB 47987376915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21998.79</izvorni_sadrzaj>
    <derivirana_varijabla naziv="DomainObject.Predmet.TrenutnaVrijednost_1">21998.79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BIG TIME d.o.o. za nekretnine i usluge</item>
    </izvorni_sadrzaj>
    <derivirana_varijabla naziv="DomainObject.Predmet.ProtuStrankaListFormated_1">
      <item>BIG TIME d.o.o. za nekretnine i usluge</item>
    </derivirana_varijabla>
  </DomainObject.Predmet.ProtuStrankaListFormated>
  <DomainObject.Predmet.ProtuStrankaListFormatedOIB>
    <izvorni_sadrzaj>
      <item>BIG TIME d.o.o. za nekretnine i usluge, OIB 47987376915</item>
    </izvorni_sadrzaj>
    <derivirana_varijabla naziv="DomainObject.Predmet.ProtuStrankaListFormatedOIB_1">
      <item>BIG TIME d.o.o. za nekretnine i usluge, OIB 47987376915</item>
    </derivirana_varijabla>
  </DomainObject.Predmet.ProtuStrankaListFormatedOIB>
  <DomainObject.Predmet.ProtuStrankaListFormatedWithAdress>
    <izvorni_sadrzaj>
      <item>BIG TIME d.o.o. za nekretnine i usluge, Ribarska 19, 21220 Trogir</item>
    </izvorni_sadrzaj>
    <derivirana_varijabla naziv="DomainObject.Predmet.ProtuStrankaListFormatedWithAdress_1">
      <item>BIG TIME d.o.o. za nekretnine i usluge, Ribarska 19, 21220 Trogir</item>
    </derivirana_varijabla>
  </DomainObject.Predmet.ProtuStrankaListFormatedWithAdress>
  <DomainObject.Predmet.ProtuStrankaListFormatedWithAdressOIB>
    <izvorni_sadrzaj>
      <item>BIG TIME d.o.o. za nekretnine i usluge, OIB 47987376915, Ribarska 19, 21220 Trogir</item>
    </izvorni_sadrzaj>
    <derivirana_varijabla naziv="DomainObject.Predmet.ProtuStrankaListFormatedWithAdressOIB_1">
      <item>BIG TIME d.o.o. za nekretnine i usluge, OIB 47987376915, Ribarska 19, 21220 Trogir</item>
    </derivirana_varijabla>
  </DomainObject.Predmet.ProtuStrankaListFormatedWithAdressOIB>
  <DomainObject.Predmet.ProtuStrankaListNazivFormated>
    <izvorni_sadrzaj>
      <item>BIG TIME d.o.o. za nekretnine i usluge</item>
    </izvorni_sadrzaj>
    <derivirana_varijabla naziv="DomainObject.Predmet.ProtuStrankaListNazivFormated_1">
      <item>BIG TIME d.o.o. za nekretnine i usluge</item>
    </derivirana_varijabla>
  </DomainObject.Predmet.ProtuStrankaListNazivFormated>
  <DomainObject.Predmet.ProtuStrankaListNazivFormatedOIB>
    <izvorni_sadrzaj>
      <item>BIG TIME d.o.o. za nekretnine i usluge, OIB 47987376915</item>
    </izvorni_sadrzaj>
    <derivirana_varijabla naziv="DomainObject.Predmet.ProtuStrankaListNazivFormatedOIB_1">
      <item>BIG TIME d.o.o. za nekretnine i usluge, OIB 47987376915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St-176/2017-8</izvorni_sadrzaj>
    <derivirana_varijabla naziv="DomainObject.PoslovniBrojDokumenta_1">St-176/2017-8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BIG TIME d.o.o. za nekretnine i usluge</izvorni_sadrzaj>
    <derivirana_varijabla naziv="DomainObject.Predmet.ProtustrankaIDrugi_1">BIG TIME d.o.o. za nekretnine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BIG TIME d.o.o. za nekretnine i usluge, OIB 47987376915, Ribarska 19, 21220 Trogir</izvorni_sadrzaj>
    <derivirana_varijabla naziv="DomainObject.Predmet.ProtustrankaIDrugiAdressOIB_1">BIG TIME d.o.o. za nekretnine i usluge, OIB 47987376915, Ribarska 19,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 TIME d.o.o. za nekretnine i usluge</item>
      <item>FINANCIJSKA AGENCIJA, RC SPLIT</item>
    </izvorni_sadrzaj>
    <derivirana_varijabla naziv="DomainObject.Predmet.SudioniciListNaziv_1">
      <item>BIG TIME d.o.o. za nekretnine i usluge</item>
      <item>FINANCIJSKA AGENCIJA, RC SPLIT</item>
    </derivirana_varijabla>
  </DomainObject.Predmet.SudioniciListNaziv>
  <DomainObject.Predmet.SudioniciListAdressOIB>
    <izvorni_sadrzaj>
      <item>BIG TIME d.o.o. za nekretnine i usluge, OIB 47987376915, Ribarska 19,21220 Trogir</item>
      <item>FINANCIJSKA AGENCIJA, RC SPLIT, OIB 85821130368, Mažuranićevo šetalište 24 b,21000 Split</item>
    </izvorni_sadrzaj>
    <derivirana_varijabla naziv="DomainObject.Predmet.SudioniciListAdressOIB_1">
      <item>BIG TIME d.o.o. za nekretnine i usluge, OIB 47987376915, Ribarska 19,21220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2533B-63C9-4D9A-BC21-1CB08691B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793</properties:Words>
  <properties:Characters>4184</properties:Characters>
  <properties:Lines>149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2017-04-24T08:29:00Z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St-176/2017-8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