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7F4226">
        <w:tc>
          <w:tcPr>
            <w:tcW w:type="dxa" w:w="2985"/>
            <w:shd w:fill="auto" w:color="auto" w:val="clear"/>
          </w:tcPr>
          <w:p w:rsidRDefault="005E1D89" w:rsidP="0049749B" w:rsidR="00B92B8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F4226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a66fae" w14:paraId="ea66fae" w:rsidRDefault="00B92B86" w:rsidP="0049749B" w:rsidR="00B92B86" w:rsidRPr="007F4226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7F4226">
        <w:trPr>
          <w:jc w:val="right"/>
        </w:trPr>
        <w:tc>
          <w:tcPr>
            <w:tcW w:type="dxa" w:w="4320"/>
          </w:tcPr>
          <w:p w:rsidRDefault="002F61DE" w:rsidP="007F4226" w:rsidR="00340399" w:rsidRPr="007F4226">
            <w:pPr>
              <w:pStyle w:val="VSVerzija"/>
              <w:jc w:val="right"/>
            </w:pPr>
            <w:r w:rsidRPr="007F4226">
              <w:t>Poslovni b</w:t>
            </w:r>
            <w:r w:rsidR="0092437B" w:rsidRPr="007F4226">
              <w:t xml:space="preserve">roj: </w:t>
            </w:r>
            <w:r w:rsidR="002322F7" w:rsidRPr="007F4226">
              <w:t>1</w:t>
            </w:r>
            <w:r w:rsidR="00514316" w:rsidRPr="007F4226">
              <w:t>0</w:t>
            </w:r>
            <w:r w:rsidRPr="007F4226">
              <w:t xml:space="preserve"> </w:t>
            </w:r>
            <w:r w:rsidR="004A29AB" w:rsidRPr="007F4226">
              <w:t>St</w:t>
            </w:r>
            <w:r w:rsidR="0092437B" w:rsidRPr="007F4226">
              <w:t>-</w:t>
            </w:r>
            <w:r w:rsidR="00211114" w:rsidRPr="007F4226">
              <w:t>426</w:t>
            </w:r>
            <w:r w:rsidR="00340399" w:rsidRPr="007F4226">
              <w:t>/</w:t>
            </w:r>
            <w:r w:rsidR="002322F7" w:rsidRPr="007F4226">
              <w:t>201</w:t>
            </w:r>
            <w:r w:rsidR="001139DB" w:rsidRPr="007F4226">
              <w:t>8</w:t>
            </w:r>
            <w:r w:rsidR="00340399" w:rsidRPr="007F4226">
              <w:t>-</w:t>
            </w:r>
            <w:r w:rsidR="007F4226" w:rsidRPr="007F4226">
              <w:t>6</w:t>
            </w:r>
          </w:p>
        </w:tc>
      </w:tr>
    </w:tbl>
    <w:p w:rsidRDefault="00340399" w:rsidP="00340399" w:rsidR="00340399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114EB4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069E3" w:rsidP="00AF5E3C" w:rsidR="00AF5E3C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</w:t>
      </w:r>
      <w:r w:rsidR="00010F74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9, OIB: 84545936159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F5E3C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</w:t>
      </w: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7F4226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Obustavlja se skraćeni stečajni postupak nad dužnikom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9, OIB: 84545936159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7F4226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2.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 pokretanju prethodnog postupka odnosno o otvaranju stečajnog postupka nad dužnikom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9, OIB: 84545936159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, sud će donijeti posebno rješenje.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</w:t>
      </w:r>
    </w:p>
    <w:p w:rsidRDefault="005D0405" w:rsidP="00997402" w:rsidR="005D0405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Varaždin je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2018. podnijela zahtjev za pokretanje skraćenog stečajnog postupka nad dužnikom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9, OIB: 84545936159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pa kako su za to bile ispunjene pretpostavke iz čl. 428. Stečajnog zakona 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(''Narodne novine'' broj 71/15 i 104/17 – dalje u tekstu: SZ), sud je dana </w:t>
      </w:r>
      <w:r w:rsidR="000877DE"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8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. </w:t>
      </w:r>
      <w:r w:rsidR="000877DE"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studenoga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2018. primjenom čl. 430. SZ-a,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010F74" w:rsidP="00997402" w:rsidR="00010F74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2660E8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toga je dana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2018. zaprimljen prijedlog vjerovnika RH Ministarstvo financija, Porezna uprava Područni ured Varaždin, zastupano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 Županijskom državnom odvjetništvu u Varaždinu, za otvaranje stečajnog postupka u kojem se navodi da vjerovnik ima tražbinu prema dužniku u iznosu od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43.804,77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  <w:r w:rsidRPr="007F4226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S obzirom na navedeno, proizlazi da nisu ispunjene pretpostavke za istodobno otvaranje i zaključenje skraćenog stečajnog postupka, u smislu čl. 431. </w:t>
      </w:r>
      <w:r w:rsidR="00010F74" w:rsidRPr="007F4226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, pa je sud temeljem članka 433. SZ-a riješio kao u izreci.</w:t>
      </w:r>
    </w:p>
    <w:p w:rsidRDefault="00010F74" w:rsidP="00997402" w:rsidR="00010F7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9, OIB: 84545936159</w:t>
      </w:r>
      <w:r w:rsidRPr="007F4226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7F4226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Denis Krnjak, v.r. </w:t>
      </w: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997402" w:rsidP="00FA5A67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7F4226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>Uputa o pravnom lijeku:</w:t>
      </w:r>
    </w:p>
    <w:p w:rsidRDefault="00010F74" w:rsidP="00010F74" w:rsidR="00010F74" w:rsidRPr="007F422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Financijska agencija, Regionalni centar Zagreb, Podružnica Varaždin, </w:t>
      </w:r>
    </w:p>
    <w:p w:rsidRDefault="00FA5A67" w:rsidP="005D0405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A. 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Cesarca 2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RH Ministarstvo financija</w:t>
      </w:r>
      <w:r w:rsidR="005D0405" w:rsidRPr="007F422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Porezna uprava</w:t>
      </w:r>
      <w:r w:rsidR="005D0405" w:rsidRPr="007F422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Područni ured Varaždin, po 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ŽDO Varaždin,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građansko-upravni odjel</w:t>
      </w:r>
    </w:p>
    <w:p w:rsidRDefault="00997402" w:rsidP="000877DE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MTS TRADE d.o.o., Varaždin, Zavojna ulica 9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7F422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114EB4" w:rsidP="00FA5A67" w:rsidR="00DF6C31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F6EA9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676361" w:rsidR="00DF6C31" w:rsidRPr="007F4226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676361" w:rsidRPr="00676361">
      <w:rPr>
        <w:rFonts w:hAnsi="Times New Roman" w:ascii="Times New Roman"/>
        <w:bCs/>
        <w:noProof/>
        <w:sz w:val="24"/>
        <w:szCs w:val="24"/>
      </w:rPr>
      <w:t>Poslovni broj: 10 St-426/2018-6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7636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7DE"/>
    <w:rsid w:val="00087C43"/>
    <w:rsid w:val="0009785E"/>
    <w:rsid w:val="000B7AC1"/>
    <w:rsid w:val="000D36A2"/>
    <w:rsid w:val="00100133"/>
    <w:rsid w:val="001139DB"/>
    <w:rsid w:val="00114EB4"/>
    <w:rsid w:val="00166DE1"/>
    <w:rsid w:val="00194888"/>
    <w:rsid w:val="001F6DF0"/>
    <w:rsid w:val="00211114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0405"/>
    <w:rsid w:val="005D2327"/>
    <w:rsid w:val="005E1D89"/>
    <w:rsid w:val="005F633B"/>
    <w:rsid w:val="00676361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7F4226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E6770"/>
    <w:rsid w:val="00AF28D9"/>
    <w:rsid w:val="00AF5E3C"/>
    <w:rsid w:val="00B00B9A"/>
    <w:rsid w:val="00B43087"/>
    <w:rsid w:val="00B43741"/>
    <w:rsid w:val="00B81E18"/>
    <w:rsid w:val="00B92B86"/>
    <w:rsid w:val="00BA37EC"/>
    <w:rsid w:val="00BB5A6E"/>
    <w:rsid w:val="00BC5568"/>
    <w:rsid w:val="00C039CC"/>
    <w:rsid w:val="00C1546B"/>
    <w:rsid w:val="00C26FC9"/>
    <w:rsid w:val="00C42AD6"/>
    <w:rsid w:val="00C470B6"/>
    <w:rsid w:val="00C50709"/>
    <w:rsid w:val="00CB0DAC"/>
    <w:rsid w:val="00CE3864"/>
    <w:rsid w:val="00D06C64"/>
    <w:rsid w:val="00D17896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6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3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3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3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3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6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3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3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3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3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MTS TRADE društvo s ograničenom odgovornošću za trgovinu, usluge i marketing zastupanog po punomoćniku Samantha Hošab</izvorni_sadrzaj>
    <derivirana_varijabla naziv="DomainObject.Predmet.ProtustrankaFormated_1">  MTS TRADE društvo s ograničenom odgovornošću za trgovinu, usluge i marketing zastupanog po punomoćniku Samantha Hošab</derivirana_varijabla>
  </DomainObject.Predmet.ProtustrankaFormated>
  <DomainObject.Predmet.ProtustrankaFormatedOIB>
    <izvorni_sadrzaj>  MTS TRADE društvo s ograničenom odgovornošću za trgovinu, usluge i marketing, OIB 84545936159 zastupanog po punomoćniku Samantha Hošab</izvorni_sadrzaj>
    <derivirana_varijabla naziv="DomainObject.Predmet.ProtustrankaFormatedOIB_1">  MTS TRADE društvo s ograničenom odgovornošću za trgovinu, usluge i marketing, OIB 84545936159 zastupanog po punomoćniku Samantha Hošab</derivirana_varijabla>
  </DomainObject.Predmet.ProtustrankaFormatedOIB>
  <DomainObject.Predmet.ProtustrankaFormatedWithAdress>
    <izvorni_sadrzaj> MTS TRADE društvo s ograničenom odgovornošću za trgovinu, usluge i marketing, Zavojna ulica 9, 42000 Varaždin zastupanog po punomoćniku Samantha Hošab</izvorni_sadrzaj>
    <derivirana_varijabla naziv="DomainObject.Predmet.ProtustrankaFormatedWithAdress_1"> MTS TRADE društvo s ograničenom odgovornošću za trgovinu, usluge i marketing, Zavojna ulica 9, 42000 Varaždin zastupanog po punomoćniku Samantha Hošab</derivirana_varijabla>
  </DomainObject.Predmet.ProtustrankaFormatedWithAdress>
  <DomainObject.Predmet.ProtustrankaFormatedWithAdressOIB>
    <izvorni_sadrzaj> MTS TRADE društvo s ograničenom odgovornošću za trgovinu, usluge i marketing, OIB 84545936159, Zavojna ulica 9, 42000 Varaždin zastupanog po punomoćniku Samantha Hošab</izvorni_sadrzaj>
    <derivirana_varijabla naziv="DomainObject.Predmet.ProtustrankaFormatedWithAdressOIB_1"> MTS TRADE društvo s ograničenom odgovornošću za trgovinu, usluge i marketing, OIB 84545936159, Zavojna ulica 9, 42000 Varaždin zastupanog po punomoćniku Samantha Hošab</derivirana_varijabla>
  </DomainObject.Predmet.ProtustrankaFormatedWithAdressOIB>
  <DomainObject.Predmet.ProtustrankaWithAdress>
    <izvorni_sadrzaj>MTS TRADE društvo s ograničenom odgovornošću za trgovinu, usluge i marketing Zavojna ulica 9, 42000 Varaždin</izvorni_sadrzaj>
    <derivirana_varijabla naziv="DomainObject.Predmet.ProtustrankaWithAdress_1">MTS TRADE društvo s ograničenom odgovornošću za trgovinu, usluge i marketing Zavojna ulica 9, 42000 Varaždin</derivirana_varijabla>
  </DomainObject.Predmet.ProtustrankaWithAdress>
  <DomainObject.Predmet.ProtustrankaWithAdressOIB>
    <izvorni_sadrzaj>MTS TRADE društvo s ograničenom odgovornošću za trgovinu, usluge i marketing, OIB 84545936159, Zavojna ulica 9, 42000 Varaždin</izvorni_sadrzaj>
    <derivirana_varijabla naziv="DomainObject.Predmet.ProtustrankaWithAdressOIB_1">MTS TRADE društvo s ograničenom odgovornošću za trgovinu, usluge i marketing, OIB 84545936159, Zavojna ulica 9, 42000 Varaždin</derivirana_varijabla>
  </DomainObject.Predmet.ProtustrankaWithAdressOIB>
  <DomainObject.Predmet.ProtustrankaNazivFormated>
    <izvorni_sadrzaj>MTS TRADE društvo s ograničenom odgovornošću za trgovinu, usluge i marketing</izvorni_sadrzaj>
    <derivirana_varijabla naziv="DomainObject.Predmet.ProtustrankaNazivFormated_1">MTS TRADE društvo s ograničenom odgovornošću za trgovinu, usluge i marketing</derivirana_varijabla>
  </DomainObject.Predmet.ProtustrankaNazivFormated>
  <DomainObject.Predmet.ProtustrankaNazivFormatedOIB>
    <izvorni_sadrzaj>MTS TRADE društvo s ograničenom odgovornošću za trgovinu, usluge i marketing, OIB 84545936159</izvorni_sadrzaj>
    <derivirana_varijabla naziv="DomainObject.Predmet.ProtustrankaNazivFormatedOIB_1">MTS TRADE društvo s ograničenom odgovornošću za trgovinu, usluge i marketing, OIB 84545936159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51000.00</izvorni_sadrzaj>
    <derivirana_varijabla naziv="DomainObject.Predmet.TrenutnaVrijednost_1">51000.00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MTS TRADE društvo s ograničenom odgovornošću za trgovinu, usluge i marketing zastupanog po punomoćniku Samantha Hošab</item>
    </izvorni_sadrzaj>
    <derivirana_varijabla naziv="DomainObject.Predmet.ProtuStrankaListFormated_1">
      <item>MTS TRADE društvo s ograničenom odgovornošću za trgovinu, usluge i marketing zastupanog po punomoćniku Samantha Hošab</item>
    </derivirana_varijabla>
  </DomainObject.Predmet.ProtuStrankaListFormated>
  <DomainObject.Predmet.ProtuStrankaListFormatedOIB>
    <izvorni_sadrzaj>
      <item>MTS TRADE društvo s ograničenom odgovornošću za trgovinu, usluge i marketing, OIB 84545936159 zastupanog po punomoćniku Samantha Hošab</item>
    </izvorni_sadrzaj>
    <derivirana_varijabla naziv="DomainObject.Predmet.ProtuStrankaListFormatedOIB_1">
      <item>MTS TRADE društvo s ograničenom odgovornošću za trgovinu, usluge i marketing, OIB 84545936159 zastupanog po punomoćniku Samantha Hošab</item>
    </derivirana_varijabla>
  </DomainObject.Predmet.ProtuStrankaListFormatedOIB>
  <DomainObject.Predmet.ProtuStrankaListFormatedWithAdress>
    <izvorni_sadrzaj>
      <item>MTS TRADE društvo s ograničenom odgovornošću za trgovinu, usluge i marketing, Zavojna ulica 9, 42000 Varaždin zastupanog po punomoćniku Samantha Hošab</item>
    </izvorni_sadrzaj>
    <derivirana_varijabla naziv="DomainObject.Predmet.ProtuStrankaListFormatedWithAdress_1">
      <item>MTS TRADE društvo s ograničenom odgovornošću za trgovinu, usluge i marketing, Zavojna ulica 9, 42000 Varaždin zastupanog po punomoćniku Samantha Hošab</item>
    </derivirana_varijabla>
  </DomainObject.Predmet.ProtuStrankaListFormatedWithAdress>
  <DomainObject.Predmet.ProtuStrankaListFormatedWithAdressOIB>
    <izvorni_sadrzaj>
      <item>MTS TRADE društvo s ograničenom odgovornošću za trgovinu, usluge i marketing, OIB 84545936159, Zavojna ulica 9, 42000 Varaždin zastupanog po punomoćniku Samantha Hošab</item>
    </izvorni_sadrzaj>
    <derivirana_varijabla naziv="DomainObject.Predmet.ProtuStrankaListFormatedWithAdressOIB_1">
      <item>MTS TRADE društvo s ograničenom odgovornošću za trgovinu, usluge i marketing, OIB 84545936159, Zavojna ulica 9, 42000 Varaždin zastupanog po punomoćniku Samantha Hošab</item>
    </derivirana_varijabla>
  </DomainObject.Predmet.ProtuStrankaListFormatedWithAdressOIB>
  <DomainObject.Predmet.ProtuStrankaListNazivFormated>
    <izvorni_sadrzaj>
      <item>MTS TRADE društvo s ograničenom odgovornošću za trgovinu, usluge i marketing</item>
    </izvorni_sadrzaj>
    <derivirana_varijabla naziv="DomainObject.Predmet.ProtuStrankaListNazivFormated_1">
      <item>MTS TRADE društvo s ograničenom odgovornošću za trgovinu, usluge i marketing</item>
    </derivirana_varijabla>
  </DomainObject.Predmet.ProtuStrankaListNazivFormated>
  <DomainObject.Predmet.ProtuStrankaListNazivFormatedOIB>
    <izvorni_sadrzaj>
      <item>MTS TRADE društvo s ograničenom odgovornošću za trgovinu, usluge i marketing, OIB 84545936159</item>
    </izvorni_sadrzaj>
    <derivirana_varijabla naziv="DomainObject.Predmet.ProtuStrankaListNazivFormatedOIB_1">
      <item>MTS TRADE društvo s ograničenom odgovornošću za trgovinu, usluge i marketing, OIB 84545936159</item>
    </derivirana_varijabla>
  </DomainObject.Predmet.ProtuStrankaListNazivFormatedOIB>
  <DomainObject.Predmet.OstaliListFormated>
    <izvorni_sadrzaj>
      <item>Samantha Hošab punomoćnica sudionika u postupku MTS TRADE društvo s ograničenom odgovornošću za trgovinu, usluge i marketing</item>
      <item>Sudski registar</item>
      <item>Porezna uprava, Područni ured Varaždin</item>
      <item>Županijsko državno odvjetništvo u Varaždinu</item>
    </izvorni_sadrzaj>
    <derivirana_varijabla naziv="DomainObject.Predmet.OstaliListFormated_1">
      <item>Samantha Hošab punomoćnica sudionika u postupku MTS TRADE društvo s ograničenom odgovornošću za trgovinu, usluge i marketing</item>
      <item>Sudski registar</item>
      <item>Porezna uprava, Područni ured Varaždin</item>
      <item>Županijsko državno odvjetništvo u Varaždinu</item>
    </derivirana_varijabla>
  </DomainObject.Predmet.OstaliListFormated>
  <DomainObject.Predmet.OstaliListFormatedOIB>
    <izvorni_sadrzaj>
      <item>Samantha Hošab, OIB 59971509505 punomoćnica sudionika u postupku MTS TRADE društvo s ograničenom odgovornošću za trgovinu, usluge i marketing</item>
      <item>Sudski registar</item>
      <item>Porezna uprava, Područni ured Varaždin, OIB 18683136487</item>
      <item>Županijsko državno odvjetništvo u Varaždinu</item>
    </izvorni_sadrzaj>
    <derivirana_varijabla naziv="DomainObject.Predmet.OstaliListFormatedOIB_1">
      <item>Samantha Hošab, OIB 59971509505 punomoćnica sudionika u postupku MTS TRADE društvo s ograničenom odgovornošću za trgovinu, usluge i marketing</item>
      <item>Sudski registar</item>
      <item>Porezna uprava, Područni ured Varaždin, OIB 18683136487</item>
      <item>Županijsko državno odvjetništvo u Varaždinu</item>
    </derivirana_varijabla>
  </DomainObject.Predmet.OstaliListFormatedOIB>
  <DomainObject.Predmet.OstaliListFormatedWithAdress>
    <izvorni_sadrzaj>
      <item>Samantha Hošab, Veliki Pašijan 21, 43280 Veliki Pašijan punomoćnica sudionika u postupku MTS TRADE društvo s ograničenom odgovornošću za trgovinu, usluge i marketing</item>
      <item>Sudski registar</item>
      <item>Porezna uprava, Područni ured Varaždin</item>
      <item>Županijsko državno odvjetništvo u Varaždinu</item>
    </izvorni_sadrzaj>
    <derivirana_varijabla naziv="DomainObject.Predmet.OstaliListFormatedWithAdress_1">
      <item>Samantha Hošab, Veliki Pašijan 21, 43280 Veliki Pašijan punomoćnica sudionika u postupku MTS TRADE društvo s ograničenom odgovornošću za trgovinu, usluge i marketing</item>
      <item>Sudski registar</item>
      <item>Porezna uprava, Područni ured Varaždin</item>
      <item>Županijsko državno odvjetništvo u Varaždinu</item>
    </derivirana_varijabla>
  </DomainObject.Predmet.OstaliListFormatedWithAdress>
  <DomainObject.Predmet.OstaliListFormatedWithAdressOIB>
    <izvorni_sadrzaj>
      <item>Samantha Hošab, OIB 59971509505, Veliki Pašijan 21, 43280 Veliki Pašijan punomoćnica sudionika u postupku MTS TRADE društvo s ograničenom odgovornošću za trgovinu, usluge i marketing</item>
      <item>Sudski registar</item>
      <item>Porezna uprava, Područni ured Varaždin, OIB 18683136487</item>
      <item>Županijsko državno odvjetništvo u Varaždinu</item>
    </izvorni_sadrzaj>
    <derivirana_varijabla naziv="DomainObject.Predmet.OstaliListFormatedWithAdressOIB_1">
      <item>Samantha Hošab, OIB 59971509505, Veliki Pašijan 21, 43280 Veliki Pašijan punomoćnica sudionika u postupku MTS TRADE društvo s ograničenom odgovornošću za trgovinu, usluge i marketing</item>
      <item>Sudski registar</item>
      <item>Porezna uprava, Područni ured Varaždin, OIB 18683136487</item>
      <item>Županijsko državno odvjetništvo u Varaždinu</item>
    </derivirana_varijabla>
  </DomainObject.Predmet.OstaliListFormatedWithAdressOIB>
  <DomainObject.Predmet.OstaliListNazivFormated>
    <izvorni_sadrzaj>
      <item>Samantha Hošab</item>
      <item>Sudski registar</item>
      <item>Porezna uprava, Područni ured Varaždin</item>
      <item>Županijsko državno odvjetništvo u Varaždinu</item>
    </izvorni_sadrzaj>
    <derivirana_varijabla naziv="DomainObject.Predmet.OstaliListNazivFormated_1">
      <item>Samantha Hošab</item>
      <item>Sudski registar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Samantha Hošab, OIB 59971509505</item>
      <item>Sudski registar</item>
      <item>Porezna uprava, Područni ured Varaždin, OIB 18683136487</item>
      <item>Županijsko državno odvjetništvo u Varaždinu</item>
    </izvorni_sadrzaj>
    <derivirana_varijabla naziv="DomainObject.Predmet.OstaliListNazivFormatedOIB_1">
      <item>Samantha Hošab, OIB 59971509505</item>
      <item>Sudski registar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MTS TRADE društvo s ograničenom odgovornošću za trgovinu, usluge i marketing</izvorni_sadrzaj>
    <derivirana_varijabla naziv="DomainObject.Predmet.ProtustrankaIDrugi_1">MTS TRADE društvo s ograničenom odgovornošću za trgovinu, usluge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MTS TRADE društvo s ograničenom odgovornošću za trgovinu, usluge i marketing, OIB 84545936159, Zavojna ulica 9, 42000 Varaždin</izvorni_sadrzaj>
    <derivirana_varijabla naziv="DomainObject.Predmet.ProtustrankaIDrugiAdressOIB_1">MTS TRADE društvo s ograničenom odgovornošću za trgovinu, usluge i marketing, OIB 84545936159, Zavojna ulica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MTS TRADE društvo s ograničenom odgovornošću za trgovinu, usluge i marketing</item>
      <item>Samantha Hošab</item>
      <item>Sudski registar</item>
      <item>Porezna uprava, Područni ured Varaždin</item>
      <item>Županijsko državno odvjetništvo u Varaždinu</item>
    </izvorni_sadrzaj>
    <derivirana_varijabla naziv="DomainObject.Predmet.SudioniciListNaziv_1">
      <item>Financijska agencija</item>
      <item>MTS TRADE društvo s ograničenom odgovornošću za trgovinu, usluge i marketing</item>
      <item>Samantha Hošab</item>
      <item>Sudski registar</item>
      <item>Porezna uprava, Područni ured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MTS TRADE društvo s ograničenom odgovornošću za trgovinu, usluge i marketing, OIB 84545936159, Zavojna ulica 9,42000 Varaždin</item>
      <item>Samantha Hošab, OIB 59971509505, Veliki Pašijan 21,43280 Veliki Pašijan</item>
      <item>Sudski registar</item>
      <item>Porezna uprava, Područni ured Varaždin, OIB 18683136487</item>
      <item>Županijsko državno odvjetništvo u Varaždinu</item>
    </izvorni_sadrzaj>
    <derivirana_varijabla naziv="DomainObject.Predmet.SudioniciListAdressOIB_1">
      <item>Financijska agencija, OIB 85821130368, A. Cesarca 2,42000 Varaždin</item>
      <item>MTS TRADE društvo s ograničenom odgovornošću za trgovinu, usluge i marketing, OIB 84545936159, Zavojna ulica 9,42000 Varaždin</item>
      <item>Samantha Hošab, OIB 59971509505, Veliki Pašijan 21,43280 Veliki Pašijan</item>
      <item>Sudski registar</item>
      <item>Porezna uprava, Područni ured Varaždin, OIB 18683136487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84545936159</item>
      <item>, OIB 59971509505</item>
      <item>, OIB null</item>
      <item>, OIB 18683136487</item>
      <item>, OIB null</item>
    </izvorni_sadrzaj>
    <derivirana_varijabla naziv="DomainObject.Predmet.SudioniciListNazivOIB_1">
      <item>, OIB 85821130368</item>
      <item>, OIB 84545936159</item>
      <item>, OIB 59971509505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B3334-74A5-4083-974E-FC0E03609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2575</properties:Characters>
  <properties:Lines>91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2018-12-18T11:28:00Z</dcterms:created>
  <dc:creator>Mirjana Mlinarić</dc:creator>
  <cp:lastModifiedBy>Nevenka Vuković</cp:lastModifiedBy>
  <cp:lastPrinted>2019-01-11T08:41:00Z</cp:lastPrinted>
  <dcterms:modified xmlns:xsi="http://www.w3.org/2001/XMLSchema-instance" xsi:type="dcterms:W3CDTF">2019-01-11T08:41:00Z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(St-426-18-6 Rješenje - OBUSTAVA - skr. st. - čl. 433-prijedlog za otv.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