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1361" w14:paraId="0f4136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271C3C">
        <w:t>KNJIŽEVNA IZDAVAČKA ZAJEDNICA ˝TIN UJEVIĆ˝, Dinka Šimunovića 25, Split, OIB: 34879095854</w:t>
      </w:r>
      <w:r w:rsidR="00A25B81">
        <w:t xml:space="preserve">, dana </w:t>
      </w:r>
      <w:r w:rsidR="00894513">
        <w:t>10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271C3C" w:rsidRPr="00271C3C">
        <w:t>KNJIŽEVNA IZDAVAČKA ZAJEDNICA ˝TIN UJEVIĆ˝, Dinka Šimunovića 25, Split, OIB: 34879095854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</w:t>
      </w:r>
      <w:r w:rsidR="00271C3C">
        <w:t>od 238.622,38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10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D10CE0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71C3C">
      <w:t>124</w:t>
    </w:r>
    <w:r w:rsidR="00105570">
      <w:t>8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2A02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5570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85CC4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1C3C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4513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90C32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0CE0"/>
    <w:rsid w:val="00D158CE"/>
    <w:rsid w:val="00D20319"/>
    <w:rsid w:val="00D359EC"/>
    <w:rsid w:val="00D438B6"/>
    <w:rsid w:val="00D6364C"/>
    <w:rsid w:val="00D63BAD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St-1248/2015</izvorni_sadrzaj>
    <derivirana_varijabla naziv="DomainObject.Predmet.OznakaBroj_1">St-1248/2015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Književna izdavačka zajednica "Tin Ujević"</izvorni_sadrzaj>
    <derivirana_varijabla naziv="DomainObject.Predmet.ProtustrankaFormated_1">  Književna izdavačka zajednica "Tin Ujević"</derivirana_varijabla>
  </DomainObject.Predmet.ProtustrankaFormated>
  <DomainObject.Predmet.ProtustrankaFormatedOIB>
    <izvorni_sadrzaj>  Književna izdavačka zajednica "Tin Ujević", OIB 34879095854</izvorni_sadrzaj>
    <derivirana_varijabla naziv="DomainObject.Predmet.ProtustrankaFormatedOIB_1">  Književna izdavačka zajednica "Tin Ujević", OIB 34879095854</derivirana_varijabla>
  </DomainObject.Predmet.ProtustrankaFormatedOIB>
  <DomainObject.Predmet.ProtustrankaFormatedWithAdress>
    <izvorni_sadrzaj> Književna izdavačka zajednica "Tin Ujević", Dinka Šimunovića 25, 21000 Split</izvorni_sadrzaj>
    <derivirana_varijabla naziv="DomainObject.Predmet.ProtustrankaFormatedWithAdress_1"> Književna izdavačka zajednica "Tin Ujević", Dinka Šimunovića 25, 21000 Split</derivirana_varijabla>
  </DomainObject.Predmet.ProtustrankaFormatedWithAdress>
  <DomainObject.Predmet.ProtustrankaFormatedWithAdressOIB>
    <izvorni_sadrzaj> Književna izdavačka zajednica "Tin Ujević", OIB 34879095854, Dinka Šimunovića 25, 21000 Split</izvorni_sadrzaj>
    <derivirana_varijabla naziv="DomainObject.Predmet.ProtustrankaFormatedWithAdressOIB_1"> Književna izdavačka zajednica "Tin Ujević", OIB 34879095854, Dinka Šimunovića 25, 21000 Split</derivirana_varijabla>
  </DomainObject.Predmet.ProtustrankaFormatedWithAdressOIB>
  <DomainObject.Predmet.ProtustrankaWithAdress>
    <izvorni_sadrzaj>Književna izdavačka zajednica "Tin Ujević" Dinka Šimunovića 25, 21000 Split</izvorni_sadrzaj>
    <derivirana_varijabla naziv="DomainObject.Predmet.ProtustrankaWithAdress_1">Književna izdavačka zajednica "Tin Ujević" Dinka Šimunovića 25, 21000 Split</derivirana_varijabla>
  </DomainObject.Predmet.ProtustrankaWithAdress>
  <DomainObject.Predmet.ProtustrankaWithAdressOIB>
    <izvorni_sadrzaj>Književna izdavačka zajednica "Tin Ujević", OIB 34879095854, Dinka Šimunovića 25, 21000 Split</izvorni_sadrzaj>
    <derivirana_varijabla naziv="DomainObject.Predmet.ProtustrankaWithAdressOIB_1">Književna izdavačka zajednica "Tin Ujević", OIB 34879095854, Dinka Šimunovića 25, 21000 Split</derivirana_varijabla>
  </DomainObject.Predmet.ProtustrankaWithAdressOIB>
  <DomainObject.Predmet.ProtustrankaNazivFormated>
    <izvorni_sadrzaj>Književna izdavačka zajednica "Tin Ujević"</izvorni_sadrzaj>
    <derivirana_varijabla naziv="DomainObject.Predmet.ProtustrankaNazivFormated_1">Književna izdavačka zajednica "Tin Ujević"</derivirana_varijabla>
  </DomainObject.Predmet.ProtustrankaNazivFormated>
  <DomainObject.Predmet.ProtustrankaNazivFormatedOIB>
    <izvorni_sadrzaj>Književna izdavačka zajednica "Tin Ujević", OIB 34879095854</izvorni_sadrzaj>
    <derivirana_varijabla naziv="DomainObject.Predmet.ProtustrankaNazivFormatedOIB_1">Književna izdavačka zajednica "Tin Ujević", OIB 34879095854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238622.38</izvorni_sadrzaj>
    <derivirana_varijabla naziv="DomainObject.Predmet.TrenutnaVrijednost_1">238622.38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Književna izdavačka zajednica "Tin Ujević"</item>
    </izvorni_sadrzaj>
    <derivirana_varijabla naziv="DomainObject.Predmet.ProtuStrankaListFormated_1">
      <item>Književna izdavačka zajednica "Tin Ujević"</item>
    </derivirana_varijabla>
  </DomainObject.Predmet.ProtuStrankaListFormated>
  <DomainObject.Predmet.ProtuStrankaListFormatedOIB>
    <izvorni_sadrzaj>
      <item>Književna izdavačka zajednica "Tin Ujević", OIB 34879095854</item>
    </izvorni_sadrzaj>
    <derivirana_varijabla naziv="DomainObject.Predmet.ProtuStrankaListFormatedOIB_1">
      <item>Književna izdavačka zajednica "Tin Ujević", OIB 34879095854</item>
    </derivirana_varijabla>
  </DomainObject.Predmet.ProtuStrankaListFormatedOIB>
  <DomainObject.Predmet.ProtuStrankaListFormatedWithAdress>
    <izvorni_sadrzaj>
      <item>Književna izdavačka zajednica "Tin Ujević", Dinka Šimunovića 25, 21000 Split</item>
    </izvorni_sadrzaj>
    <derivirana_varijabla naziv="DomainObject.Predmet.ProtuStrankaListFormatedWithAdress_1">
      <item>Književna izdavačka zajednica "Tin Ujević", Dinka Šimunovića 25, 21000 Split</item>
    </derivirana_varijabla>
  </DomainObject.Predmet.ProtuStrankaListFormatedWithAdress>
  <DomainObject.Predmet.ProtuStrankaListFormatedWithAdressOIB>
    <izvorni_sadrzaj>
      <item>Književna izdavačka zajednica "Tin Ujević", OIB 34879095854, Dinka Šimunovića 25, 21000 Split</item>
    </izvorni_sadrzaj>
    <derivirana_varijabla naziv="DomainObject.Predmet.ProtuStrankaListFormatedWithAdressOIB_1">
      <item>Književna izdavačka zajednica "Tin Ujević", OIB 34879095854, Dinka Šimunovića 25, 21000 Split</item>
    </derivirana_varijabla>
  </DomainObject.Predmet.ProtuStrankaListFormatedWithAdressOIB>
  <DomainObject.Predmet.ProtuStrankaListNazivFormated>
    <izvorni_sadrzaj>
      <item>Književna izdavačka zajednica "Tin Ujević"</item>
    </izvorni_sadrzaj>
    <derivirana_varijabla naziv="DomainObject.Predmet.ProtuStrankaListNazivFormated_1">
      <item>Književna izdavačka zajednica "Tin Ujević"</item>
    </derivirana_varijabla>
  </DomainObject.Predmet.ProtuStrankaListNazivFormated>
  <DomainObject.Predmet.ProtuStrankaListNazivFormatedOIB>
    <izvorni_sadrzaj>
      <item>Književna izdavačka zajednica "Tin Ujević", OIB 34879095854</item>
    </izvorni_sadrzaj>
    <derivirana_varijabla naziv="DomainObject.Predmet.ProtuStrankaListNazivFormatedOIB_1">
      <item>Književna izdavačka zajednica "Tin Ujević", OIB 34879095854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Književna izdavačka zajednica "Tin Ujević"</izvorni_sadrzaj>
    <derivirana_varijabla naziv="DomainObject.Predmet.ProtustrankaIDrugi_1">Književna izdavačka zajednica "Tin Ujević"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Književna izdavačka zajednica "Tin Ujević", OIB 34879095854, Dinka Šimunovića 25, 21000 Split</izvorni_sadrzaj>
    <derivirana_varijabla naziv="DomainObject.Predmet.ProtustrankaIDrugiAdressOIB_1">Književna izdavačka zajednica "Tin Ujević", OIB 34879095854, Dinka Šimunovića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Književna izdavačka zajednica "Tin Ujević"</item>
      <item>FINANCIJSKA AGENCIJA, RC SPLIT</item>
    </izvorni_sadrzaj>
    <derivirana_varijabla naziv="DomainObject.Predmet.SudioniciListNaziv_1">
      <item>Književna izdavačka zajednica "Tin Ujević"</item>
      <item>FINANCIJSKA AGENCIJA, RC SPLIT</item>
    </derivirana_varijabla>
  </DomainObject.Predmet.SudioniciListNaziv>
  <DomainObject.Predmet.SudioniciListAdressOIB>
    <izvorni_sadrzaj>
      <item>Književna izdavačka zajednica "Tin Ujević", OIB 34879095854, Dinka Šimunovića 25,21000 Split</item>
      <item>FINANCIJSKA AGENCIJA, RC SPLIT, OIB 85821130368, Mažuranićevo šetalište 24b,21000 Split</item>
    </izvorni_sadrzaj>
    <derivirana_varijabla naziv="DomainObject.Predmet.SudioniciListAdressOIB_1">
      <item>Književna izdavačka zajednica "Tin Ujević", OIB 34879095854, Dinka Šimunovića 25,21000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34879095854</item>
      <item>, OIB 85821130368</item>
    </izvorni_sadrzaj>
    <derivirana_varijabla naziv="DomainObject.Predmet.SudioniciListNazivOIB_1">
      <item>, OIB 34879095854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A555C-1CDF-4303-99A1-C73B36B6FE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360</properties:Words>
  <properties:Characters>2021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2016-02-09T12:11:00Z</dcterms:created>
  <dc:creator>nmarkovic</dc:creator>
  <cp:lastModifiedBy>Ana Golub Gruić</cp:lastModifiedBy>
  <cp:lastPrinted>2016-02-09T12:11:00Z</cp:lastPrinted>
  <dcterms:modified xmlns:xsi="http://www.w3.org/2001/XMLSchema-instance" xsi:type="dcterms:W3CDTF">2016-02-10T08:35:00Z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