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705f" w14:paraId="46d705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816081">
        <w:t>8</w:t>
      </w:r>
      <w:r w:rsidR="004B7481">
        <w:t>6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r w:rsidR="004B7481" w:rsidRPr="004B7481">
        <w:t xml:space="preserve">ARGO </w:t>
      </w:r>
      <w:proofErr w:type="spellStart"/>
      <w:r w:rsidR="004B7481" w:rsidRPr="004B7481">
        <w:t>HISTORY</w:t>
      </w:r>
      <w:proofErr w:type="spellEnd"/>
      <w:r w:rsidR="004B7481" w:rsidRPr="004B7481">
        <w:t xml:space="preserve"> </w:t>
      </w:r>
      <w:proofErr w:type="spellStart"/>
      <w:r w:rsidR="004B7481" w:rsidRPr="004B7481">
        <w:t>TRAVEL</w:t>
      </w:r>
      <w:proofErr w:type="spellEnd"/>
      <w:r w:rsidR="004B7481" w:rsidRPr="004B7481">
        <w:t xml:space="preserve"> jednostavno društvo s ograničenom odgovornošću za usluge, turistička agencija</w:t>
      </w:r>
      <w:r w:rsidR="004B7481">
        <w:t xml:space="preserve"> Zagreb, </w:t>
      </w:r>
      <w:proofErr w:type="spellStart"/>
      <w:r w:rsidR="004B7481">
        <w:t>Lopatinečka</w:t>
      </w:r>
      <w:proofErr w:type="spellEnd"/>
      <w:r w:rsidR="004B7481">
        <w:t xml:space="preserve"> ulica 11, </w:t>
      </w:r>
      <w:proofErr w:type="spellStart"/>
      <w:r w:rsidR="004B7481">
        <w:t>OIB</w:t>
      </w:r>
      <w:proofErr w:type="spellEnd"/>
      <w:r w:rsidR="004B7481">
        <w:t xml:space="preserve">: </w:t>
      </w:r>
      <w:r w:rsidR="004B7481" w:rsidRPr="004B7481">
        <w:t>99963222211</w:t>
      </w:r>
      <w:r w:rsidR="004B7481">
        <w:t xml:space="preserve">, </w:t>
      </w:r>
      <w:proofErr w:type="spellStart"/>
      <w:r w:rsidR="004B7481">
        <w:t>MBS</w:t>
      </w:r>
      <w:proofErr w:type="spellEnd"/>
      <w:r w:rsidR="004B7481">
        <w:t xml:space="preserve">: </w:t>
      </w:r>
      <w:r w:rsidR="004B7481" w:rsidRPr="004B7481">
        <w:t>080972463</w:t>
      </w:r>
      <w:r w:rsidR="004B748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16081">
        <w:t>5</w:t>
      </w:r>
      <w:r w:rsidR="00100A60">
        <w:t xml:space="preserve">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r w:rsidR="004B7481" w:rsidRPr="004B7481">
        <w:t xml:space="preserve">ARGO </w:t>
      </w:r>
      <w:proofErr w:type="spellStart"/>
      <w:r w:rsidR="004B7481" w:rsidRPr="004B7481">
        <w:t>HISTORY</w:t>
      </w:r>
      <w:proofErr w:type="spellEnd"/>
      <w:r w:rsidR="004B7481" w:rsidRPr="004B7481">
        <w:t xml:space="preserve"> </w:t>
      </w:r>
      <w:proofErr w:type="spellStart"/>
      <w:r w:rsidR="004B7481" w:rsidRPr="004B7481">
        <w:t>TRAVEL</w:t>
      </w:r>
      <w:proofErr w:type="spellEnd"/>
      <w:r w:rsidR="004B7481" w:rsidRPr="004B7481">
        <w:t xml:space="preserve"> jednostavno društvo s ograničenom odgovornošću za usluge, turistička agencija</w:t>
      </w:r>
      <w:r w:rsidR="004B7481">
        <w:t xml:space="preserve"> Zagreb, </w:t>
      </w:r>
      <w:proofErr w:type="spellStart"/>
      <w:r w:rsidR="004B7481">
        <w:t>Lopatinečka</w:t>
      </w:r>
      <w:proofErr w:type="spellEnd"/>
      <w:r w:rsidR="004B7481">
        <w:t xml:space="preserve"> ulica 11, </w:t>
      </w:r>
      <w:proofErr w:type="spellStart"/>
      <w:r w:rsidR="004B7481">
        <w:t>OIB</w:t>
      </w:r>
      <w:proofErr w:type="spellEnd"/>
      <w:r w:rsidR="004B7481">
        <w:t xml:space="preserve">: </w:t>
      </w:r>
      <w:r w:rsidR="004B7481" w:rsidRPr="004B7481">
        <w:t>99963222211</w:t>
      </w:r>
      <w:r w:rsidR="004B7481">
        <w:t xml:space="preserve">, </w:t>
      </w:r>
      <w:proofErr w:type="spellStart"/>
      <w:r w:rsidR="004B7481">
        <w:t>MBS</w:t>
      </w:r>
      <w:proofErr w:type="spellEnd"/>
      <w:r w:rsidR="004B7481">
        <w:t xml:space="preserve">: </w:t>
      </w:r>
      <w:r w:rsidR="004B7481" w:rsidRPr="004B7481">
        <w:t>080972463</w:t>
      </w:r>
      <w:r w:rsidR="004B7481">
        <w:t xml:space="preserve">, iznosi 14.932,51 kn.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4B7481">
        <w:t xml:space="preserve">Marina </w:t>
      </w:r>
      <w:proofErr w:type="spellStart"/>
      <w:r w:rsidR="004B7481">
        <w:t>Petranović</w:t>
      </w:r>
      <w:proofErr w:type="spellEnd"/>
      <w:r w:rsidR="004B7481">
        <w:t xml:space="preserve"> iz </w:t>
      </w:r>
      <w:r w:rsidR="00024AFD">
        <w:t xml:space="preserve">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816081">
        <w:t>8</w:t>
      </w:r>
      <w:r w:rsidR="004B7481">
        <w:t>6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16081">
        <w:t>5</w:t>
      </w:r>
      <w:r w:rsidR="00782FD3">
        <w:t>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23E5B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23E5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23E5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E5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E5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23E5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23E5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E5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E5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St-486/2018</izvorni_sadrzaj>
    <derivirana_varijabla naziv="DomainObject.Predmet.OznakaBroj_1">St-486/2018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ARGO HISTORY TRAVEL jednostavno društvo s ograničenom odgovornošću za usluge, turistička agencija</izvorni_sadrzaj>
    <derivirana_varijabla naziv="DomainObject.Predmet.ProtustrankaFormated_1">  ARGO HISTORY TRAVEL jednostavno društvo s ograničenom odgovornošću za usluge, turistička agencija</derivirana_varijabla>
  </DomainObject.Predmet.ProtustrankaFormated>
  <DomainObject.Predmet.ProtustrankaFormatedOIB>
    <izvorni_sadrzaj>  ARGO HISTORY TRAVEL jednostavno društvo s ograničenom odgovornošću za usluge, turistička agencija, OIB 99963222211</izvorni_sadrzaj>
    <derivirana_varijabla naziv="DomainObject.Predmet.ProtustrankaFormatedOIB_1">  ARGO HISTORY TRAVEL jednostavno društvo s ograničenom odgovornošću za usluge, turistička agencija, OIB 99963222211</derivirana_varijabla>
  </DomainObject.Predmet.ProtustrankaFormatedOIB>
  <DomainObject.Predmet.ProtustrankaFormatedWithAdress>
    <izvorni_sadrzaj> ARGO HISTORY TRAVEL jednostavno društvo s ograničenom odgovornošću za usluge, turistička agencija, Lopatinečka ulica 11, 10000 Zagreb</izvorni_sadrzaj>
    <derivirana_varijabla naziv="DomainObject.Predmet.ProtustrankaFormatedWithAdress_1"> ARGO HISTORY TRAVEL jednostavno društvo s ograničenom odgovornošću za usluge, turistička agencija, Lopatinečka ulica 11, 10000 Zagreb</derivirana_varijabla>
  </DomainObject.Predmet.ProtustrankaFormatedWithAdress>
  <DomainObject.Predmet.ProtustrankaFormatedWithAdressOIB>
    <izvorni_sadrzaj> ARGO HISTORY TRAVEL jednostavno društvo s ograničenom odgovornošću za usluge, turistička agencija, OIB 99963222211, Lopatinečka ulica 11, 10000 Zagreb</izvorni_sadrzaj>
    <derivirana_varijabla naziv="DomainObject.Predmet.ProtustrankaFormatedWithAdressOIB_1"> ARGO HISTORY TRAVEL jednostavno društvo s ograničenom odgovornošću za usluge, turistička agencija, OIB 99963222211, Lopatinečka ulica 11, 10000 Zagreb</derivirana_varijabla>
  </DomainObject.Predmet.ProtustrankaFormatedWithAdressOIB>
  <DomainObject.Predmet.ProtustrankaWithAdress>
    <izvorni_sadrzaj>ARGO HISTORY TRAVEL jednostavno društvo s ograničenom odgovornošću za usluge, turistička agencija Lopatinečka ulica 11, 10000 Zagreb</izvorni_sadrzaj>
    <derivirana_varijabla naziv="DomainObject.Predmet.ProtustrankaWithAdress_1">ARGO HISTORY TRAVEL jednostavno društvo s ograničenom odgovornošću za usluge, turistička agencija Lopatinečka ulica 11, 10000 Zagreb</derivirana_varijabla>
  </DomainObject.Predmet.ProtustrankaWithAdress>
  <DomainObject.Predmet.ProtustrankaWithAdressOIB>
    <izvorni_sadrzaj>ARGO HISTORY TRAVEL jednostavno društvo s ograničenom odgovornošću za usluge, turistička agencija, OIB 99963222211, Lopatinečka ulica 11, 10000 Zagreb</izvorni_sadrzaj>
    <derivirana_varijabla naziv="DomainObject.Predmet.ProtustrankaWithAdressOIB_1">ARGO HISTORY TRAVEL jednostavno društvo s ograničenom odgovornošću za usluge, turistička agencija, OIB 99963222211, Lopatinečka ulica 11, 10000 Zagreb</derivirana_varijabla>
  </DomainObject.Predmet.ProtustrankaWithAdressOIB>
  <DomainObject.Predmet.ProtustrankaNazivFormated>
    <izvorni_sadrzaj>ARGO HISTORY TRAVEL jednostavno društvo s ograničenom odgovornošću za usluge, turistička agencija</izvorni_sadrzaj>
    <derivirana_varijabla naziv="DomainObject.Predmet.ProtustrankaNazivFormated_1">ARGO HISTORY TRAVEL jednostavno društvo s ograničenom odgovornošću za usluge, turistička agencija</derivirana_varijabla>
  </DomainObject.Predmet.ProtustrankaNazivFormated>
  <DomainObject.Predmet.ProtustrankaNazivFormatedOIB>
    <izvorni_sadrzaj>ARGO HISTORY TRAVEL jednostavno društvo s ograničenom odgovornošću za usluge, turistička agencija, OIB 99963222211</izvorni_sadrzaj>
    <derivirana_varijabla naziv="DomainObject.Predmet.ProtustrankaNazivFormatedOIB_1">ARGO HISTORY TRAVEL jednostavno društvo s ograničenom odgovornošću za usluge, turistička agencija, OIB 99963222211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ARGO HISTORY TRAVEL jednostavno društvo s ograničenom odgovornošću za usluge, turistička agencija</item>
    </izvorni_sadrzaj>
    <derivirana_varijabla naziv="DomainObject.Predmet.ProtuStrankaListFormated_1">
      <item>ARGO HISTORY TRAVEL jednostavno društvo s ograničenom odgovornošću za usluge, turistička agencija</item>
    </derivirana_varijabla>
  </DomainObject.Predmet.ProtuStrankaListFormated>
  <DomainObject.Predmet.ProtuStrankaListFormatedOIB>
    <izvorni_sadrzaj>
      <item>ARGO HISTORY TRAVEL jednostavno društvo s ograničenom odgovornošću za usluge, turistička agencija, OIB 99963222211</item>
    </izvorni_sadrzaj>
    <derivirana_varijabla naziv="DomainObject.Predmet.ProtuStrankaListFormatedOIB_1">
      <item>ARGO HISTORY TRAVEL jednostavno društvo s ograničenom odgovornošću za usluge, turistička agencija, OIB 99963222211</item>
    </derivirana_varijabla>
  </DomainObject.Predmet.ProtuStrankaListFormatedOIB>
  <DomainObject.Predmet.ProtuStrankaListFormatedWithAdress>
    <izvorni_sadrzaj>
      <item>ARGO HISTORY TRAVEL jednostavno društvo s ograničenom odgovornošću za usluge, turistička agencija, Lopatinečka ulica 11, 10000 Zagreb</item>
    </izvorni_sadrzaj>
    <derivirana_varijabla naziv="DomainObject.Predmet.ProtuStrankaListFormatedWithAdress_1">
      <item>ARGO HISTORY TRAVEL jednostavno društvo s ograničenom odgovornošću za usluge, turistička agencija, Lopatinečka ulica 11, 10000 Zagreb</item>
    </derivirana_varijabla>
  </DomainObject.Predmet.ProtuStrankaListFormatedWithAdress>
  <DomainObject.Predmet.ProtuStrankaListFormatedWithAdressOIB>
    <izvorni_sadrzaj>
      <item>ARGO HISTORY TRAVEL jednostavno društvo s ograničenom odgovornošću za usluge, turistička agencija, OIB 99963222211, Lopatinečka ulica 11, 10000 Zagreb</item>
    </izvorni_sadrzaj>
    <derivirana_varijabla naziv="DomainObject.Predmet.ProtuStrankaListFormatedWithAdressOIB_1">
      <item>ARGO HISTORY TRAVEL jednostavno društvo s ograničenom odgovornošću za usluge, turistička agencija, OIB 99963222211, Lopatinečka ulica 11, 10000 Zagreb</item>
    </derivirana_varijabla>
  </DomainObject.Predmet.ProtuStrankaListFormatedWithAdressOIB>
  <DomainObject.Predmet.ProtuStrankaListNazivFormated>
    <izvorni_sadrzaj>
      <item>ARGO HISTORY TRAVEL jednostavno društvo s ograničenom odgovornošću za usluge, turistička agencija</item>
    </izvorni_sadrzaj>
    <derivirana_varijabla naziv="DomainObject.Predmet.ProtuStrankaListNazivFormated_1">
      <item>ARGO HISTORY TRAVEL jednostavno društvo s ograničenom odgovornošću za usluge, turistička agencija</item>
    </derivirana_varijabla>
  </DomainObject.Predmet.ProtuStrankaListNazivFormated>
  <DomainObject.Predmet.ProtuStrankaListNazivFormatedOIB>
    <izvorni_sadrzaj>
      <item>ARGO HISTORY TRAVEL jednostavno društvo s ograničenom odgovornošću za usluge, turistička agencija, OIB 99963222211</item>
    </izvorni_sadrzaj>
    <derivirana_varijabla naziv="DomainObject.Predmet.ProtuStrankaListNazivFormatedOIB_1">
      <item>ARGO HISTORY TRAVEL jednostavno društvo s ograničenom odgovornošću za usluge, turistička agencija, OIB 99963222211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ARGO HISTORY TRAVEL jednostavno društvo s ograničenom odgovornošću za usluge, turistička agencija</izvorni_sadrzaj>
    <derivirana_varijabla naziv="DomainObject.Predmet.ProtustrankaIDrugi_1">ARGO HISTORY TRAVEL jednostavno društvo s ograničenom odgovornošću za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ARGO HISTORY TRAVEL jednostavno društvo s ograničenom odgovornošću za usluge, turistička agencija, OIB 99963222211, Lopatinečka ulica 11, 10000 Zagreb</izvorni_sadrzaj>
    <derivirana_varijabla naziv="DomainObject.Predmet.ProtustrankaIDrugiAdressOIB_1">ARGO HISTORY TRAVEL jednostavno društvo s ograničenom odgovornošću za usluge, turistička agencija, OIB 99963222211, Lopatinečka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ARGO HISTORY TRAVEL jednostavno društvo s ograničenom odgovornošću za usluge, turistička agencija</item>
      <item>FINA Regionalni centar Zagreb</item>
    </izvorni_sadrzaj>
    <derivirana_varijabla naziv="DomainObject.Predmet.SudioniciListNaziv_1">
      <item>ARGO HISTORY TRAVEL jednostavno društvo s ograničenom odgovornošću za usluge, turistička agencija</item>
      <item>FINA Regionalni centar Zagreb</item>
    </derivirana_varijabla>
  </DomainObject.Predmet.SudioniciListNaziv>
  <DomainObject.Predmet.SudioniciListAdressOIB>
    <izvorni_sadrzaj>
      <item>ARGO HISTORY TRAVEL jednostavno društvo s ograničenom odgovornošću za usluge, turistička agencija, OIB 99963222211, Lopatinečka ulica 11,10000 Zagreb</item>
      <item>FINA Regionalni centar Zagreb, OIB 85821130368, Trg svibanjskih žrtava 1995. br. 1,10000 Zagreb</item>
    </izvorni_sadrzaj>
    <derivirana_varijabla naziv="DomainObject.Predmet.SudioniciListAdressOIB_1">
      <item>ARGO HISTORY TRAVEL jednostavno društvo s ograničenom odgovornošću za usluge, turistička agencija, OIB 99963222211, Lopatinečka ulica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99963222211</item>
      <item>, OIB 85821130368</item>
    </izvorni_sadrzaj>
    <derivirana_varijabla naziv="DomainObject.Predmet.SudioniciListNazivOIB_1">
      <item>, OIB 99963222211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2058</properties:Characters>
  <properties:Lines>48</properties:Lines>
  <properties:Paragraphs>15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2018-07-05T08:57:00Z</cp:lastPrinted>
  <dcterms:modified xmlns:xsi="http://www.w3.org/2001/XMLSchema-instance" xsi:type="dcterms:W3CDTF">2018-07-05T08:58:00Z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