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5803" w14:paraId="16d5803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A16B39">
        <w:t>203</w:t>
      </w:r>
      <w:r w:rsidR="005D1C46">
        <w:t>/</w:t>
      </w:r>
      <w:r w:rsidR="005305D3">
        <w:t>20</w:t>
      </w:r>
      <w:r w:rsidR="00A16B39">
        <w:t>18</w:t>
      </w:r>
      <w:r>
        <w:t>-</w:t>
      </w:r>
      <w:r w:rsidR="00A16B39">
        <w:t>1</w:t>
      </w:r>
      <w:r w:rsidR="00B55A4C">
        <w:t>6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D15C0">
        <w:t>4</w:t>
      </w:r>
      <w:r w:rsidR="00EA025E">
        <w:t xml:space="preserve">. </w:t>
      </w:r>
      <w:r w:rsidR="006D15C0">
        <w:t>prosinca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A16B39" w:rsidRPr="00B50D09">
        <w:t>SMILJEVAC-PROJEKT d.o.o., Zadar, Gaženička cesta 32, OIB: 17817832256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CB1888" w:rsidP="00CB1888" w:rsidR="00CB1888" w:rsidRPr="00FD1DC8">
      <w:pPr>
        <w:jc w:val="both"/>
      </w:pPr>
    </w:p>
    <w:p w:rsidRDefault="00CB1888" w:rsidP="00CB1888" w:rsidR="00CB1888">
      <w:pPr>
        <w:pStyle w:val="Odlomakpopisa"/>
        <w:numPr>
          <w:ilvl w:val="0"/>
          <w:numId w:val="17"/>
        </w:numPr>
        <w:jc w:val="both"/>
      </w:pPr>
      <w:r>
        <w:t>za HETA ASET RESOLUTION AG Frano Belohradsky po punomoći</w:t>
      </w:r>
    </w:p>
    <w:p w:rsidRDefault="00CA0FBD" w:rsidP="00C824C2" w:rsidR="00CA0FBD">
      <w:pPr>
        <w:pStyle w:val="Odlomakpopisa"/>
        <w:numPr>
          <w:ilvl w:val="0"/>
          <w:numId w:val="17"/>
        </w:numPr>
        <w:jc w:val="both"/>
      </w:pP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CB1888">
        <w:t>11</w:t>
      </w:r>
      <w:r w:rsidR="00D06028">
        <w:t>,</w:t>
      </w:r>
      <w:r w:rsidR="00CB1888">
        <w:t>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195A49">
        <w:t xml:space="preserve"> pristupio</w:t>
      </w:r>
      <w:r w:rsidRPr="00FD1DC8">
        <w:t xml:space="preserve"> </w:t>
      </w:r>
      <w:r w:rsidR="00A16B39">
        <w:t>Renato Sabljić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195A49">
        <w:t>na e-oglasnoj ploči suda dana 1</w:t>
      </w:r>
      <w:r w:rsidR="00A16B39">
        <w:t>2</w:t>
      </w:r>
      <w:r>
        <w:t xml:space="preserve">. </w:t>
      </w:r>
      <w:r w:rsidR="00195A49">
        <w:t>listopada</w:t>
      </w:r>
      <w:r>
        <w:t xml:space="preserve">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CF4913" w:rsidP="00CF4913" w:rsidR="00195A49">
      <w:pPr>
        <w:pStyle w:val="Odlomakpopisa"/>
        <w:numPr>
          <w:ilvl w:val="0"/>
          <w:numId w:val="16"/>
        </w:numPr>
        <w:jc w:val="both"/>
      </w:pPr>
      <w:r>
        <w:t>etaže 1. poslovni prostor – lokal uređen za salon automobila i prodaju dijelova sa skladištem ukupne površine 260,00 m2 označeno slovom A-5 i obojano crvenom bojom, uređeni poslovni prostor – lokal sa skladištem, sanitarnom grupom, ukupne površine 240,50 m2 označeno slovom A-7 i obojano crvenom bojom, na čest. br. 5071/1 k.o. Zadar, zk. ul. E-99</w:t>
      </w:r>
    </w:p>
    <w:p w:rsidRDefault="006D15C0" w:rsidP="00195A49" w:rsidR="006D15C0">
      <w:pPr>
        <w:pStyle w:val="Odlomakpopisa"/>
        <w:jc w:val="both"/>
      </w:pPr>
    </w:p>
    <w:p w:rsidRDefault="006346C3" w:rsidP="006D15C0" w:rsidR="006346C3">
      <w:pPr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CB1888">
        <w:t xml:space="preserve">HETA ASET RESOLUTION </w:t>
      </w:r>
      <w:r w:rsidRPr="007B4460">
        <w:t xml:space="preserve">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C824C2">
      <w:pPr>
        <w:jc w:val="both"/>
      </w:pPr>
      <w:r>
        <w:t xml:space="preserve">Stečajni upravitelj predlaže da početna vrijednost navedene nekretnine bude </w:t>
      </w:r>
      <w:r w:rsidR="00CB1888">
        <w:t>2.600.000,00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</w:t>
      </w:r>
      <w:r w:rsidR="00CB1888">
        <w:t>je suglasan s prijedlogom.</w:t>
      </w:r>
    </w:p>
    <w:p w:rsidRDefault="006D15C0" w:rsidP="006346C3" w:rsidR="006D15C0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CB1888">
        <w:t>11,31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lastRenderedPageBreak/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6346C3" w:rsidP="006346C3" w:rsidR="006346C3"/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6E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1726EB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11"/>
  </w:num>
  <w:num w:numId="5">
    <w:abstractNumId w:val="17"/>
  </w:num>
  <w:num w:numId="6">
    <w:abstractNumId w:val="6"/>
  </w:num>
  <w:num w:numId="7">
    <w:abstractNumId w:val="8"/>
  </w:num>
  <w:num w:numId="8">
    <w:abstractNumId w:val="13"/>
  </w:num>
  <w:num w:numId="9">
    <w:abstractNumId w:val="5"/>
  </w:num>
  <w:num w:numId="10">
    <w:abstractNumId w:val="15"/>
  </w:num>
  <w:num w:numId="11">
    <w:abstractNumId w:val="0"/>
  </w:num>
  <w:num w:numId="12">
    <w:abstractNumId w:val="10"/>
  </w:num>
  <w:num w:numId="13">
    <w:abstractNumId w:val="4"/>
  </w:num>
  <w:num w:numId="14">
    <w:abstractNumId w:val="3"/>
  </w:num>
  <w:num w:numId="15">
    <w:abstractNumId w:val="16"/>
  </w:num>
  <w:num w:numId="16">
    <w:abstractNumId w:val="2"/>
  </w:num>
  <w:num w:numId="17">
    <w:abstractNumId w:val="9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726EB"/>
    <w:rsid w:val="00195A49"/>
    <w:rsid w:val="001A471D"/>
    <w:rsid w:val="001B78F5"/>
    <w:rsid w:val="001E30DA"/>
    <w:rsid w:val="002635C4"/>
    <w:rsid w:val="002B2082"/>
    <w:rsid w:val="003009D8"/>
    <w:rsid w:val="00302D11"/>
    <w:rsid w:val="00307C2E"/>
    <w:rsid w:val="00317CD1"/>
    <w:rsid w:val="004F260B"/>
    <w:rsid w:val="005305D3"/>
    <w:rsid w:val="005A172B"/>
    <w:rsid w:val="005D1C46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8D5CB9"/>
    <w:rsid w:val="009C674C"/>
    <w:rsid w:val="009E0678"/>
    <w:rsid w:val="00A16B39"/>
    <w:rsid w:val="00A4539A"/>
    <w:rsid w:val="00A57FDF"/>
    <w:rsid w:val="00AC25AC"/>
    <w:rsid w:val="00AE225C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21F85"/>
    <w:rsid w:val="00E2638C"/>
    <w:rsid w:val="00EA025E"/>
    <w:rsid w:val="00F0025C"/>
    <w:rsid w:val="00F13B20"/>
    <w:rsid w:val="00F4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11:31</izvorni_sadrzaj>
    <derivirana_varijabla naziv="DomainObject.StvarniZavrsetakVrijeme_1">11:31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St-203/2018-17</izvorni_sadrzaj>
    <derivirana_varijabla naziv="DomainObject.Zapisnik.Oznaka_1">St-203/2018-17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St-203/2018-17</izvorni_sadrzaj>
    <derivirana_varijabla naziv="DomainObject.PoslovniBrojDokumenta_1">St-203/2018-17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1278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2018-12-04T06:55:00Z</dcterms:created>
  <dc:creator>wsadmin</dc:creator>
  <cp:lastModifiedBy>Ante Rubelj</cp:lastModifiedBy>
  <cp:lastPrinted>2017-06-08T08:15:00Z</cp:lastPrinted>
  <dcterms:modified xmlns:xsi="http://www.w3.org/2001/XMLSchema-instance" xsi:type="dcterms:W3CDTF">2018-12-04T12:50:00Z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St-203/2018-17 / Zapisnik - Ročište (St-203-18 - etaža 1 radi izjašnjavanja o vrijednosti imovine 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