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954d" w14:paraId="5da954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234D">
        <w:rPr>
          <w:rFonts w:hAnsi="Times New Roman" w:ascii="Times New Roman"/>
          <w:b/>
          <w:sz w:val="24"/>
          <w:szCs w:val="24"/>
        </w:rPr>
        <w:t>1</w:t>
      </w:r>
      <w:r w:rsidR="00B31F70">
        <w:rPr>
          <w:rFonts w:hAnsi="Times New Roman" w:ascii="Times New Roman"/>
          <w:b/>
          <w:sz w:val="24"/>
          <w:szCs w:val="24"/>
        </w:rPr>
        <w:t>400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1</w:t>
      </w:r>
      <w:r w:rsidR="00B31F70">
        <w:rPr>
          <w:rFonts w:hAnsi="Times New Roman" w:ascii="Times New Roman"/>
        </w:rPr>
        <w:t>400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11234E">
        <w:rPr>
          <w:rFonts w:hAnsi="Times New Roman" w:ascii="Times New Roman"/>
        </w:rPr>
        <w:t xml:space="preserve"> </w:t>
      </w:r>
      <w:r w:rsidR="00B31F70" w:rsidRPr="00B31F70">
        <w:rPr>
          <w:rFonts w:hAnsi="Times New Roman" w:ascii="Times New Roman"/>
        </w:rPr>
        <w:t>BOBEK JAZBEC j.d.o.o.</w:t>
      </w:r>
      <w:r w:rsidR="007B55C9" w:rsidRPr="007B55C9">
        <w:rPr>
          <w:rFonts w:hAnsi="Times New Roman" w:ascii="Times New Roman"/>
        </w:rPr>
        <w:t>'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7B55C9">
        <w:rPr>
          <w:rFonts w:hAnsi="Times New Roman" w:ascii="Times New Roman"/>
        </w:rPr>
        <w:t xml:space="preserve"> </w:t>
      </w:r>
      <w:proofErr w:type="spellStart"/>
      <w:r w:rsidR="00B31F70">
        <w:rPr>
          <w:rFonts w:hAnsi="Times New Roman" w:ascii="Times New Roman"/>
        </w:rPr>
        <w:t>Mihovljana</w:t>
      </w:r>
      <w:proofErr w:type="spellEnd"/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31F70" w:rsidRPr="00B31F70">
        <w:rPr>
          <w:rFonts w:hAnsi="Times New Roman" w:ascii="Times New Roman"/>
        </w:rPr>
        <w:t>69623722702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5C2912"/>
    <w:rsid w:val="00716ACC"/>
    <w:rsid w:val="007450B8"/>
    <w:rsid w:val="007B55C9"/>
    <w:rsid w:val="007C20FA"/>
    <w:rsid w:val="007D0481"/>
    <w:rsid w:val="00984EEC"/>
    <w:rsid w:val="00A45276"/>
    <w:rsid w:val="00B31F70"/>
    <w:rsid w:val="00DE61EF"/>
    <w:rsid w:val="00F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91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91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91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91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91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91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91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91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St-1400/2016</izvorni_sadrzaj>
    <derivirana_varijabla naziv="DomainObject.Predmet.OznakaBroj_1">St-1400/2016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BOBEK JAZBEC j.d.o.o. za usluge</izvorni_sadrzaj>
    <derivirana_varijabla naziv="DomainObject.Predmet.ProtustrankaFormated_1">  BOBEK JAZBEC j.d.o.o. za usluge</derivirana_varijabla>
  </DomainObject.Predmet.ProtustrankaFormated>
  <DomainObject.Predmet.ProtustrankaFormatedOIB>
    <izvorni_sadrzaj>  BOBEK JAZBEC j.d.o.o. za usluge, OIB 69623722702</izvorni_sadrzaj>
    <derivirana_varijabla naziv="DomainObject.Predmet.ProtustrankaFormatedOIB_1">  BOBEK JAZBEC j.d.o.o. za usluge, OIB 69623722702</derivirana_varijabla>
  </DomainObject.Predmet.ProtustrankaFormatedOIB>
  <DomainObject.Predmet.ProtustrankaFormatedWithAdress>
    <izvorni_sadrzaj> BOBEK JAZBEC j.d.o.o. za usluge, Velika Veternička 69 a, 49252 Mihovljan</izvorni_sadrzaj>
    <derivirana_varijabla naziv="DomainObject.Predmet.ProtustrankaFormatedWithAdress_1"> BOBEK JAZBEC j.d.o.o. za usluge, Velika Veternička 69 a, 49252 Mihovljan</derivirana_varijabla>
  </DomainObject.Predmet.ProtustrankaFormatedWithAdress>
  <DomainObject.Predmet.ProtustrankaFormatedWithAdressOIB>
    <izvorni_sadrzaj> BOBEK JAZBEC j.d.o.o. za usluge, OIB 69623722702, Velika Veternička 69 a, 49252 Mihovljan</izvorni_sadrzaj>
    <derivirana_varijabla naziv="DomainObject.Predmet.ProtustrankaFormatedWithAdressOIB_1"> BOBEK JAZBEC j.d.o.o. za usluge, OIB 69623722702, Velika Veternička 69 a, 49252 Mihovljan</derivirana_varijabla>
  </DomainObject.Predmet.ProtustrankaFormatedWithAdressOIB>
  <DomainObject.Predmet.ProtustrankaWithAdress>
    <izvorni_sadrzaj>BOBEK JAZBEC j.d.o.o. za usluge Velika Veternička 69 a, 49252 Mihovljan</izvorni_sadrzaj>
    <derivirana_varijabla naziv="DomainObject.Predmet.ProtustrankaWithAdress_1">BOBEK JAZBEC j.d.o.o. za usluge Velika Veternička 69 a, 49252 Mihovljan</derivirana_varijabla>
  </DomainObject.Predmet.ProtustrankaWithAdress>
  <DomainObject.Predmet.ProtustrankaWithAdressOIB>
    <izvorni_sadrzaj>BOBEK JAZBEC j.d.o.o. za usluge, OIB 69623722702, Velika Veternička 69 a, 49252 Mihovljan</izvorni_sadrzaj>
    <derivirana_varijabla naziv="DomainObject.Predmet.ProtustrankaWithAdressOIB_1">BOBEK JAZBEC j.d.o.o. za usluge, OIB 69623722702, Velika Veternička 69 a, 49252 Mihovljan</derivirana_varijabla>
  </DomainObject.Predmet.ProtustrankaWithAdressOIB>
  <DomainObject.Predmet.ProtustrankaNazivFormated>
    <izvorni_sadrzaj>BOBEK JAZBEC j.d.o.o. za usluge</izvorni_sadrzaj>
    <derivirana_varijabla naziv="DomainObject.Predmet.ProtustrankaNazivFormated_1">BOBEK JAZBEC j.d.o.o. za usluge</derivirana_varijabla>
  </DomainObject.Predmet.ProtustrankaNazivFormated>
  <DomainObject.Predmet.ProtustrankaNazivFormatedOIB>
    <izvorni_sadrzaj>BOBEK JAZBEC j.d.o.o. za usluge, OIB 69623722702</izvorni_sadrzaj>
    <derivirana_varijabla naziv="DomainObject.Predmet.ProtustrankaNazivFormatedOIB_1">BOBEK JAZBEC j.d.o.o. za usluge, OIB 69623722702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BOBEK JAZBEC j.d.o.o. za usluge</item>
    </izvorni_sadrzaj>
    <derivirana_varijabla naziv="DomainObject.Predmet.ProtuStrankaListFormated_1">
      <item>BOBEK JAZBEC j.d.o.o. za usluge</item>
    </derivirana_varijabla>
  </DomainObject.Predmet.ProtuStrankaListFormated>
  <DomainObject.Predmet.ProtuStrankaListFormatedOIB>
    <izvorni_sadrzaj>
      <item>BOBEK JAZBEC j.d.o.o. za usluge, OIB 69623722702</item>
    </izvorni_sadrzaj>
    <derivirana_varijabla naziv="DomainObject.Predmet.ProtuStrankaListFormatedOIB_1">
      <item>BOBEK JAZBEC j.d.o.o. za usluge, OIB 69623722702</item>
    </derivirana_varijabla>
  </DomainObject.Predmet.ProtuStrankaListFormatedOIB>
  <DomainObject.Predmet.ProtuStrankaListFormatedWithAdress>
    <izvorni_sadrzaj>
      <item>BOBEK JAZBEC j.d.o.o. za usluge, Velika Veternička 69 a, 49252 Mihovljan</item>
    </izvorni_sadrzaj>
    <derivirana_varijabla naziv="DomainObject.Predmet.ProtuStrankaListFormatedWithAdress_1">
      <item>BOBEK JAZBEC j.d.o.o. za usluge, Velika Veternička 69 a, 49252 Mihovljan</item>
    </derivirana_varijabla>
  </DomainObject.Predmet.ProtuStrankaListFormatedWithAdress>
  <DomainObject.Predmet.ProtuStrankaListFormatedWithAdressOIB>
    <izvorni_sadrzaj>
      <item>BOBEK JAZBEC j.d.o.o. za usluge, OIB 69623722702, Velika Veternička 69 a, 49252 Mihovljan</item>
    </izvorni_sadrzaj>
    <derivirana_varijabla naziv="DomainObject.Predmet.ProtuStrankaListFormatedWithAdressOIB_1">
      <item>BOBEK JAZBEC j.d.o.o. za usluge, OIB 69623722702, Velika Veternička 69 a, 49252 Mihovljan</item>
    </derivirana_varijabla>
  </DomainObject.Predmet.ProtuStrankaListFormatedWithAdressOIB>
  <DomainObject.Predmet.ProtuStrankaListNazivFormated>
    <izvorni_sadrzaj>
      <item>BOBEK JAZBEC j.d.o.o. za usluge</item>
    </izvorni_sadrzaj>
    <derivirana_varijabla naziv="DomainObject.Predmet.ProtuStrankaListNazivFormated_1">
      <item>BOBEK JAZBEC j.d.o.o. za usluge</item>
    </derivirana_varijabla>
  </DomainObject.Predmet.ProtuStrankaListNazivFormated>
  <DomainObject.Predmet.ProtuStrankaListNazivFormatedOIB>
    <izvorni_sadrzaj>
      <item>BOBEK JAZBEC j.d.o.o. za usluge, OIB 69623722702</item>
    </izvorni_sadrzaj>
    <derivirana_varijabla naziv="DomainObject.Predmet.ProtuStrankaListNazivFormatedOIB_1">
      <item>BOBEK JAZBEC j.d.o.o. za usluge, OIB 69623722702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BOBEK JAZBEC j.d.o.o. za usluge</izvorni_sadrzaj>
    <derivirana_varijabla naziv="DomainObject.Predmet.ProtustrankaIDrugi_1">BOBEK JAZBEC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BOBEK JAZBEC j.d.o.o. za usluge, OIB 69623722702, Velika Veternička 69 a, 49252 Mihovljan</izvorni_sadrzaj>
    <derivirana_varijabla naziv="DomainObject.Predmet.ProtustrankaIDrugiAdressOIB_1">BOBEK JAZBEC j.d.o.o. za usluge, OIB 69623722702, Velika Veternička 69 a, 49252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BOBEK JAZBEC j.d.o.o. za usluge</item>
    </izvorni_sadrzaj>
    <derivirana_varijabla naziv="DomainObject.Predmet.SudioniciListNaziv_1">
      <item>FINA Regionalni centar Zagreb</item>
      <item>BOBEK JAZBEC j.d.o.o. za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BOBEK JAZBEC j.d.o.o. za usluge, OIB 69623722702, Velika Veternička 69 a,49252 Mihovljan</item>
    </izvorni_sadrzaj>
    <derivirana_varijabla naziv="DomainObject.Predmet.SudioniciListAdressOIB_1">
      <item>FINA Regionalni centar Zagreb, OIB 85821130368, Trg svibanjskih žrtava 1995. br.1,10000 Zagreb</item>
      <item>BOBEK JAZBEC j.d.o.o. za usluge, OIB 69623722702, Velika Veternička 69 a,49252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69623722702</item>
    </izvorni_sadrzaj>
    <derivirana_varijabla naziv="DomainObject.Predmet.SudioniciListNazivOIB_1">
      <item>, OIB 85821130368</item>
      <item>, OIB 69623722702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2016-04-20T09:24:00Z</cp:lastPrinted>
  <dcterms:modified xmlns:xsi="http://www.w3.org/2001/XMLSchema-instance" xsi:type="dcterms:W3CDTF">2016-04-20T09:25:00Z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