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04ec8" w14:paraId="e804ec8" w:rsidRDefault="007F5F8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1562100</wp:posOffset>
            </wp:positionH>
            <wp:positionV relativeFrom="page">
              <wp:posOffset>693420</wp:posOffset>
            </wp:positionV>
            <wp:extent cy="803275"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275" cx="601980"/>
                    </a:xfrm>
                    <a:prstGeom prst="rect">
                      <a:avLst/>
                    </a:prstGeom>
                  </pic:spPr>
                </pic:pic>
              </a:graphicData>
            </a:graphic>
          </wp:anchor>
        </w:drawing>
      </w:r>
    </w:p>
    <w:p w:rsidRDefault="00AE649C" w:rsidP="004F27AE" w:rsidR="00AE649C" w:rsidRPr="00B76F3C">
      <w:pPr>
        <w:pStyle w:val="NormaleSPIS"/>
      </w:pPr>
    </w:p>
    <w:p w:rsidRDefault="007F5F8A" w:rsidP="007F5F8A" w:rsidR="007F5F8A">
      <w:pPr>
        <w:spacing w:after="0"/>
        <w:rPr>
          <w:rFonts w:cs="Times New Roman" w:eastAsia="Times New Roman"/>
          <w:noProof/>
          <w:lang w:eastAsia="hr-HR"/>
        </w:rPr>
      </w:pPr>
      <w:r>
        <w:rPr>
          <w:rFonts w:cs="Times New Roman" w:eastAsia="Times New Roman"/>
          <w:noProof/>
          <w:lang w:eastAsia="hr-HR"/>
        </w:rPr>
        <w:t xml:space="preserve">           Republika Hrvatska</w:t>
      </w:r>
    </w:p>
    <w:p w:rsidRDefault="007F5F8A" w:rsidP="007F5F8A" w:rsidR="007F5F8A">
      <w:pPr>
        <w:spacing w:after="0"/>
        <w:rPr>
          <w:rFonts w:cs="Times New Roman" w:eastAsia="Times New Roman"/>
          <w:noProof/>
          <w:lang w:eastAsia="hr-HR"/>
        </w:rPr>
      </w:pPr>
      <w:r>
        <w:rPr>
          <w:rFonts w:cs="Times New Roman" w:eastAsia="Times New Roman"/>
          <w:noProof/>
          <w:lang w:eastAsia="hr-HR"/>
        </w:rPr>
        <w:t xml:space="preserve">     Trgovački sud u Bjelovaru</w:t>
      </w:r>
    </w:p>
    <w:p w:rsidRDefault="007F5F8A" w:rsidP="007F5F8A" w:rsidR="007F5F8A">
      <w:pPr>
        <w:spacing w:after="0"/>
        <w:rPr>
          <w:rFonts w:cs="Times New Roman" w:eastAsia="Times New Roman"/>
          <w:noProof/>
          <w:lang w:eastAsia="hr-HR"/>
        </w:rPr>
      </w:pPr>
      <w:r>
        <w:rPr>
          <w:rFonts w:cs="Times New Roman" w:eastAsia="Times New Roman"/>
          <w:noProof/>
          <w:lang w:eastAsia="hr-HR"/>
        </w:rPr>
        <w:t>Bjelovar, Šetalište dr. I. Lebovića 42</w:t>
      </w:r>
    </w:p>
    <w:p w:rsidRDefault="007F5F8A" w:rsidP="007F5F8A" w:rsidR="007F5F8A">
      <w:pPr>
        <w:spacing w:after="0"/>
        <w:rPr>
          <w:rFonts w:cs="Times New Roman" w:eastAsia="Times New Roman"/>
          <w:noProof/>
          <w:lang w:eastAsia="hr-HR"/>
        </w:rPr>
      </w:pPr>
    </w:p>
    <w:p w:rsidRDefault="007F5F8A" w:rsidP="007F5F8A" w:rsidR="007F5F8A">
      <w:pPr>
        <w:spacing w:after="0"/>
        <w:rPr>
          <w:rFonts w:cs="Times New Roman" w:eastAsia="Times New Roman"/>
          <w:noProof/>
          <w:lang w:eastAsia="hr-HR"/>
        </w:rPr>
      </w:pPr>
    </w:p>
    <w:p w:rsidRDefault="007F5F8A" w:rsidP="007F5F8A" w:rsidR="007F5F8A" w:rsidRPr="007F5F8A">
      <w:pPr>
        <w:spacing w:after="0"/>
        <w:ind w:firstLine="708"/>
        <w:jc w:val="right"/>
        <w:rPr>
          <w:rFonts w:cs="Times New Roman" w:eastAsia="Times New Roman"/>
          <w:noProof/>
          <w:lang w:eastAsia="hr-HR"/>
        </w:rPr>
      </w:pPr>
      <w:r w:rsidRPr="007F5F8A">
        <w:rPr>
          <w:rFonts w:cs="Times New Roman" w:eastAsia="Times New Roman"/>
          <w:noProof/>
          <w:lang w:eastAsia="hr-HR"/>
        </w:rPr>
        <w:t>Poslovni broj: 5 St-789/2017-181</w:t>
      </w:r>
    </w:p>
    <w:p w:rsidRDefault="007F5F8A" w:rsidP="007F5F8A" w:rsidR="007F5F8A">
      <w:pPr>
        <w:spacing w:after="0"/>
        <w:jc w:val="both"/>
        <w:rPr>
          <w:rFonts w:cs="Times New Roman" w:eastAsia="Times New Roman"/>
          <w:noProof/>
          <w:lang w:eastAsia="hr-HR"/>
        </w:rPr>
      </w:pPr>
    </w:p>
    <w:p w:rsidRDefault="007F5F8A" w:rsidP="007F5F8A" w:rsidR="007F5F8A">
      <w:pPr>
        <w:spacing w:after="0"/>
        <w:jc w:val="both"/>
        <w:rPr>
          <w:rFonts w:cs="Times New Roman" w:eastAsia="Times New Roman"/>
          <w:noProof/>
          <w:lang w:eastAsia="hr-HR"/>
        </w:rPr>
      </w:pPr>
    </w:p>
    <w:p w:rsidRDefault="007F5F8A" w:rsidP="007F5F8A" w:rsidR="007F5F8A" w:rsidRPr="007F5F8A">
      <w:pPr>
        <w:spacing w:after="0"/>
        <w:jc w:val="both"/>
        <w:rPr>
          <w:rFonts w:cs="Times New Roman" w:eastAsia="Times New Roman"/>
          <w:noProof/>
          <w:lang w:eastAsia="hr-HR"/>
        </w:rPr>
      </w:pPr>
    </w:p>
    <w:p w:rsidRDefault="007F5F8A" w:rsidP="007F5F8A" w:rsidR="007F5F8A" w:rsidRPr="007F5F8A">
      <w:pPr>
        <w:spacing w:after="0"/>
        <w:jc w:val="both"/>
        <w:rPr>
          <w:rFonts w:cs="Times New Roman" w:eastAsia="Times New Roman"/>
          <w:noProof/>
          <w:lang w:eastAsia="hr-HR"/>
        </w:rPr>
      </w:pPr>
    </w:p>
    <w:p w:rsidRDefault="007F5F8A" w:rsidP="007F5F8A" w:rsidR="007F5F8A" w:rsidRPr="007F5F8A">
      <w:pPr>
        <w:spacing w:after="0"/>
        <w:jc w:val="both"/>
        <w:rPr>
          <w:rFonts w:cs="Times New Roman" w:eastAsia="Times New Roman"/>
          <w:noProof/>
          <w:lang w:eastAsia="hr-HR"/>
        </w:rPr>
      </w:pPr>
    </w:p>
    <w:p w:rsidRDefault="007F5F8A" w:rsidP="007F5F8A" w:rsidR="007F5F8A" w:rsidRPr="007F5F8A">
      <w:pPr>
        <w:spacing w:after="0"/>
        <w:jc w:val="both"/>
        <w:rPr>
          <w:rFonts w:cs="Times New Roman" w:eastAsia="Times New Roman"/>
          <w:lang w:eastAsia="hr-HR"/>
        </w:rPr>
      </w:pPr>
      <w:r w:rsidRPr="007F5F8A">
        <w:rPr>
          <w:rFonts w:cs="Times New Roman" w:eastAsia="Times New Roman"/>
          <w:noProof/>
          <w:szCs w:val="20"/>
          <w:lang w:eastAsia="hr-HR"/>
        </w:rPr>
        <w:t xml:space="preserve">Trgovački sud u Bjelovaru, po sutkinji pojedincu Mariji Petrina Kubica, u </w:t>
      </w:r>
      <w:proofErr w:type="spellStart"/>
      <w:r w:rsidRPr="007F5F8A">
        <w:rPr>
          <w:rFonts w:cs="Times New Roman" w:eastAsia="Times New Roman"/>
          <w:lang w:eastAsia="hr-HR"/>
        </w:rPr>
        <w:t>predstečajnom</w:t>
      </w:r>
      <w:proofErr w:type="spellEnd"/>
      <w:r w:rsidRPr="007F5F8A">
        <w:rPr>
          <w:rFonts w:cs="Times New Roman" w:eastAsia="Times New Roman"/>
          <w:lang w:eastAsia="hr-HR"/>
        </w:rPr>
        <w:t xml:space="preserve"> postupku nad dužnikom </w:t>
      </w:r>
      <w:r w:rsidRPr="007F5F8A">
        <w:rPr>
          <w:rFonts w:cs="Times New Roman" w:eastAsia="Calibri"/>
        </w:rPr>
        <w:t xml:space="preserve">MARINADA društvo s ograničenom odgovornošću za preradu povrća i voća, Slatina, Nikole Šubića Zrinskog 28, OIB: 61997436995, MBS: 010034383, kojeg zastupaju punomoćnici, odvjetnici iz Odvjetničkog društva </w:t>
      </w:r>
      <w:proofErr w:type="spellStart"/>
      <w:r w:rsidRPr="007F5F8A">
        <w:rPr>
          <w:rFonts w:cs="Times New Roman" w:eastAsia="Calibri"/>
        </w:rPr>
        <w:t>Dominković</w:t>
      </w:r>
      <w:proofErr w:type="spellEnd"/>
      <w:r w:rsidRPr="007F5F8A">
        <w:rPr>
          <w:rFonts w:cs="Times New Roman" w:eastAsia="Calibri"/>
        </w:rPr>
        <w:t xml:space="preserve"> i partneri d.o.o. Zagreb, 18. siječnja </w:t>
      </w:r>
      <w:r w:rsidRPr="007F5F8A">
        <w:rPr>
          <w:rFonts w:cs="Times New Roman" w:eastAsia="Times New Roman"/>
          <w:lang w:eastAsia="hr-HR"/>
        </w:rPr>
        <w:t>2018. donio je sljedeći</w:t>
      </w:r>
    </w:p>
    <w:p w:rsidRDefault="007F5F8A" w:rsidP="007F5F8A" w:rsidR="007F5F8A" w:rsidRPr="007F5F8A">
      <w:pPr>
        <w:spacing w:after="0"/>
        <w:jc w:val="both"/>
        <w:rPr>
          <w:rFonts w:cs="Times New Roman" w:eastAsia="Times New Roman"/>
          <w:lang w:eastAsia="hr-HR"/>
        </w:rPr>
      </w:pPr>
    </w:p>
    <w:p w:rsidRDefault="007F5F8A" w:rsidP="007F5F8A" w:rsidR="007F5F8A" w:rsidRPr="007F5F8A">
      <w:pPr>
        <w:spacing w:after="0"/>
        <w:jc w:val="both"/>
        <w:rPr>
          <w:rFonts w:cs="Times New Roman" w:eastAsia="Times New Roman"/>
          <w:lang w:eastAsia="hr-HR"/>
        </w:rPr>
      </w:pPr>
    </w:p>
    <w:p w:rsidRDefault="007F5F8A" w:rsidP="007F5F8A" w:rsidR="007F5F8A" w:rsidRPr="007F5F8A">
      <w:pPr>
        <w:spacing w:after="0"/>
        <w:jc w:val="center"/>
        <w:rPr>
          <w:rFonts w:cs="Times New Roman" w:eastAsia="Times New Roman"/>
          <w:lang w:eastAsia="hr-HR"/>
        </w:rPr>
      </w:pPr>
      <w:r w:rsidRPr="007F5F8A">
        <w:rPr>
          <w:rFonts w:cs="Times New Roman" w:eastAsia="Times New Roman"/>
          <w:lang w:eastAsia="hr-HR"/>
        </w:rPr>
        <w:t>Z A K L J U Č A K</w:t>
      </w:r>
    </w:p>
    <w:p w:rsidRDefault="007F5F8A" w:rsidP="007F5F8A" w:rsidR="007F5F8A" w:rsidRPr="007F5F8A">
      <w:pPr>
        <w:spacing w:after="0"/>
        <w:jc w:val="center"/>
        <w:rPr>
          <w:rFonts w:cs="Times New Roman" w:eastAsia="Times New Roman"/>
          <w:lang w:eastAsia="hr-HR"/>
        </w:rPr>
      </w:pPr>
    </w:p>
    <w:p w:rsidRDefault="007F5F8A" w:rsidP="007F5F8A" w:rsidR="007F5F8A" w:rsidRPr="007F5F8A">
      <w:pPr>
        <w:spacing w:after="0"/>
        <w:rPr>
          <w:rFonts w:cs="Times New Roman" w:eastAsia="Calibri"/>
        </w:rPr>
      </w:pPr>
    </w:p>
    <w:p w:rsidRDefault="007F5F8A" w:rsidP="007F5F8A" w:rsidR="007F5F8A" w:rsidRPr="007F5F8A">
      <w:pPr>
        <w:spacing w:after="0"/>
        <w:ind w:firstLine="851"/>
        <w:jc w:val="both"/>
        <w:rPr>
          <w:rFonts w:cs="Times New Roman" w:eastAsia="Calibri"/>
        </w:rPr>
      </w:pPr>
      <w:r w:rsidRPr="007F5F8A">
        <w:rPr>
          <w:rFonts w:cs="Times New Roman" w:eastAsia="Calibri"/>
        </w:rPr>
        <w:t>1. Na ročište za glasovanje o izmijenjenom Planu restrukturiranja dužnika MARINADA društvo s ograničenom odgovornošću za preradu povrća i voća, Slatina, Nikole Šubića Zrinskog 28, OIB: 61997436995, određeno za dan 6. veljače 2018. u 10,00 sati u zgradi Trgovačkog suda u Bjelovaru, sudnica br.1, pozivaju se vjerovnici, dužnik i povjerenik.</w:t>
      </w:r>
    </w:p>
    <w:p w:rsidRDefault="007F5F8A" w:rsidP="007F5F8A" w:rsidR="007F5F8A" w:rsidRPr="007F5F8A">
      <w:pPr>
        <w:spacing w:after="0"/>
        <w:ind w:firstLine="851"/>
        <w:jc w:val="both"/>
        <w:rPr>
          <w:rFonts w:cs="Times New Roman" w:eastAsia="Calibri"/>
        </w:rPr>
      </w:pPr>
    </w:p>
    <w:p w:rsidRDefault="007F5F8A" w:rsidP="007F5F8A" w:rsidR="007F5F8A" w:rsidRPr="007F5F8A">
      <w:pPr>
        <w:spacing w:after="0"/>
        <w:ind w:firstLine="851"/>
        <w:jc w:val="both"/>
        <w:rPr>
          <w:rFonts w:cs="Times New Roman" w:eastAsia="Calibri"/>
        </w:rPr>
      </w:pPr>
      <w:r w:rsidRPr="007F5F8A">
        <w:rPr>
          <w:rFonts w:cs="Times New Roman" w:eastAsia="Calibri"/>
        </w:rPr>
        <w:t xml:space="preserve">2. Izmijenjeni Plan financijskog restrukturiranja dužnik je dužan dostaviti sudu u roku od 8 dana, računajući od 18. siječnja 2018. Ukoliko dužnik u navedenom roku ne dostavi sudu izmijenjeni Plan, sud će postupak obustaviti. Pravodobno dostavljeni Plan sud će u roku od 3 dana od dana primitka objaviti na mrežnoj stranici e-oglasna ploča sudova (čl.60. st.3. Stečajnog zakona, "Narodne novine" broj 71/15 i 104/17, dalje: SZ).  </w:t>
      </w:r>
    </w:p>
    <w:p w:rsidRDefault="007F5F8A" w:rsidP="007F5F8A" w:rsidR="007F5F8A" w:rsidRPr="007F5F8A">
      <w:pPr>
        <w:spacing w:after="0"/>
        <w:ind w:firstLine="851"/>
        <w:jc w:val="both"/>
        <w:rPr>
          <w:rFonts w:cs="Times New Roman" w:eastAsia="Calibri"/>
        </w:rPr>
      </w:pPr>
    </w:p>
    <w:p w:rsidRDefault="007F5F8A" w:rsidP="007F5F8A" w:rsidR="007F5F8A" w:rsidRPr="007F5F8A">
      <w:pPr>
        <w:spacing w:after="0"/>
        <w:ind w:firstLine="851"/>
        <w:jc w:val="both"/>
        <w:rPr>
          <w:rFonts w:cs="Times New Roman" w:eastAsia="Calibri"/>
        </w:rPr>
      </w:pPr>
      <w:r w:rsidRPr="007F5F8A">
        <w:rPr>
          <w:rFonts w:cs="Times New Roman" w:eastAsia="Calibri"/>
        </w:rPr>
        <w:t xml:space="preserve">3. Vjerovnici odlučuju o planu restrukturiranja glasovanjem (čl.55. st.6. SZ). </w:t>
      </w:r>
    </w:p>
    <w:p w:rsidRDefault="007F5F8A" w:rsidP="007F5F8A" w:rsidR="007F5F8A" w:rsidRPr="007F5F8A">
      <w:pPr>
        <w:spacing w:after="0"/>
        <w:ind w:firstLine="851"/>
        <w:jc w:val="both"/>
        <w:rPr>
          <w:rFonts w:cs="Times New Roman" w:eastAsia="Calibri"/>
        </w:rPr>
      </w:pPr>
    </w:p>
    <w:p w:rsidRDefault="007F5F8A" w:rsidP="007F5F8A" w:rsidR="007F5F8A" w:rsidRPr="007F5F8A">
      <w:pPr>
        <w:spacing w:after="0"/>
        <w:ind w:firstLine="851"/>
        <w:jc w:val="both"/>
        <w:rPr>
          <w:rFonts w:cs="Times New Roman" w:eastAsia="Calibri"/>
        </w:rPr>
      </w:pPr>
      <w:r w:rsidRPr="007F5F8A">
        <w:rPr>
          <w:rFonts w:cs="Times New Roman" w:eastAsia="Calibri"/>
        </w:rPr>
        <w:t xml:space="preserve">Na pravo glasa vjerovnika za glasovanje o planu restrukturiranja na odgovarajući se način primjenjuju pravila Stečajnog zakona o utvrđivanju prava glasa o stečajnom planu (čl.56. SZ). </w:t>
      </w:r>
    </w:p>
    <w:p w:rsidRDefault="007F5F8A" w:rsidP="007F5F8A" w:rsidR="007F5F8A" w:rsidRPr="007F5F8A">
      <w:pPr>
        <w:spacing w:after="0"/>
        <w:ind w:firstLine="851"/>
        <w:jc w:val="both"/>
        <w:rPr>
          <w:rFonts w:cs="Times New Roman" w:eastAsia="Calibri"/>
        </w:rPr>
      </w:pPr>
      <w:r w:rsidRPr="007F5F8A">
        <w:rPr>
          <w:rFonts w:cs="Times New Roman" w:eastAsia="Calibri"/>
        </w:rPr>
        <w:t xml:space="preserve">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(čl.58. st.1. SZ). </w:t>
      </w:r>
    </w:p>
    <w:p w:rsidRDefault="007F5F8A" w:rsidP="007F5F8A" w:rsidR="007F5F8A" w:rsidRPr="007F5F8A">
      <w:pPr>
        <w:spacing w:after="0"/>
        <w:ind w:firstLine="851"/>
        <w:jc w:val="both"/>
        <w:rPr>
          <w:rFonts w:cs="Times New Roman" w:eastAsia="Calibri"/>
        </w:rPr>
      </w:pPr>
      <w:r w:rsidRPr="007F5F8A">
        <w:rPr>
          <w:rFonts w:cs="Times New Roman" w:eastAsia="Calibri"/>
        </w:rPr>
        <w:lastRenderedPageBreak/>
        <w:t>Vjerovnici nazočni na ročištu glasuju na propisanom obrascu za glasovanje. Ako vjerovnici s pravom glasa ne glasuju ni na tom ročištu, smatrat će se da su glasovali protiv plana restrukturiranja (čl.58. st.2. SZ).</w:t>
      </w:r>
    </w:p>
    <w:p w:rsidRDefault="007F5F8A" w:rsidP="007F5F8A" w:rsidR="007F5F8A" w:rsidRPr="007F5F8A">
      <w:pPr>
        <w:spacing w:after="0"/>
        <w:ind w:firstLine="851"/>
        <w:jc w:val="both"/>
        <w:rPr>
          <w:rFonts w:cs="Times New Roman" w:eastAsia="Calibri"/>
        </w:rPr>
      </w:pPr>
    </w:p>
    <w:p w:rsidRDefault="007F5F8A" w:rsidP="007F5F8A" w:rsidR="007F5F8A" w:rsidRPr="007F5F8A">
      <w:pPr>
        <w:spacing w:after="0"/>
        <w:jc w:val="center"/>
        <w:rPr>
          <w:rFonts w:cs="Times New Roman" w:eastAsia="Calibri"/>
        </w:rPr>
      </w:pPr>
      <w:r w:rsidRPr="007F5F8A">
        <w:rPr>
          <w:rFonts w:cs="Times New Roman" w:eastAsia="Calibri"/>
        </w:rPr>
        <w:t>U Bjelovaru 18. siječnja 2018.</w:t>
      </w:r>
    </w:p>
    <w:p w:rsidRDefault="007F5F8A" w:rsidP="007F5F8A" w:rsidR="007F5F8A" w:rsidRPr="007F5F8A">
      <w:pPr>
        <w:spacing w:after="0"/>
        <w:jc w:val="center"/>
        <w:rPr>
          <w:rFonts w:cs="Times New Roman" w:eastAsia="Calibri"/>
        </w:rPr>
      </w:pPr>
    </w:p>
    <w:p w:rsidRDefault="007F5F8A" w:rsidP="007F5F8A" w:rsidR="007F5F8A" w:rsidRPr="007F5F8A">
      <w:pPr>
        <w:spacing w:after="0"/>
        <w:jc w:val="both"/>
        <w:rPr>
          <w:rFonts w:cs="Times New Roman" w:eastAsia="Calibri"/>
        </w:rPr>
      </w:pPr>
      <w:r w:rsidRPr="007F5F8A">
        <w:rPr>
          <w:rFonts w:cs="Times New Roman" w:eastAsia="Calibri"/>
        </w:rPr>
        <w:t xml:space="preserve">                                                                                    </w:t>
      </w:r>
      <w:r>
        <w:rPr>
          <w:rFonts w:cs="Times New Roman" w:eastAsia="Calibri"/>
        </w:rPr>
        <w:t xml:space="preserve">   </w:t>
      </w:r>
      <w:r w:rsidRPr="007F5F8A">
        <w:rPr>
          <w:rFonts w:cs="Times New Roman" w:eastAsia="Calibri"/>
        </w:rPr>
        <w:t xml:space="preserve">    Sutkinja</w:t>
      </w:r>
    </w:p>
    <w:p w:rsidRDefault="007F5F8A" w:rsidP="007F5F8A" w:rsidR="007F5F8A" w:rsidRPr="007F5F8A">
      <w:pPr>
        <w:spacing w:after="0"/>
        <w:jc w:val="both"/>
        <w:rPr>
          <w:rFonts w:cs="Times New Roman" w:eastAsia="Calibri"/>
        </w:rPr>
      </w:pPr>
      <w:r w:rsidRPr="007F5F8A">
        <w:rPr>
          <w:rFonts w:cs="Times New Roman" w:eastAsia="Calibri"/>
        </w:rPr>
        <w:t xml:space="preserve">                                                                               Marija Petrina Kubica v.r.</w:t>
      </w:r>
    </w:p>
    <w:p w:rsidRDefault="007F5F8A" w:rsidP="007F5F8A" w:rsidR="007F5F8A" w:rsidRPr="007F5F8A">
      <w:pPr>
        <w:spacing w:after="0"/>
        <w:jc w:val="both"/>
        <w:rPr>
          <w:rFonts w:cs="Times New Roman" w:eastAsia="Calibri"/>
        </w:rPr>
      </w:pPr>
    </w:p>
    <w:p w:rsidRDefault="007F5F8A" w:rsidP="007F5F8A" w:rsidR="007F5F8A" w:rsidRPr="007F5F8A">
      <w:pPr>
        <w:tabs>
          <w:tab w:pos="2676" w:val="left"/>
        </w:tabs>
        <w:spacing w:after="0"/>
        <w:ind w:left="4395"/>
        <w:rPr>
          <w:rFonts w:cs="Times New Roman" w:eastAsia="Times New Roman"/>
          <w:noProof/>
        </w:rPr>
      </w:pPr>
      <w:r w:rsidRPr="007F5F8A">
        <w:rPr>
          <w:rFonts w:cs="Times New Roman" w:eastAsia="Times New Roman"/>
          <w:noProof/>
        </w:rPr>
        <w:t>Za točnost otpravka - ovlašteni službenik</w:t>
      </w:r>
    </w:p>
    <w:p w:rsidRDefault="007F5F8A" w:rsidP="007F5F8A" w:rsidR="007F5F8A" w:rsidRPr="007F5F8A">
      <w:pPr>
        <w:tabs>
          <w:tab w:pos="2676" w:val="left"/>
        </w:tabs>
        <w:spacing w:after="0"/>
        <w:ind w:left="4395"/>
        <w:rPr>
          <w:rFonts w:cs="Times New Roman" w:eastAsia="Times New Roman"/>
          <w:noProof/>
        </w:rPr>
      </w:pPr>
      <w:r w:rsidRPr="007F5F8A">
        <w:rPr>
          <w:rFonts w:cs="Times New Roman" w:eastAsia="Times New Roman"/>
          <w:noProof/>
        </w:rPr>
        <w:t xml:space="preserve">                  Željka Vitez</w:t>
      </w:r>
    </w:p>
    <w:p w:rsidRDefault="007F5F8A" w:rsidP="007F5F8A" w:rsidR="007F5F8A" w:rsidRPr="007F5F8A">
      <w:pPr>
        <w:tabs>
          <w:tab w:pos="2676" w:val="left"/>
        </w:tabs>
        <w:spacing w:after="0"/>
        <w:rPr>
          <w:rFonts w:cs="Times New Roman" w:eastAsia="Calibri"/>
        </w:rPr>
      </w:pPr>
    </w:p>
    <w:p w:rsidRDefault="007F5F8A" w:rsidP="007F5F8A" w:rsidR="007F5F8A" w:rsidRPr="007F5F8A">
      <w:pPr>
        <w:spacing w:after="0"/>
        <w:jc w:val="both"/>
        <w:rPr>
          <w:rFonts w:cs="Times New Roman" w:eastAsia="Calibri"/>
        </w:rPr>
      </w:pPr>
    </w:p>
    <w:p w:rsidRDefault="007F5F8A" w:rsidP="007F5F8A" w:rsidR="007F5F8A" w:rsidRPr="007F5F8A">
      <w:pPr>
        <w:spacing w:after="0"/>
        <w:jc w:val="both"/>
        <w:rPr>
          <w:rFonts w:cs="Times New Roman" w:eastAsia="Calibri"/>
        </w:rPr>
      </w:pPr>
    </w:p>
    <w:p w:rsidRDefault="007F5F8A" w:rsidP="007F5F8A" w:rsidR="007F5F8A" w:rsidRPr="007F5F8A">
      <w:pPr>
        <w:spacing w:after="0"/>
        <w:jc w:val="both"/>
        <w:rPr>
          <w:rFonts w:cs="Times New Roman" w:eastAsia="Calibri"/>
          <w:noProof/>
        </w:rPr>
      </w:pPr>
      <w:bookmarkStart w:name="_GoBack" w:id="0"/>
      <w:bookmarkEnd w:id="0"/>
    </w:p>
    <w:p w:rsidRDefault="007F5F8A" w:rsidP="007F5F8A" w:rsidR="007F5F8A" w:rsidRPr="007F5F8A">
      <w:pPr>
        <w:spacing w:after="0"/>
        <w:jc w:val="both"/>
        <w:rPr>
          <w:rFonts w:cs="Times New Roman" w:eastAsia="Calibri"/>
        </w:rPr>
      </w:pPr>
      <w:r w:rsidRPr="007F5F8A">
        <w:rPr>
          <w:rFonts w:cs="Times New Roman" w:eastAsia="Calibri"/>
        </w:rPr>
        <w:t>UPUTA O PRAVNOM LIJEKU: Protiv zaključka nije dopušten pravni lijek (čl.19. st.7. SZ).</w:t>
      </w:r>
    </w:p>
    <w:p w:rsidRDefault="007F5F8A" w:rsidP="007F5F8A" w:rsidR="007F5F8A" w:rsidRPr="007F5F8A">
      <w:pPr>
        <w:spacing w:after="0"/>
        <w:jc w:val="both"/>
        <w:rPr>
          <w:rFonts w:cs="Times New Roman" w:eastAsia="Calibri"/>
        </w:rPr>
      </w:pPr>
    </w:p>
    <w:p w:rsidRDefault="007F5F8A" w:rsidP="007F5F8A" w:rsidR="007F5F8A" w:rsidRPr="007F5F8A">
      <w:pPr>
        <w:spacing w:after="0"/>
        <w:jc w:val="both"/>
        <w:rPr>
          <w:rFonts w:cs="Times New Roman" w:eastAsia="Calibri"/>
        </w:rPr>
      </w:pPr>
    </w:p>
    <w:p w:rsidRDefault="007F5F8A" w:rsidP="007F5F8A" w:rsidR="007F5F8A" w:rsidRPr="007F5F8A">
      <w:pPr>
        <w:spacing w:after="0"/>
        <w:jc w:val="both"/>
        <w:rPr>
          <w:rFonts w:cs="Times New Roman" w:eastAsia="Calibri"/>
        </w:rPr>
      </w:pPr>
    </w:p>
    <w:p w:rsidRDefault="007F5F8A" w:rsidP="007F5F8A" w:rsidR="007F5F8A" w:rsidRPr="007F5F8A">
      <w:pPr>
        <w:spacing w:after="0"/>
        <w:jc w:val="both"/>
        <w:rPr>
          <w:rFonts w:cs="Times New Roman" w:eastAsia="Calibri"/>
        </w:rPr>
      </w:pPr>
    </w:p>
    <w:p w:rsidRDefault="007F5F8A" w:rsidP="007F5F8A" w:rsidR="007F5F8A" w:rsidRPr="007F5F8A">
      <w:pPr>
        <w:spacing w:after="0"/>
        <w:jc w:val="both"/>
        <w:rPr>
          <w:rFonts w:cs="Times New Roman" w:eastAsia="Calibri"/>
        </w:rPr>
      </w:pPr>
    </w:p>
    <w:p w:rsidRDefault="007F5F8A" w:rsidP="007F5F8A" w:rsidR="007F5F8A" w:rsidRPr="007F5F8A">
      <w:pPr>
        <w:spacing w:after="0"/>
        <w:jc w:val="both"/>
        <w:rPr>
          <w:rFonts w:cs="Times New Roman" w:eastAsia="Calibri"/>
        </w:rPr>
      </w:pPr>
    </w:p>
    <w:p w:rsidRDefault="007F5F8A" w:rsidP="007F5F8A" w:rsidR="007F5F8A" w:rsidRPr="007F5F8A">
      <w:pPr>
        <w:spacing w:after="0"/>
        <w:jc w:val="both"/>
        <w:rPr>
          <w:rFonts w:cs="Times New Roman" w:eastAsia="Calibri"/>
        </w:rPr>
      </w:pPr>
    </w:p>
    <w:p w:rsidRDefault="007F5F8A" w:rsidP="007F5F8A" w:rsidR="007F5F8A" w:rsidRPr="007F5F8A">
      <w:pPr>
        <w:spacing w:after="0"/>
        <w:jc w:val="both"/>
        <w:rPr>
          <w:rFonts w:cs="Times New Roman" w:eastAsia="Calibri"/>
        </w:rPr>
      </w:pPr>
    </w:p>
    <w:p w:rsidRDefault="007F5F8A" w:rsidP="007F5F8A" w:rsidR="007F5F8A" w:rsidRPr="007F5F8A">
      <w:pPr>
        <w:spacing w:after="0"/>
        <w:jc w:val="both"/>
        <w:rPr>
          <w:rFonts w:cs="Times New Roman" w:eastAsia="Calibri"/>
        </w:rPr>
      </w:pPr>
    </w:p>
    <w:p w:rsidRDefault="007F5F8A" w:rsidP="007F5F8A" w:rsidR="007F5F8A" w:rsidRPr="007F5F8A">
      <w:pPr>
        <w:spacing w:after="0"/>
        <w:jc w:val="both"/>
        <w:rPr>
          <w:rFonts w:cs="Times New Roman" w:eastAsia="Calibri"/>
        </w:rPr>
      </w:pPr>
    </w:p>
    <w:p w:rsidRDefault="007F5F8A" w:rsidP="007F5F8A" w:rsidR="007F5F8A" w:rsidRPr="007F5F8A">
      <w:pPr>
        <w:spacing w:after="0"/>
        <w:jc w:val="both"/>
        <w:rPr>
          <w:rFonts w:cs="Times New Roman" w:eastAsia="Calibri"/>
        </w:rPr>
      </w:pPr>
    </w:p>
    <w:p w:rsidRDefault="007F5F8A" w:rsidP="007F5F8A" w:rsidR="007F5F8A" w:rsidRPr="007F5F8A">
      <w:pPr>
        <w:spacing w:after="0"/>
        <w:jc w:val="both"/>
        <w:rPr>
          <w:rFonts w:cs="Times New Roman" w:eastAsia="Calibri"/>
        </w:rPr>
      </w:pPr>
    </w:p>
    <w:p w:rsidRDefault="007F5F8A" w:rsidP="007F5F8A" w:rsidR="007F5F8A" w:rsidRPr="007F5F8A">
      <w:pPr>
        <w:spacing w:after="0"/>
        <w:jc w:val="both"/>
        <w:rPr>
          <w:rFonts w:cs="Times New Roman" w:eastAsia="Calibri"/>
        </w:rPr>
      </w:pPr>
    </w:p>
    <w:p w:rsidRDefault="007F5F8A" w:rsidP="007F5F8A" w:rsidR="007F5F8A" w:rsidRPr="007F5F8A">
      <w:pPr>
        <w:spacing w:after="0"/>
        <w:jc w:val="both"/>
        <w:rPr>
          <w:rFonts w:cs="Times New Roman" w:eastAsia="Calibri"/>
        </w:rPr>
      </w:pPr>
    </w:p>
    <w:p w:rsidRDefault="007F5F8A" w:rsidP="007F5F8A" w:rsidR="007F5F8A" w:rsidRPr="007F5F8A">
      <w:pPr>
        <w:spacing w:after="0"/>
        <w:jc w:val="both"/>
        <w:rPr>
          <w:rFonts w:cs="Times New Roman" w:eastAsia="Calibri"/>
        </w:rPr>
      </w:pPr>
    </w:p>
    <w:p w:rsidRDefault="007F5F8A" w:rsidP="007F5F8A" w:rsidR="007F5F8A" w:rsidRPr="007F5F8A">
      <w:pPr>
        <w:spacing w:after="0"/>
        <w:jc w:val="both"/>
        <w:rPr>
          <w:rFonts w:cs="Times New Roman" w:eastAsia="Calibri"/>
        </w:rPr>
      </w:pPr>
    </w:p>
    <w:p w:rsidRDefault="007F5F8A" w:rsidP="007F5F8A" w:rsidR="007F5F8A" w:rsidRPr="007F5F8A">
      <w:pPr>
        <w:spacing w:after="0"/>
        <w:jc w:val="both"/>
        <w:rPr>
          <w:rFonts w:cs="Times New Roman" w:eastAsia="Calibri"/>
        </w:rPr>
      </w:pPr>
    </w:p>
    <w:p w:rsidRDefault="007F5F8A" w:rsidP="007F5F8A" w:rsidR="007F5F8A" w:rsidRPr="007F5F8A">
      <w:pPr>
        <w:spacing w:after="0"/>
        <w:jc w:val="both"/>
        <w:rPr>
          <w:rFonts w:cs="Times New Roman" w:eastAsia="Calibri"/>
        </w:rPr>
      </w:pPr>
    </w:p>
    <w:p w:rsidRDefault="007F5F8A" w:rsidP="007F5F8A" w:rsidR="007F5F8A" w:rsidRPr="007F5F8A">
      <w:pPr>
        <w:spacing w:after="0"/>
        <w:jc w:val="both"/>
        <w:rPr>
          <w:rFonts w:cs="Times New Roman" w:eastAsia="Calibri"/>
        </w:rPr>
      </w:pPr>
    </w:p>
    <w:p w:rsidRDefault="007F5F8A" w:rsidP="007F5F8A" w:rsidR="007F5F8A" w:rsidRPr="007F5F8A">
      <w:pPr>
        <w:spacing w:after="0"/>
        <w:jc w:val="both"/>
        <w:rPr>
          <w:rFonts w:cs="Times New Roman" w:eastAsia="Calibri"/>
        </w:rPr>
      </w:pPr>
    </w:p>
    <w:p w:rsidRDefault="007F5F8A" w:rsidP="007F5F8A" w:rsidR="007F5F8A" w:rsidRPr="007F5F8A">
      <w:pPr>
        <w:spacing w:after="0"/>
        <w:jc w:val="both"/>
        <w:rPr>
          <w:rFonts w:cs="Times New Roman" w:eastAsia="Calibri"/>
        </w:rPr>
      </w:pPr>
    </w:p>
    <w:p w:rsidRDefault="00AE649C" w:rsidP="004F27AE" w:rsidR="00AE649C" w:rsidRPr="00B76F3C">
      <w:pPr>
        <w:pStyle w:val="NormaleSPIS"/>
      </w:pPr>
    </w:p>
    <w:sectPr w:rsidSect="007F5F8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085343"/>
      <w:docPartObj>
        <w:docPartGallery w:val="Page Numbers (Top of Page)"/>
        <w:docPartUnique/>
      </w:docPartObj>
    </w:sdtPr>
    <w:sdtEndPr>
      <w:rPr>
        <w:noProof w:val="false"/>
      </w:rPr>
    </w:sdtEndPr>
    <w:sdtContent>
      <w:p w:rsidRDefault="007F5F8A" w:rsidP="007F5F8A" w:rsidR="007F5F8A">
        <w:pPr>
          <w:pStyle w:val="Zaglavlje"/>
          <w:spacing w:after="0"/>
          <w:jc w:val="center"/>
        </w:pPr>
        <w:r>
          <w:fldChar w:fldCharType="begin"/>
        </w:r>
        <w:r>
          <w:instrText>PAGE   \* MERGEFORMAT</w:instrText>
        </w:r>
        <w:r>
          <w:fldChar w:fldCharType="separate"/>
        </w:r>
        <w:r>
          <w:t>2</w:t>
        </w:r>
        <w:r>
          <w:fldChar w:fldCharType="end"/>
        </w:r>
      </w:p>
      <w:p w:rsidRDefault="007F5F8A" w:rsidP="007F5F8A" w:rsidR="007F5F8A">
        <w:pPr>
          <w:spacing w:after="0"/>
          <w:ind w:firstLine="708"/>
          <w:jc w:val="right"/>
          <w:rPr>
            <w:rFonts w:cs="Times New Roman" w:eastAsia="Times New Roman"/>
            <w:noProof/>
            <w:lang w:eastAsia="hr-HR"/>
          </w:rPr>
        </w:pPr>
        <w:r w:rsidRPr="007F5F8A">
          <w:rPr>
            <w:rFonts w:cs="Times New Roman" w:eastAsia="Times New Roman"/>
            <w:noProof/>
            <w:lang w:eastAsia="hr-HR"/>
          </w:rPr>
          <w:t>Poslovni broj: 5 St-789/2017-181</w:t>
        </w:r>
      </w:p>
      <w:p w:rsidRDefault="007F5F8A" w:rsidP="007F5F8A" w:rsidR="008333A9" w:rsidRPr="007F5F8A">
        <w:pPr>
          <w:spacing w:after="0"/>
          <w:ind w:firstLine="708"/>
          <w:jc w:val="right"/>
          <w:rPr>
            <w:rFonts w:cs="Times New Roman" w:eastAsia="Times New Roman"/>
            <w:noProof/>
            <w:lang w:eastAsia="hr-HR"/>
          </w:rPr>
        </w:pP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7F5F8A"/>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177728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St-789/2017-181</izvorni_sadrzaj>
    <derivirana_varijabla naziv="DomainObject.Oznaka_1">St-789/2017-181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789</izvorni_sadrzaj>
    <derivirana_varijabla naziv="DomainObject.Predmet.Broj_1">789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2017.</izvorni_sadrzaj>
    <derivirana_varijabla naziv="DomainObject.Predmet.DatumOsnivanja_1">22.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St-789/2017</izvorni_sadrzaj>
    <derivirana_varijabla naziv="DomainObject.Predmet.OznakaBroj_1">St-789/2017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MARINADA društvo s ograničenom odgovornošću za preradu povrća i voća</izvorni_sadrzaj>
    <derivirana_varijabla naziv="DomainObject.Predmet.StrankaFormated_1">  MARINADA društvo s ograničenom odgovornošću za preradu povrća i voća</derivirana_varijabla>
  </DomainObject.Predmet.StrankaFormated>
  <DomainObject.Predmet.StrankaFormatedOIB>
    <izvorni_sadrzaj>  MARINADA društvo s ograničenom odgovornošću za preradu povrća i voća, OIB 61997436995</izvorni_sadrzaj>
    <derivirana_varijabla naziv="DomainObject.Predmet.StrankaFormatedOIB_1">  MARINADA društvo s ograničenom odgovornošću za preradu povrća i voća, OIB 61997436995</derivirana_varijabla>
  </DomainObject.Predmet.StrankaFormatedOIB>
  <DomainObject.Predmet.StrankaFormatedWithAdress>
    <izvorni_sadrzaj> MARINADA društvo s ograničenom odgovornošću za preradu povrća i voća, Nikole Šubića Zrinskog 28, 33520 Slatina</izvorni_sadrzaj>
    <derivirana_varijabla naziv="DomainObject.Predmet.StrankaFormatedWithAdress_1"> MARINADA društvo s ograničenom odgovornošću za preradu povrća i voća, Nikole Šubića Zrinskog 28, 33520 Slatina</derivirana_varijabla>
  </DomainObject.Predmet.StrankaFormatedWithAdress>
  <DomainObject.Predmet.StrankaFormatedWithAdressOIB>
    <izvorni_sadrzaj> MARINADA društvo s ograničenom odgovornošću za preradu povrća i voća, OIB 61997436995, Nikole Šubića Zrinskog 28, 33520 Slatina</izvorni_sadrzaj>
    <derivirana_varijabla naziv="DomainObject.Predmet.StrankaFormatedWithAdressOIB_1"> MARINADA društvo s ograničenom odgovornošću za preradu povrća i voća, OIB 61997436995, Nikole Šubića Zrinskog 28, 33520 Slatina</derivirana_varijabla>
  </DomainObject.Predmet.StrankaFormatedWithAdressOIB>
  <DomainObject.Predmet.StrankaWithAdress>
    <izvorni_sadrzaj>MARINADA društvo s ograničenom odgovornošću za preradu povrća i voća Nikole Šubića Zrinskog 28,33520 Slatina</izvorni_sadrzaj>
    <derivirana_varijabla naziv="DomainObject.Predmet.StrankaWithAdress_1">MARINADA društvo s ograničenom odgovornošću za preradu povrća i voća Nikole Šubića Zrinskog 28,33520 Slatina</derivirana_varijabla>
  </DomainObject.Predmet.StrankaWithAdress>
  <DomainObject.Predmet.StrankaWithAdressOIB>
    <izvorni_sadrzaj>MARINADA društvo s ograničenom odgovornošću za preradu povrća i voća, OIB 61997436995, Nikole Šubića Zrinskog 28,33520 Slatina</izvorni_sadrzaj>
    <derivirana_varijabla naziv="DomainObject.Predmet.StrankaWithAdressOIB_1">MARINADA društvo s ograničenom odgovornošću za preradu povrća i voća, OIB 61997436995, Nikole Šubića Zrinskog 28,33520 Slatina</derivirana_varijabla>
  </DomainObject.Predmet.StrankaWithAdressOIB>
  <DomainObject.Predmet.StrankaNazivFormated>
    <izvorni_sadrzaj>MARINADA društvo s ograničenom odgovornošću za preradu povrća i voća</izvorni_sadrzaj>
    <derivirana_varijabla naziv="DomainObject.Predmet.StrankaNazivFormated_1">MARINADA društvo s ograničenom odgovornošću za preradu povrća i voća</derivirana_varijabla>
  </DomainObject.Predmet.StrankaNazivFormated>
  <DomainObject.Predmet.StrankaNazivFormatedOIB>
    <izvorni_sadrzaj>MARINADA društvo s ograničenom odgovornošću za preradu povrća i voća, OIB 61997436995</izvorni_sadrzaj>
    <derivirana_varijabla naziv="DomainObject.Predmet.StrankaNazivFormatedOIB_1">MARINADA društvo s ograničenom odgovornošću za preradu povrća i voća, OIB 61997436995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MARINADA društvo s ograničenom odgovornošću za preradu povrća i voća</item>
    </izvorni_sadrzaj>
    <derivirana_varijabla naziv="DomainObject.Predmet.StrankaListFormated_1">
      <item>MARINADA društvo s ograničenom odgovornošću za preradu povrća i voća</item>
    </derivirana_varijabla>
  </DomainObject.Predmet.StrankaListFormated>
  <DomainObject.Predmet.StrankaListFormatedOIB>
    <izvorni_sadrzaj>
      <item>MARINADA društvo s ograničenom odgovornošću za preradu povrća i voća, OIB 61997436995</item>
    </izvorni_sadrzaj>
    <derivirana_varijabla naziv="DomainObject.Predmet.StrankaListFormatedOIB_1">
      <item>MARINADA društvo s ograničenom odgovornošću za preradu povrća i voća, OIB 61997436995</item>
    </derivirana_varijabla>
  </DomainObject.Predmet.StrankaListFormatedOIB>
  <DomainObject.Predmet.StrankaListFormatedWithAdress>
    <izvorni_sadrzaj>
      <item>MARINADA društvo s ograničenom odgovornošću za preradu povrća i voća, Nikole Šubića Zrinskog 28, 33520 Slatina</item>
    </izvorni_sadrzaj>
    <derivirana_varijabla naziv="DomainObject.Predmet.StrankaListFormatedWithAdress_1">
      <item>MARINADA društvo s ograničenom odgovornošću za preradu povrća i voća, Nikole Šubića Zrinskog 28, 33520 Slatina</item>
    </derivirana_varijabla>
  </DomainObject.Predmet.StrankaListFormatedWithAdress>
  <DomainObject.Predmet.StrankaListFormatedWithAdressOIB>
    <izvorni_sadrzaj>
      <item>MARINADA društvo s ograničenom odgovornošću za preradu povrća i voća, OIB 61997436995, Nikole Šubića Zrinskog 28, 33520 Slatina</item>
    </izvorni_sadrzaj>
    <derivirana_varijabla naziv="DomainObject.Predmet.StrankaListFormatedWithAdressOIB_1">
      <item>MARINADA društvo s ograničenom odgovornošću za preradu povrća i voća, OIB 61997436995, Nikole Šubića Zrinskog 28, 33520 Slatina</item>
    </derivirana_varijabla>
  </DomainObject.Predmet.StrankaListFormatedWithAdressOIB>
  <DomainObject.Predmet.StrankaListNazivFormated>
    <izvorni_sadrzaj>
      <item>MARINADA društvo s ograničenom odgovornošću za preradu povrća i voća</item>
    </izvorni_sadrzaj>
    <derivirana_varijabla naziv="DomainObject.Predmet.StrankaListNazivFormated_1">
      <item>MARINADA društvo s ograničenom odgovornošću za preradu povrća i voća</item>
    </derivirana_varijabla>
  </DomainObject.Predmet.StrankaListNazivFormated>
  <DomainObject.Predmet.StrankaListNazivFormatedOIB>
    <izvorni_sadrzaj>
      <item>MARINADA društvo s ograničenom odgovornošću za preradu povrća i voća, OIB 61997436995</item>
    </izvorni_sadrzaj>
    <derivirana_varijabla naziv="DomainObject.Predmet.StrankaListNazivFormatedOIB_1">
      <item>MARINADA društvo s ograničenom odgovornošću za preradu povrća i voća, OIB 61997436995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Vanda Kovačević Gelenčer</item>
      <item>Odvjetničko društvo Dominković i partneri d.o.o.</item>
      <item>PRIMACOŠPED d.o.o.</item>
    </izvorni_sadrzaj>
    <derivirana_varijabla naziv="DomainObject.Predmet.OstaliListFormated_1">
      <item>Vanda Kovačević Gelenčer</item>
      <item>Odvjetničko društvo Dominković i partneri d.o.o.</item>
      <item>PRIMACOŠPED d.o.o.</item>
    </derivirana_varijabla>
  </DomainObject.Predmet.OstaliListFormated>
  <DomainObject.Predmet.OstaliListFormatedOIB>
    <izvorni_sadrzaj>
      <item>Vanda Kovačević Gelenčer, OIB 48957712750</item>
      <item>Odvjetničko društvo Dominković i partneri d.o.o., OIB 41736640046</item>
      <item>PRIMACOŠPED d.o.o., OIB 92921096103</item>
    </izvorni_sadrzaj>
    <derivirana_varijabla naziv="DomainObject.Predmet.OstaliListFormatedOIB_1">
      <item>Vanda Kovačević Gelenčer, OIB 48957712750</item>
      <item>Odvjetničko društvo Dominković i partneri d.o.o., OIB 41736640046</item>
      <item>PRIMACOŠPED d.o.o., OIB 92921096103</item>
    </derivirana_varijabla>
  </DomainObject.Predmet.OstaliListFormatedOIB>
  <DomainObject.Predmet.OstaliListFormatedWithAdress>
    <izvorni_sadrzaj>
      <item>Vanda Kovačević Gelenčer, A. Mihanovića 1/3, 33000 Virovitica</item>
      <item>Odvjetničko društvo Dominković i partneri d.o.o., Radnička cesta 80, 10000 Zagreb</item>
      <item>PRIMACOŠPED d.o.o., Jankomir 25, 10000 Zagreb</item>
    </izvorni_sadrzaj>
    <derivirana_varijabla naziv="DomainObject.Predmet.OstaliListFormatedWithAdress_1">
      <item>Vanda Kovačević Gelenčer, A. Mihanovića 1/3, 33000 Virovitica</item>
      <item>Odvjetničko društvo Dominković i partneri d.o.o., Radnička cesta 80, 10000 Zagreb</item>
      <item>PRIMACOŠPED d.o.o., Jankomir 25, 10000 Zagreb</item>
    </derivirana_varijabla>
  </DomainObject.Predmet.OstaliListFormatedWithAdress>
  <DomainObject.Predmet.OstaliListFormatedWithAdressOIB>
    <izvorni_sadrzaj>
      <item>Vanda Kovačević Gelenčer, OIB 48957712750, A. Mihanovića 1/3, 33000 Virovitica</item>
      <item>Odvjetničko društvo Dominković i partneri d.o.o., OIB 41736640046, Radnička cesta 80, 10000 Zagreb</item>
      <item>PRIMACOŠPED d.o.o., OIB 92921096103, Jankomir 25, 10000 Zagreb</item>
    </izvorni_sadrzaj>
    <derivirana_varijabla naziv="DomainObject.Predmet.OstaliListFormatedWithAdressOIB_1">
      <item>Vanda Kovačević Gelenčer, OIB 48957712750, A. Mihanovića 1/3, 33000 Virovitica</item>
      <item>Odvjetničko društvo Dominković i partneri d.o.o., OIB 41736640046, Radnička cesta 80, 10000 Zagreb</item>
      <item>PRIMACOŠPED d.o.o., OIB 92921096103, Jankomir 25, 10000 Zagreb</item>
    </derivirana_varijabla>
  </DomainObject.Predmet.OstaliListFormatedWithAdressOIB>
  <DomainObject.Predmet.OstaliListNazivFormated>
    <izvorni_sadrzaj>
      <item>Vanda Kovačević Gelenčer</item>
      <item>Odvjetničko društvo Dominković i partneri d.o.o.</item>
      <item>PRIMACOŠPED d.o.o.</item>
    </izvorni_sadrzaj>
    <derivirana_varijabla naziv="DomainObject.Predmet.OstaliListNazivFormated_1">
      <item>Vanda Kovačević Gelenčer</item>
      <item>Odvjetničko društvo Dominković i partneri d.o.o.</item>
      <item>PRIMACOŠPED d.o.o.</item>
    </derivirana_varijabla>
  </DomainObject.Predmet.OstaliListNazivFormated>
  <DomainObject.Predmet.OstaliListNazivFormatedOIB>
    <izvorni_sadrzaj>
      <item>Vanda Kovačević Gelenčer, OIB 48957712750</item>
      <item>Odvjetničko društvo Dominković i partneri d.o.o., OIB 41736640046</item>
      <item>PRIMACOŠPED d.o.o., OIB 92921096103</item>
    </izvorni_sadrzaj>
    <derivirana_varijabla naziv="DomainObject.Predmet.OstaliListNazivFormatedOIB_1">
      <item>Vanda Kovačević Gelenčer, OIB 48957712750</item>
      <item>Odvjetničko društvo Dominković i partneri d.o.o., OIB 41736640046</item>
      <item>PRIMACOŠPED d.o.o., OIB 92921096103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St-789/2017-181</izvorni_sadrzaj>
    <derivirana_varijabla naziv="DomainObject.PoslovniBrojDokumenta_1">St-789/2017-181</derivirana_varijabla>
  </DomainObject.PoslovniBrojDokumenta>
  <DomainObject.Predmet.StrankaIDrugi>
    <izvorni_sadrzaj>MARINADA društvo s ograničenom odgovornošću za preradu povrća i voća</izvorni_sadrzaj>
    <derivirana_varijabla naziv="DomainObject.Predmet.StrankaIDrugi_1">MARINADA društvo s ograničenom odgovornošću za preradu povrća i voća</derivirana_varijabla>
  </DomainObject.Predmet.StrankaIDrugi>
  <DomainObject.Predmet.ProtustrankaIDrugi>
    <izvorni_sadrzaj/>
    <derivirana_varijabla naziv="DomainObject.Predmet.ProtustrankaIDrugi_1"/>
  </DomainObject.Predmet.ProtustrankaIDrugi>
  <DomainObject.Predmet.StrankaIDrugiAdressOIB>
    <izvorni_sadrzaj>MARINADA društvo s ograničenom odgovornošću za preradu povrća i voća, OIB 61997436995, Nikole Šubića Zrinskog 28, 33520 Slatina</izvorni_sadrzaj>
    <derivirana_varijabla naziv="DomainObject.Predmet.StrankaIDrugiAdressOIB_1">MARINADA društvo s ograničenom odgovornošću za preradu povrća i voća, OIB 61997436995, Nikole Šubića Zrinskog 28, 33520 Slatina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MARINADA društvo s ograničenom odgovornošću za preradu povrća i voća</item>
      <item>Vanda Kovačević Gelenčer</item>
      <item>Odvjetničko društvo Dominković i partneri d.o.o.</item>
      <item>PRIMACOŠPED d.o.o.</item>
    </izvorni_sadrzaj>
    <derivirana_varijabla naziv="DomainObject.Predmet.SudioniciListNaziv_1">
      <item>MARINADA društvo s ograničenom odgovornošću za preradu povrća i voća</item>
      <item>Vanda Kovačević Gelenčer</item>
      <item>Odvjetničko društvo Dominković i partneri d.o.o.</item>
      <item>PRIMACOŠPED d.o.o.</item>
    </derivirana_varijabla>
  </DomainObject.Predmet.SudioniciListNaziv>
  <DomainObject.Predmet.SudioniciListAdressOIB>
    <izvorni_sadrzaj>
      <item>MARINADA društvo s ograničenom odgovornošću za preradu povrća i voća, OIB 61997436995, Nikole Šubića Zrinskog 28,33520 Slatina</item>
      <item>Vanda Kovačević Gelenčer, OIB 48957712750, A. Mihanovića 1/3,33000 Virovitica</item>
      <item>Odvjetničko društvo Dominković i partneri d.o.o., OIB 41736640046, Radnička cesta 80,10000 Zagreb</item>
      <item>PRIMACOŠPED d.o.o., OIB 92921096103, Jankomir 25,10000 Zagreb</item>
    </izvorni_sadrzaj>
    <derivirana_varijabla naziv="DomainObject.Predmet.SudioniciListAdressOIB_1">
      <item>MARINADA društvo s ograničenom odgovornošću za preradu povrća i voća, OIB 61997436995, Nikole Šubića Zrinskog 28,33520 Slatina</item>
      <item>Vanda Kovačević Gelenčer, OIB 48957712750, A. Mihanovića 1/3,33000 Virovitica</item>
      <item>Odvjetničko društvo Dominković i partneri d.o.o., OIB 41736640046, Radnička cesta 80,10000 Zagreb</item>
      <item>PRIMACOŠPED d.o.o., OIB 92921096103, Jankomir 25,10000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A61C5E-E931-49A5-9D6F-FEB0A5ED06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2156</properties:Characters>
  <properties:Lines>84</properties:Lines>
  <properties:Paragraphs>18</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2018-01-18T13:37:00Z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St-789/2017-181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