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4ce7" w14:paraId="6264ce7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37F94">
        <w:t>883/16-16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337F94">
        <w:t>Financijska agencija OIB 85821130368, Regionalni centar Osijek, Podružnica Osijek L. Jagera 3 za otvaranje stečajnog postupka nad dužnikom ELDI j.d.o.o., Osijek, Stjepana Radića 48, OIB: 80178437554, MBS: 030124915</w:t>
      </w:r>
      <w:r w:rsidRPr="00D14516">
        <w:t>,</w:t>
      </w:r>
      <w:r>
        <w:t xml:space="preserve"> dana </w:t>
      </w:r>
      <w:r w:rsidR="00337F94">
        <w:t>24</w:t>
      </w:r>
      <w:r w:rsidR="00F06130">
        <w:t>. svibnja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337F94">
        <w:t>Eldar Mehmedi, Osijek, S. Radića 48, OIB: 86256871252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37F94">
        <w:t>883</w:t>
      </w:r>
      <w:r w:rsidR="00702C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337F94">
        <w:t>Eldar Mehmedi, Osijek, S. Radića 48, OIB: 86256871252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337F94">
        <w:t>883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37F94">
        <w:t>Eldar Mehmedi, Osijek, S. Radića 48, OIB: 86256871252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337F94">
        <w:t>Eldar Mehmedi, Osijek, S. Radića 48, OIB: 86256871252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337F94">
        <w:t>883/16-16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337F94">
        <w:rPr>
          <w:bCs/>
        </w:rPr>
        <w:t>14.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37F94">
        <w:t>ELDI j.d.o.o., Osijek, Stjepana Radića 48, OIB: 80178437554, MBS: 030124915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37F94">
        <w:t>883</w:t>
      </w:r>
      <w:r w:rsidR="007D3892">
        <w:t xml:space="preserve">/16 od </w:t>
      </w:r>
      <w:r w:rsidR="00337F94">
        <w:t>26. rujna</w:t>
      </w:r>
      <w:r w:rsidR="007959BD">
        <w:t xml:space="preserve">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37F94">
        <w:t>Eldar Mehmedi, Osijek, S. Radića 48, OIB: 86256871252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37F94">
        <w:t>883</w:t>
      </w:r>
      <w:r w:rsidR="007959BD">
        <w:t>/16</w:t>
      </w:r>
      <w:r w:rsidR="007D3892">
        <w:t xml:space="preserve"> od </w:t>
      </w:r>
      <w:r w:rsidR="00337F94">
        <w:t>21</w:t>
      </w:r>
      <w:r w:rsidR="007959BD">
        <w:t>. veljače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37F94">
        <w:t>883</w:t>
      </w:r>
      <w:r w:rsidR="007D3892">
        <w:t>/16</w:t>
      </w:r>
      <w:r w:rsidR="004C05DB">
        <w:t xml:space="preserve"> od </w:t>
      </w:r>
      <w:r w:rsidR="00337F94">
        <w:t>26.9</w:t>
      </w:r>
      <w:r w:rsidR="007959BD">
        <w:t>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37F94">
        <w:t>Eldar Mehmedi, Osijek, S. Radića 48, OIB: 86256871252</w:t>
      </w:r>
      <w:r w:rsidR="00544A9B">
        <w:t xml:space="preserve"> </w:t>
      </w:r>
      <w:r w:rsidR="003E6B02">
        <w:t xml:space="preserve">zaprimio je dana </w:t>
      </w:r>
      <w:r w:rsidR="00337F94">
        <w:t>5. listopada</w:t>
      </w:r>
      <w:r w:rsidR="007959BD">
        <w:t xml:space="preserve">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337F94">
        <w:t>21</w:t>
      </w:r>
      <w:r w:rsidR="007959BD">
        <w:t>.2</w:t>
      </w:r>
      <w:r w:rsidR="008357C3">
        <w:t>.2017</w:t>
      </w:r>
      <w:r w:rsidR="000E06CF">
        <w:t xml:space="preserve">. g. zaprimio je </w:t>
      </w:r>
      <w:r w:rsidR="00337F94">
        <w:t>1.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37F94">
        <w:t>24</w:t>
      </w:r>
      <w:r w:rsidR="00F06130">
        <w:t>. svibnja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7959BD">
        <w:t>23/6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0CA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50CA2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ELDI j.d.o.o. za proizvodnju i trgovinu</izvorni_sadrzaj>
    <derivirana_varijabla naziv="DomainObject.Predmet.ProtustrankaFormated_1">  ELDI j.d.o.o. za proizvodnju i trgovinu</derivirana_varijabla>
  </DomainObject.Predmet.ProtustrankaFormated>
  <DomainObject.Predmet.ProtustrankaFormatedOIB>
    <izvorni_sadrzaj>  ELDI j.d.o.o. za proizvodnju i trgovinu, OIB 80178437554</izvorni_sadrzaj>
    <derivirana_varijabla naziv="DomainObject.Predmet.ProtustrankaFormatedOIB_1">  ELDI j.d.o.o. za proizvodnju i trgovinu, OIB 80178437554</derivirana_varijabla>
  </DomainObject.Predmet.ProtustrankaFormatedOIB>
  <DomainObject.Predmet.ProtustrankaFormatedWithAdress>
    <izvorni_sadrzaj> ELDI j.d.o.o. za proizvodnju i trgovinu, Stjepana Radića 48, 31000 Osijek</izvorni_sadrzaj>
    <derivirana_varijabla naziv="DomainObject.Predmet.ProtustrankaFormatedWithAdress_1"> ELDI j.d.o.o. za proizvodnju i trgovinu, Stjepana Radića 48, 31000 Osijek</derivirana_varijabla>
  </DomainObject.Predmet.ProtustrankaFormatedWithAdress>
  <DomainObject.Predmet.ProtustrankaFormatedWithAdressOIB>
    <izvorni_sadrzaj> ELDI j.d.o.o. za proizvodnju i trgovinu, OIB 80178437554, Stjepana Radića 48, 31000 Osijek</izvorni_sadrzaj>
    <derivirana_varijabla naziv="DomainObject.Predmet.ProtustrankaFormatedWithAdressOIB_1"> ELDI j.d.o.o. za proizvodnju i trgovinu, OIB 80178437554, Stjepana Radića 48, 31000 Osijek</derivirana_varijabla>
  </DomainObject.Predmet.ProtustrankaFormatedWithAdressOIB>
  <DomainObject.Predmet.ProtustrankaWithAdress>
    <izvorni_sadrzaj>ELDI j.d.o.o. za proizvodnju i trgovinu Stjepana Radića 48, 31000 Osijek</izvorni_sadrzaj>
    <derivirana_varijabla naziv="DomainObject.Predmet.ProtustrankaWithAdress_1">ELDI j.d.o.o. za proizvodnju i trgovinu Stjepana Radića 48, 31000 Osijek</derivirana_varijabla>
  </DomainObject.Predmet.ProtustrankaWithAdress>
  <DomainObject.Predmet.ProtustrankaWithAdressOIB>
    <izvorni_sadrzaj>ELDI j.d.o.o. za proizvodnju i trgovinu, OIB 80178437554, Stjepana Radića 48, 31000 Osijek</izvorni_sadrzaj>
    <derivirana_varijabla naziv="DomainObject.Predmet.ProtustrankaWithAdressOIB_1">ELDI j.d.o.o. za proizvodnju i trgovinu, OIB 80178437554, Stjepana Radića 48, 31000 Osijek</derivirana_varijabla>
  </DomainObject.Predmet.ProtustrankaWithAdressOIB>
  <DomainObject.Predmet.ProtustrankaNazivFormated>
    <izvorni_sadrzaj>ELDI j.d.o.o. za proizvodnju i trgovinu</izvorni_sadrzaj>
    <derivirana_varijabla naziv="DomainObject.Predmet.ProtustrankaNazivFormated_1">ELDI j.d.o.o. za proizvodnju i trgovinu</derivirana_varijabla>
  </DomainObject.Predmet.ProtustrankaNazivFormated>
  <DomainObject.Predmet.ProtustrankaNazivFormatedOIB>
    <izvorni_sadrzaj>ELDI j.d.o.o. za proizvodnju i trgovinu, OIB 80178437554</izvorni_sadrzaj>
    <derivirana_varijabla naziv="DomainObject.Predmet.ProtustrankaNazivFormatedOIB_1">ELDI j.d.o.o. za proizvodnju i trgovinu, OIB 80178437554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ELDI j.d.o.o. za proizvodnju i trgovinu</item>
    </izvorni_sadrzaj>
    <derivirana_varijabla naziv="DomainObject.Predmet.ProtuStrankaListFormated_1">
      <item>ELDI j.d.o.o. za proizvodnju i trgovinu</item>
    </derivirana_varijabla>
  </DomainObject.Predmet.ProtuStrankaListFormated>
  <DomainObject.Predmet.ProtuStrankaListFormatedOIB>
    <izvorni_sadrzaj>
      <item>ELDI j.d.o.o. za proizvodnju i trgovinu, OIB 80178437554</item>
    </izvorni_sadrzaj>
    <derivirana_varijabla naziv="DomainObject.Predmet.ProtuStrankaListFormatedOIB_1">
      <item>ELDI j.d.o.o. za proizvodnju i trgovinu, OIB 80178437554</item>
    </derivirana_varijabla>
  </DomainObject.Predmet.ProtuStrankaListFormatedOIB>
  <DomainObject.Predmet.ProtuStrankaListFormatedWithAdress>
    <izvorni_sadrzaj>
      <item>ELDI j.d.o.o. za proizvodnju i trgovinu, Stjepana Radića 48, 31000 Osijek</item>
    </izvorni_sadrzaj>
    <derivirana_varijabla naziv="DomainObject.Predmet.ProtuStrankaListFormatedWithAdress_1">
      <item>ELDI j.d.o.o. za proizvodnju i trgovinu, Stjepana Radića 48, 31000 Osijek</item>
    </derivirana_varijabla>
  </DomainObject.Predmet.ProtuStrankaListFormatedWithAdress>
  <DomainObject.Predmet.ProtuStrankaListFormatedWithAdressOIB>
    <izvorni_sadrzaj>
      <item>ELDI j.d.o.o. za proizvodnju i trgovinu, OIB 80178437554, Stjepana Radića 48, 31000 Osijek</item>
    </izvorni_sadrzaj>
    <derivirana_varijabla naziv="DomainObject.Predmet.ProtuStrankaListFormatedWithAdressOIB_1">
      <item>ELDI j.d.o.o. za proizvodnju i trgovinu, OIB 80178437554, Stjepana Radića 48, 31000 Osijek</item>
    </derivirana_varijabla>
  </DomainObject.Predmet.ProtuStrankaListFormatedWithAdressOIB>
  <DomainObject.Predmet.ProtuStrankaListNazivFormated>
    <izvorni_sadrzaj>
      <item>ELDI j.d.o.o. za proizvodnju i trgovinu</item>
    </izvorni_sadrzaj>
    <derivirana_varijabla naziv="DomainObject.Predmet.ProtuStrankaListNazivFormated_1">
      <item>ELDI j.d.o.o. za proizvodnju i trgovinu</item>
    </derivirana_varijabla>
  </DomainObject.Predmet.ProtuStrankaListNazivFormated>
  <DomainObject.Predmet.ProtuStrankaListNazivFormatedOIB>
    <izvorni_sadrzaj>
      <item>ELDI j.d.o.o. za proizvodnju i trgovinu, OIB 80178437554</item>
    </izvorni_sadrzaj>
    <derivirana_varijabla naziv="DomainObject.Predmet.ProtuStrankaListNazivFormatedOIB_1">
      <item>ELDI j.d.o.o. za proizvodnju i trgovinu, OIB 80178437554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ELDI j.d.o.o. za proizvodnju i trgovinu</izvorni_sadrzaj>
    <derivirana_varijabla naziv="DomainObject.Predmet.ProtustrankaIDrugi_1">ELDI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ELDI j.d.o.o. za proizvodnju i trgovinu, OIB 80178437554, Stjepana Radića 48, 31000 Osijek</izvorni_sadrzaj>
    <derivirana_varijabla naziv="DomainObject.Predmet.ProtustrankaIDrugiAdressOIB_1">ELDI j.d.o.o. za proizvodnju i trgovinu, OIB 80178437554, Stjepana Radića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ELDI j.d.o.o. za proizvodnju i trgovinu</item>
    </izvorni_sadrzaj>
    <derivirana_varijabla naziv="DomainObject.Predmet.SudioniciListNaziv_1">
      <item>FINA RC OSIJEK</item>
      <item>ELDI j.d.o.o. za proizvodnju i trgovinu</item>
    </derivirana_varijabla>
  </DomainObject.Predmet.SudioniciListNaziv>
  <DomainObject.Predmet.SudioniciListAdressOIB>
    <izvorni_sadrzaj>
      <item>FINA RC OSIJEK, OIB 85821130368</item>
      <item>ELDI j.d.o.o. za proizvodnju i trgovinu, OIB 80178437554, Stjepana Radića 48,31000 Osijek</item>
    </izvorni_sadrzaj>
    <derivirana_varijabla naziv="DomainObject.Predmet.SudioniciListAdressOIB_1">
      <item>FINA RC OSIJEK, OIB 85821130368</item>
      <item>ELDI j.d.o.o. za proizvodnju i trgovinu, OIB 80178437554, Stjepana Radića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80178437554</item>
    </izvorni_sadrzaj>
    <derivirana_varijabla naziv="DomainObject.Predmet.SudioniciListNazivOIB_1">
      <item>, OIB 85821130368</item>
      <item>, OIB 80178437554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9C010-4248-4A7D-9AC7-947C640FD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3201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2017-05-24T05:24:00Z</dcterms:created>
  <dc:creator>Korisnik</dc:creator>
  <cp:lastModifiedBy>Žana Bem</cp:lastModifiedBy>
  <cp:lastPrinted>2017-01-11T07:11:00Z</cp:lastPrinted>
  <dcterms:modified xmlns:xsi="http://www.w3.org/2001/XMLSchema-instance" xsi:type="dcterms:W3CDTF">2017-05-24T05:26:00Z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