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930b" w14:paraId="be9930b" w:rsidRDefault="00795889" w:rsidP="00795889" w:rsidR="0079588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Broj:7/St-1966/2016-2</w:t>
      </w:r>
      <w:r w:rsidR="001E55EE">
        <w:rPr>
          <w:b/>
        </w:rPr>
        <w:t>9</w:t>
      </w:r>
    </w:p>
    <w:p w:rsidRDefault="00795889" w:rsidP="00795889" w:rsidR="00795889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795889" w:rsidP="00795889" w:rsidR="00795889">
      <w:pPr>
        <w:jc w:val="both"/>
        <w:rPr>
          <w:b/>
        </w:rPr>
      </w:pPr>
      <w:r>
        <w:rPr>
          <w:b/>
        </w:rPr>
        <w:t>TRGOVAČKI SUD U OSIJEKU</w:t>
      </w:r>
    </w:p>
    <w:p w:rsidRDefault="00795889" w:rsidP="00795889" w:rsidR="00795889">
      <w:pPr>
        <w:jc w:val="both"/>
        <w:rPr>
          <w:b/>
        </w:rPr>
      </w:pPr>
      <w:r>
        <w:rPr>
          <w:b/>
        </w:rPr>
        <w:t>STALNA SLUŽBA  U SLAVONSKOM BRODU</w:t>
      </w:r>
    </w:p>
    <w:p w:rsidRDefault="00795889" w:rsidP="00795889" w:rsidR="00795889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</w:p>
    <w:p w:rsidRDefault="00795889" w:rsidP="00795889" w:rsidR="00795889">
      <w:pPr>
        <w:jc w:val="both"/>
        <w:rPr>
          <w:b/>
        </w:rPr>
      </w:pPr>
      <w:r>
        <w:rPr>
          <w:b/>
        </w:rPr>
        <w:t>Slavonski Brod</w:t>
      </w:r>
    </w:p>
    <w:p w:rsidRDefault="00795889" w:rsidP="00795889" w:rsidR="00795889">
      <w:pPr>
        <w:jc w:val="both"/>
        <w:rPr>
          <w:b/>
        </w:rPr>
      </w:pPr>
    </w:p>
    <w:p w:rsidRDefault="00795889" w:rsidP="00795889" w:rsidR="00795889">
      <w:pPr>
        <w:jc w:val="center"/>
        <w:rPr>
          <w:b/>
        </w:rPr>
      </w:pPr>
      <w:r>
        <w:rPr>
          <w:b/>
        </w:rPr>
        <w:t>Z A K L J U Č A K</w:t>
      </w:r>
    </w:p>
    <w:p w:rsidRDefault="00795889" w:rsidP="00795889" w:rsidR="00795889">
      <w:pPr>
        <w:jc w:val="both"/>
      </w:pPr>
    </w:p>
    <w:p w:rsidRDefault="00795889" w:rsidP="00795889" w:rsidR="00795889">
      <w:pPr>
        <w:ind w:firstLine="1440"/>
        <w:jc w:val="both"/>
      </w:pPr>
      <w:r>
        <w:t xml:space="preserve"> TRGOVAČKI SUD U OSIJEKU, STALNA SLUŽBA U SLAVONSKOM BRODU, po stečajnoj sutkinji Mirni Vujčić  u stečajnom postupku nad stečajnim dužnikom SLAVONIJA TOURS d.o.o. za prijevoz i turizam "u stečaju", skraćena tvrtka: SLAVONIJA TOURS d.o.o. "u stečaju", Slavonski Brod, Primorska bb, OIB 22283234419, dana 1</w:t>
      </w:r>
      <w:r w:rsidR="001E55EE">
        <w:t>9</w:t>
      </w:r>
      <w:r>
        <w:t xml:space="preserve">. </w:t>
      </w:r>
      <w:r w:rsidR="001E55EE">
        <w:t>siječnja</w:t>
      </w:r>
      <w:r>
        <w:t xml:space="preserve"> 201</w:t>
      </w:r>
      <w:r w:rsidR="001E55EE">
        <w:t>8</w:t>
      </w:r>
      <w:r>
        <w:t>. godine</w:t>
      </w:r>
    </w:p>
    <w:p w:rsidRDefault="00795889" w:rsidP="00795889" w:rsidR="00795889">
      <w:pPr>
        <w:jc w:val="center"/>
      </w:pPr>
    </w:p>
    <w:p w:rsidRDefault="00795889" w:rsidP="00795889" w:rsidR="00795889">
      <w:pPr>
        <w:jc w:val="center"/>
      </w:pPr>
      <w:r>
        <w:t>z a k lj u č i o     j e</w:t>
      </w:r>
    </w:p>
    <w:p w:rsidRDefault="00795889" w:rsidP="00795889" w:rsidR="00795889">
      <w:pPr>
        <w:ind w:firstLine="1440"/>
        <w:jc w:val="both"/>
      </w:pPr>
    </w:p>
    <w:p w:rsidRDefault="00795889" w:rsidP="00795889" w:rsidR="00795889">
      <w:pPr>
        <w:ind w:firstLine="1440"/>
        <w:jc w:val="both"/>
      </w:pPr>
      <w:r>
        <w:t>Nalaže se stečajnom upravitelju</w:t>
      </w:r>
      <w:r w:rsidR="001E55EE" w:rsidRPr="001E55EE">
        <w:t xml:space="preserve"> Šim</w:t>
      </w:r>
      <w:r w:rsidR="001E55EE">
        <w:t>i</w:t>
      </w:r>
      <w:r w:rsidR="001E55EE" w:rsidRPr="001E55EE">
        <w:t xml:space="preserve"> Bošnjak iz Osijeka, Vukovarska cesta 56, OIB 38523531471</w:t>
      </w:r>
      <w:r>
        <w:t xml:space="preserve">, u roku od osam dana od dana objave ovog zaključka na mrežnoj stranici e-Oglasna ploča sudova dostaviti izvješće o tijeku stečajnog postupka i o stanju stečajne mase nad stečajnim dužnikom SLAVONIJA TOURS d.o.o. za prijevoz i turizam "u stečaju", skraćena tvrtka: SLAVONIJA TOURS d.o.o. "u stečaju", Slavonski Brod, Primorska bb, OIB 22283234419, na propisanom obrascu. </w:t>
      </w:r>
    </w:p>
    <w:p w:rsidRDefault="00795889" w:rsidP="00795889" w:rsidR="00795889">
      <w:pPr>
        <w:ind w:firstLine="1440"/>
        <w:jc w:val="both"/>
      </w:pPr>
      <w:r>
        <w:t>Upozorava se stečajni upravitelj na dužnost podnošenja izvješća o tijeku stečajnog postupka i stanju stečajne mase u roku propisanom odredbom čl. 89. st. 2. Stečajnog zakona ( dalje: SZ, NN 71/15</w:t>
      </w:r>
      <w:r w:rsidR="001E55EE">
        <w:t>,104/17</w:t>
      </w:r>
      <w:r>
        <w:t xml:space="preserve"> ).</w:t>
      </w:r>
    </w:p>
    <w:p w:rsidRDefault="00795889" w:rsidP="00795889" w:rsidR="00795889">
      <w:pPr>
        <w:ind w:firstLine="1440"/>
        <w:jc w:val="both"/>
      </w:pPr>
    </w:p>
    <w:p w:rsidRDefault="00795889" w:rsidP="00795889" w:rsidR="00795889">
      <w:pPr>
        <w:jc w:val="center"/>
      </w:pPr>
      <w:r>
        <w:t>U Slavonskom Brodu, 1</w:t>
      </w:r>
      <w:r w:rsidR="001E55EE">
        <w:t>9</w:t>
      </w:r>
      <w:r>
        <w:t xml:space="preserve">. </w:t>
      </w:r>
      <w:r w:rsidR="001E55EE">
        <w:t>siječnja</w:t>
      </w:r>
      <w:r>
        <w:t xml:space="preserve"> 201</w:t>
      </w:r>
      <w:r w:rsidR="001E55EE">
        <w:t>8</w:t>
      </w:r>
      <w:r>
        <w:t>. godine</w:t>
      </w:r>
    </w:p>
    <w:p w:rsidRDefault="00795889" w:rsidP="00795889" w:rsidR="00795889">
      <w:pPr>
        <w:jc w:val="both"/>
      </w:pPr>
    </w:p>
    <w:p w:rsidRDefault="00795889" w:rsidP="00795889" w:rsidR="0079588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Stečajna sutkinja</w:t>
      </w:r>
    </w:p>
    <w:p w:rsidRDefault="00795889" w:rsidP="00A76121" w:rsidR="00A7612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795889" w:rsidP="00795889" w:rsidR="00795889">
      <w:pPr>
        <w:jc w:val="both"/>
      </w:pPr>
    </w:p>
    <w:p w:rsidRDefault="00795889" w:rsidP="00795889" w:rsidR="00795889">
      <w:pPr>
        <w:jc w:val="both"/>
        <w:rPr>
          <w:b/>
          <w:sz w:val="20"/>
          <w:szCs w:val="20"/>
        </w:rPr>
      </w:pPr>
    </w:p>
    <w:p w:rsidRDefault="00795889" w:rsidP="00795889" w:rsidR="00795889">
      <w:pPr>
        <w:jc w:val="both"/>
        <w:rPr>
          <w:b/>
          <w:sz w:val="20"/>
          <w:szCs w:val="20"/>
        </w:rPr>
      </w:pPr>
    </w:p>
    <w:p w:rsidRDefault="00795889" w:rsidP="00795889" w:rsidR="00795889">
      <w:pPr>
        <w:jc w:val="both"/>
        <w:rPr>
          <w:b/>
          <w:sz w:val="20"/>
          <w:szCs w:val="20"/>
        </w:rPr>
      </w:pPr>
    </w:p>
    <w:p w:rsidRDefault="00795889" w:rsidP="00795889" w:rsidR="0079588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795889" w:rsidP="00795889" w:rsidR="00795889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lijek.</w:t>
      </w:r>
    </w:p>
    <w:p w:rsidRDefault="00795889" w:rsidP="00795889" w:rsidR="00795889">
      <w:pPr>
        <w:jc w:val="both"/>
      </w:pPr>
    </w:p>
    <w:p w:rsidRDefault="00795889" w:rsidP="00795889" w:rsidR="00795889">
      <w:pPr>
        <w:jc w:val="both"/>
      </w:pPr>
    </w:p>
    <w:p w:rsidRDefault="00795889" w:rsidP="00795889" w:rsidR="00795889">
      <w:pPr>
        <w:jc w:val="both"/>
      </w:pPr>
      <w:r>
        <w:t>DNA:</w:t>
      </w:r>
    </w:p>
    <w:p w:rsidRDefault="00795889" w:rsidP="00795889" w:rsidR="00795889">
      <w:pPr>
        <w:jc w:val="both"/>
      </w:pPr>
      <w:r>
        <w:t>- Objaviti na mrežnoj stranici e-Oglasna ploča sudova</w:t>
      </w:r>
    </w:p>
    <w:p w:rsidRDefault="00795889" w:rsidP="00795889" w:rsidR="00795889">
      <w:pPr>
        <w:jc w:val="both"/>
      </w:pPr>
      <w:r>
        <w:t>- Dostaviti stečajnom upravitelju</w:t>
      </w:r>
    </w:p>
    <w:p w:rsidRDefault="00DB052E" w:rsidP="00795889" w:rsidR="00DB052E" w:rsidRPr="00795889"/>
    <w:sectPr w:rsidR="00DB052E" w:rsidRPr="007958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5889"/>
    <w:rsid w:val="001E55EE"/>
    <w:rsid w:val="00560755"/>
    <w:rsid w:val="00795889"/>
    <w:rsid w:val="00A7612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58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58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588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1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1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1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1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58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58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588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1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1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1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1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82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TOURS d.o.o. za prijevoz i turizam</izvorni_sadrzaj>
    <derivirana_varijabla naziv="DomainObject.Predmet.ProtustrankaFormated_1">  SLAVONIJA TOURS d.o.o. za prijevoz i turizam</derivirana_varijabla>
  </DomainObject.Predmet.ProtustrankaFormated>
  <DomainObject.Predmet.ProtustrankaFormatedOIB>
    <izvorni_sadrzaj>  SLAVONIJA TOURS d.o.o. za prijevoz i turizam, OIB 22283234419</izvorni_sadrzaj>
    <derivirana_varijabla naziv="DomainObject.Predmet.ProtustrankaFormatedOIB_1">  SLAVONIJA TOURS d.o.o. za prijevoz i turizam, OIB 22283234419</derivirana_varijabla>
  </DomainObject.Predmet.ProtustrankaFormatedOIB>
  <DomainObject.Predmet.ProtustrankaFormatedWithAdress>
    <izvorni_sadrzaj> SLAVONIJA TOURS d.o.o. za prijevoz i turizam, Primorska/bb, 35000 Slavonski Brod</izvorni_sadrzaj>
    <derivirana_varijabla naziv="DomainObject.Predmet.ProtustrankaFormatedWithAdress_1"> SLAVONIJA TOURS d.o.o. za prijevoz i turizam, Primorska/bb, 35000 Slavonski Brod</derivirana_varijabla>
  </DomainObject.Predmet.ProtustrankaFormatedWithAdress>
  <DomainObject.Predmet.ProtustrankaFormatedWithAdressOIB>
    <izvorni_sadrzaj> SLAVONIJA TOURS d.o.o. za prijevoz i turizam, OIB 22283234419, Primorska/bb, 35000 Slavonski Brod</izvorni_sadrzaj>
    <derivirana_varijabla naziv="DomainObject.Predmet.ProtustrankaFormatedWithAdressOIB_1"> SLAVONIJA TOURS d.o.o. za prijevoz i turizam, OIB 22283234419, Primorska/bb, 35000 Slavonski Brod</derivirana_varijabla>
  </DomainObject.Predmet.ProtustrankaFormatedWithAdressOIB>
  <DomainObject.Predmet.ProtustrankaWithAdress>
    <izvorni_sadrzaj>SLAVONIJA TOURS d.o.o. za prijevoz i turizam Primorska/bb, 35000 Slavonski Brod</izvorni_sadrzaj>
    <derivirana_varijabla naziv="DomainObject.Predmet.ProtustrankaWithAdress_1">SLAVONIJA TOURS d.o.o. za prijevoz i turizam Primorska/bb, 35000 Slavonski Brod</derivirana_varijabla>
  </DomainObject.Predmet.ProtustrankaWithAdress>
  <DomainObject.Predmet.ProtustrankaWithAdressOIB>
    <izvorni_sadrzaj>SLAVONIJA TOURS d.o.o. za prijevoz i turizam, OIB 22283234419, Primorska/bb, 35000 Slavonski Brod</izvorni_sadrzaj>
    <derivirana_varijabla naziv="DomainObject.Predmet.ProtustrankaWithAdressOIB_1">SLAVONIJA TOURS d.o.o. za prijevoz i turizam, OIB 22283234419, Primorska/bb, 35000 Slavonski Brod</derivirana_varijabla>
  </DomainObject.Predmet.ProtustrankaWithAdressOIB>
  <DomainObject.Predmet.ProtustrankaNazivFormated>
    <izvorni_sadrzaj>SLAVONIJA TOURS d.o.o. za prijevoz i turizam</izvorni_sadrzaj>
    <derivirana_varijabla naziv="DomainObject.Predmet.ProtustrankaNazivFormated_1">SLAVONIJA TOURS d.o.o. za prijevoz i turizam</derivirana_varijabla>
  </DomainObject.Predmet.ProtustrankaNazivFormated>
  <DomainObject.Predmet.ProtustrankaNazivFormatedOIB>
    <izvorni_sadrzaj>SLAVONIJA TOURS d.o.o. za prijevoz i turizam, OIB 22283234419</izvorni_sadrzaj>
    <derivirana_varijabla naziv="DomainObject.Predmet.ProtustrankaNazivFormatedOIB_1">SLAVONIJA TOURS d.o.o. za prijevoz i turizam, OIB 22283234419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77060.33</izvorni_sadrzaj>
    <derivirana_varijabla naziv="DomainObject.Predmet.TrenutnaVrijednost_1">77060.33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SLAVONIJA TOURS d.o.o. za prijevoz i turizam</item>
    </izvorni_sadrzaj>
    <derivirana_varijabla naziv="DomainObject.Predmet.ProtuStrankaListFormated_1">
      <item>SLAVONIJA TOURS d.o.o. za prijevoz i turizam</item>
    </derivirana_varijabla>
  </DomainObject.Predmet.ProtuStrankaListFormated>
  <DomainObject.Predmet.ProtuStrankaListFormatedOIB>
    <izvorni_sadrzaj>
      <item>SLAVONIJA TOURS d.o.o. za prijevoz i turizam, OIB 22283234419</item>
    </izvorni_sadrzaj>
    <derivirana_varijabla naziv="DomainObject.Predmet.ProtuStrankaListFormatedOIB_1">
      <item>SLAVONIJA TOURS d.o.o. za prijevoz i turizam, OIB 22283234419</item>
    </derivirana_varijabla>
  </DomainObject.Predmet.ProtuStrankaListFormatedOIB>
  <DomainObject.Predmet.ProtuStrankaListFormatedWithAdress>
    <izvorni_sadrzaj>
      <item>SLAVONIJA TOURS d.o.o. za prijevoz i turizam, Primorska/bb, 35000 Slavonski Brod</item>
    </izvorni_sadrzaj>
    <derivirana_varijabla naziv="DomainObject.Predmet.ProtuStrankaListFormatedWithAdress_1">
      <item>SLAVONIJA TOURS d.o.o. za prijevoz i turizam, Primorska/bb, 35000 Slavonski Brod</item>
    </derivirana_varijabla>
  </DomainObject.Predmet.ProtuStrankaListFormatedWithAdress>
  <DomainObject.Predmet.ProtuStrankaListFormatedWithAdressOIB>
    <izvorni_sadrzaj>
      <item>SLAVONIJA TOURS d.o.o. za prijevoz i turizam, OIB 22283234419, Primorska/bb, 35000 Slavonski Brod</item>
    </izvorni_sadrzaj>
    <derivirana_varijabla naziv="DomainObject.Predmet.ProtuStrankaListFormatedWithAdressOIB_1">
      <item>SLAVONIJA TOURS d.o.o. za prijevoz i turizam, OIB 22283234419, Primorska/bb, 35000 Slavonski Brod</item>
    </derivirana_varijabla>
  </DomainObject.Predmet.ProtuStrankaListFormatedWithAdressOIB>
  <DomainObject.Predmet.ProtuStrankaListNazivFormated>
    <izvorni_sadrzaj>
      <item>SLAVONIJA TOURS d.o.o. za prijevoz i turizam</item>
    </izvorni_sadrzaj>
    <derivirana_varijabla naziv="DomainObject.Predmet.ProtuStrankaListNazivFormated_1">
      <item>SLAVONIJA TOURS d.o.o. za prijevoz i turizam</item>
    </derivirana_varijabla>
  </DomainObject.Predmet.ProtuStrankaListNazivFormated>
  <DomainObject.Predmet.ProtuStrankaListNazivFormatedOIB>
    <izvorni_sadrzaj>
      <item>SLAVONIJA TOURS d.o.o. za prijevoz i turizam, OIB 22283234419</item>
    </izvorni_sadrzaj>
    <derivirana_varijabla naziv="DomainObject.Predmet.ProtuStrankaListNazivFormatedOIB_1">
      <item>SLAVONIJA TOURS d.o.o. za prijevoz i turizam, OIB 22283234419</item>
    </derivirana_varijabla>
  </DomainObject.Predmet.ProtuStrankaListNazivFormatedOIB>
  <DomainObject.Predmet.OstaliListFormated>
    <izvorni_sadrzaj>
      <item>Stjepan Furlan</item>
      <item>Gabriel Zovak</item>
      <item>Ivica Magić</item>
    </izvorni_sadrzaj>
    <derivirana_varijabla naziv="DomainObject.Predmet.OstaliListFormated_1">
      <item>Stjepan Furlan</item>
      <item>Gabriel Zovak</item>
      <item>Ivica Magić</item>
    </derivirana_varijabla>
  </DomainObject.Predmet.OstaliListFormated>
  <DomainObject.Predmet.OstaliListFormatedOIB>
    <izvorni_sadrzaj>
      <item>Stjepan Furlan, OIB 16950557561</item>
      <item>Gabriel Zovak</item>
      <item>Ivica Magić</item>
    </izvorni_sadrzaj>
    <derivirana_varijabla naziv="DomainObject.Predmet.OstaliListFormatedOIB_1">
      <item>Stjepan Furlan, OIB 16950557561</item>
      <item>Gabriel Zovak</item>
      <item>Ivica Magić</item>
    </derivirana_varijabla>
  </DomainObject.Predmet.OstaliListFormatedOIB>
  <DomainObject.Predmet.OstaliListFormatedWithAdress>
    <izvorni_sadrzaj>
      <item>Stjepan Furlan, Trg Svetog Antuna 5, 35000 Slavonski Brod</item>
      <item>Gabriel Zovak</item>
      <item>Ivica Magić</item>
    </izvorni_sadrzaj>
    <derivirana_varijabla naziv="DomainObject.Predmet.OstaliListFormatedWithAdress_1">
      <item>Stjepan Furlan, Trg Svetog Antuna 5, 35000 Slavonski Brod</item>
      <item>Gabriel Zovak</item>
      <item>Ivica Magić</item>
    </derivirana_varijabla>
  </DomainObject.Predmet.OstaliListFormatedWithAdress>
  <DomainObject.Predmet.OstaliListFormatedWithAdressOIB>
    <izvorni_sadrzaj>
      <item>Stjepan Furlan, OIB 16950557561, Trg Svetog Antuna 5, 35000 Slavonski Brod</item>
      <item>Gabriel Zovak</item>
      <item>Ivica Magić</item>
    </izvorni_sadrzaj>
    <derivirana_varijabla naziv="DomainObject.Predmet.OstaliListFormatedWithAdressOIB_1">
      <item>Stjepan Furlan, OIB 16950557561, Trg Svetog Antuna 5, 35000 Slavonski Brod</item>
      <item>Gabriel Zovak</item>
      <item>Ivica Magić</item>
    </derivirana_varijabla>
  </DomainObject.Predmet.OstaliListFormatedWithAdressOIB>
  <DomainObject.Predmet.OstaliListNazivFormated>
    <izvorni_sadrzaj>
      <item>Stjepan Furlan</item>
      <item>Gabriel Zovak</item>
      <item>Ivica Magić</item>
    </izvorni_sadrzaj>
    <derivirana_varijabla naziv="DomainObject.Predmet.OstaliListNazivFormated_1">
      <item>Stjepan Furlan</item>
      <item>Gabriel Zovak</item>
      <item>Ivica Magić</item>
    </derivirana_varijabla>
  </DomainObject.Predmet.OstaliListNazivFormated>
  <DomainObject.Predmet.OstaliListNazivFormatedOIB>
    <izvorni_sadrzaj>
      <item>Stjepan Furlan, OIB 16950557561</item>
      <item>Gabriel Zovak</item>
      <item>Ivica Magić</item>
    </izvorni_sadrzaj>
    <derivirana_varijabla naziv="DomainObject.Predmet.OstaliListNazivFormatedOIB_1">
      <item>Stjepan Furlan, OIB 16950557561</item>
      <item>Gabriel Zovak</item>
      <item>Ivica Magić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SLAVONIJA TOURS d.o.o. za prijevoz i turizam</izvorni_sadrzaj>
    <derivirana_varijabla naziv="DomainObject.Predmet.ProtustrankaIDrugi_1">SLAVONIJA TOURS d.o.o. za prijevoz i turizam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SLAVONIJA TOURS d.o.o. za prijevoz i turizam, OIB 22283234419, Primorska/bb, 35000 Slavonski Brod</izvorni_sadrzaj>
    <derivirana_varijabla naziv="DomainObject.Predmet.ProtustrankaIDrugiAdressOIB_1">SLAVONIJA TOURS d.o.o. za prijevoz i turizam, OIB 22283234419, Primorska/bb,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SLAVONIJA TOURS d.o.o. za prijevoz i turizam</item>
      <item>Stjepan Furlan</item>
      <item>Gabriel Zovak</item>
      <item>Ivica Magić</item>
    </izvorni_sadrzaj>
    <derivirana_varijabla naziv="DomainObject.Predmet.SudioniciListNaziv_1">
      <item>Financijska agencija</item>
      <item>SLAVONIJA TOURS d.o.o. za prijevoz i turizam</item>
      <item>Stjepan Furlan</item>
      <item>Gabriel Zovak</item>
      <item>Ivica Magić</item>
    </derivirana_varijabla>
  </DomainObject.Predmet.SudioniciListNaziv>
  <DomainObject.Predmet.SudioniciListAdressOIB>
    <izvorni_sadrzaj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izvorni_sadrzaj>
    <derivirana_varijabla naziv="DomainObject.Predmet.SudioniciListAdressOIB_1">
      <item>Financijska agencija, OIB 85821130368, Ulica grada Vukovara 70,Zagreb</item>
      <item>SLAVONIJA TOURS d.o.o. za prijevoz i turizam, OIB 22283234419, Primorska/bb,35000 Slavonski Brod</item>
      <item>Stjepan Furlan, OIB 16950557561, Trg Svetog Antuna 5,35000 Slavonski Brod</item>
      <item>Gabriel Zovak</item>
      <item>Ivica Magić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22283234419</item>
      <item>, OIB 16950557561</item>
      <item>, OIB null</item>
      <item>, OIB null</item>
    </izvorni_sadrzaj>
    <derivirana_varijabla naziv="DomainObject.Predmet.SudioniciListNazivOIB_1">
      <item>, OIB 85821130368</item>
      <item>, OIB 22283234419</item>
      <item>, OIB 16950557561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218</properties:Words>
  <properties:Characters>1191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2018-01-19T08:19:00Z</dcterms:created>
  <dc:creator>wsadmin</dc:creator>
  <cp:lastModifiedBy>wsadmin</cp:lastModifiedBy>
  <cp:lastPrinted>2018-01-19T08:59:00Z</cp:lastPrinted>
  <dcterms:modified xmlns:xsi="http://www.w3.org/2001/XMLSchema-instance" xsi:type="dcterms:W3CDTF">2018-01-19T08:59:00Z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