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360b" w14:paraId="e1b360b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8034B6">
        <w:t>1294</w:t>
      </w:r>
      <w:r w:rsidR="00190E2B">
        <w:t>/17-1</w:t>
      </w:r>
      <w:r w:rsidR="00AD3E47">
        <w:t>9</w:t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33462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>
        <w:t>DinoDonna</w:t>
      </w:r>
      <w:proofErr w:type="spellEnd"/>
      <w:r>
        <w:t xml:space="preserve"> j.d.o.o., Zagreb, Ulica grada Chicaga 19, MBS: 080933763, OIB: 04928620811</w:t>
      </w:r>
      <w:r w:rsidR="00AC3604">
        <w:t xml:space="preserve">, dana </w:t>
      </w:r>
      <w:r w:rsidR="005E03BE">
        <w:t>25. svibnja</w:t>
      </w:r>
      <w:r w:rsidR="005E1BF7">
        <w:t xml:space="preserve">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proofErr w:type="spellStart"/>
      <w:r w:rsidR="00A17ABE">
        <w:t>DinoDonna</w:t>
      </w:r>
      <w:proofErr w:type="spellEnd"/>
      <w:r w:rsidR="00A17ABE">
        <w:t xml:space="preserve"> j.d.o.o., Zagreb, Ulica grada Chicaga 19, MBS: 080933763, OIB: 04928620811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6A70C7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27. rujan</w:t>
      </w:r>
      <w:r w:rsidR="00D07BCA" w:rsidRPr="00BA1E1E">
        <w:rPr>
          <w:b/>
          <w:u w:val="single"/>
        </w:rPr>
        <w:t xml:space="preserve"> 2018. godine u </w:t>
      </w:r>
      <w:r w:rsidR="00A17ABE">
        <w:rPr>
          <w:b/>
          <w:u w:val="single"/>
        </w:rPr>
        <w:t>9</w:t>
      </w:r>
      <w:r w:rsidR="00D07BCA" w:rsidRPr="00BA1E1E">
        <w:rPr>
          <w:b/>
          <w:u w:val="single"/>
        </w:rPr>
        <w:t>,</w:t>
      </w:r>
      <w:r>
        <w:rPr>
          <w:b/>
          <w:u w:val="single"/>
        </w:rPr>
        <w:t>20</w:t>
      </w:r>
      <w:r w:rsidR="00D07BCA" w:rsidRPr="00BA1E1E">
        <w:rPr>
          <w:b/>
          <w:u w:val="single"/>
        </w:rPr>
        <w:t xml:space="preserve">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  <w:r w:rsidR="00BE1BB1">
        <w:rPr>
          <w:color w:val="000000"/>
        </w:rPr>
        <w:t>Zagreb</w:t>
      </w:r>
    </w:p>
    <w:p w:rsidRDefault="00115125" w:rsidP="00BE1BB1" w:rsidR="00360B4E" w:rsidRPr="00360B4E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zakonski zastupnik dužnika</w:t>
      </w:r>
      <w:r w:rsidR="00700607" w:rsidRPr="007935A7">
        <w:tab/>
      </w:r>
      <w:r w:rsidR="00360B4E">
        <w:rPr>
          <w:color w:val="000000"/>
        </w:rPr>
        <w:t>Renato Fistrić,</w:t>
      </w:r>
      <w:r w:rsidR="00360B4E">
        <w:t xml:space="preserve"> </w:t>
      </w:r>
      <w:r w:rsidR="00360B4E">
        <w:rPr>
          <w:color w:val="000000"/>
        </w:rPr>
        <w:t>Zagreb, Ulica Grada Chicaga 19</w:t>
      </w:r>
    </w:p>
    <w:p w:rsidRDefault="007935A7" w:rsidP="00BE1BB1" w:rsidR="00DC2A67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privremen</w:t>
      </w:r>
      <w:r w:rsidR="00D07BCA" w:rsidRPr="00360B4E">
        <w:rPr>
          <w:color w:val="000000"/>
        </w:rPr>
        <w:t>i</w:t>
      </w:r>
      <w:r w:rsidRPr="00360B4E">
        <w:rPr>
          <w:color w:val="000000"/>
        </w:rPr>
        <w:t xml:space="preserve"> stečajn</w:t>
      </w:r>
      <w:r w:rsidR="00D07BCA" w:rsidRPr="00360B4E">
        <w:rPr>
          <w:color w:val="000000"/>
        </w:rPr>
        <w:t>i upravitelj</w:t>
      </w:r>
      <w:r w:rsidRPr="00360B4E">
        <w:rPr>
          <w:color w:val="000000"/>
        </w:rPr>
        <w:t xml:space="preserve"> </w:t>
      </w:r>
      <w:r w:rsidR="00360B4E">
        <w:t>Davor Lamza, Osijek, Zagrebačka 7</w:t>
      </w:r>
    </w:p>
    <w:p w:rsidRDefault="00360B4E" w:rsidP="00BE1BB1" w:rsidR="00360B4E">
      <w:pPr>
        <w:pStyle w:val="Odlomakpopisa"/>
        <w:numPr>
          <w:ilvl w:val="0"/>
          <w:numId w:val="10"/>
        </w:numPr>
        <w:jc w:val="both"/>
      </w:pPr>
      <w:r>
        <w:t>ŽDO Osijek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A70C7">
        <w:t>25. svibnja</w:t>
      </w:r>
      <w:r w:rsidR="00D07BCA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E726E3">
        <w:rPr>
          <w:b w:val="false"/>
          <w:bCs w:val="false"/>
        </w:rPr>
        <w:t xml:space="preserve">  </w:t>
      </w:r>
      <w:r w:rsidR="00F612C8">
        <w:rPr>
          <w:b w:val="false"/>
          <w:bCs w:val="false"/>
        </w:rPr>
        <w:t xml:space="preserve">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F612C8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5E7FB1">
        <w:t>2</w:t>
      </w:r>
      <w:r w:rsidR="00C57E44">
        <w:t>7</w:t>
      </w:r>
      <w:r w:rsidR="008B20DC">
        <w:t>.</w:t>
      </w:r>
      <w:r w:rsidR="00C57E44">
        <w:t>09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87D" w:rsidR="0073587D">
      <w:r>
        <w:separator/>
      </w:r>
    </w:p>
  </w:endnote>
  <w:endnote w:id="0" w:type="continuationSeparator">
    <w:p w:rsidRDefault="0073587D" w:rsidR="00735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87D" w:rsidR="0073587D">
      <w:r>
        <w:separator/>
      </w:r>
    </w:p>
  </w:footnote>
  <w:footnote w:id="0" w:type="continuationSeparator">
    <w:p w:rsidRDefault="0073587D" w:rsidR="00735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  <w:r w:rsidR="008034B6">
      <w:t>7 St-1294/17-1</w:t>
    </w:r>
    <w:r w:rsidR="00AD3E47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03BE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70C7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587D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0A77"/>
    <w:rsid w:val="008027DC"/>
    <w:rsid w:val="008034B6"/>
    <w:rsid w:val="0080387D"/>
    <w:rsid w:val="00805612"/>
    <w:rsid w:val="00811763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3E47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57E44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26E3"/>
    <w:rsid w:val="00E8111A"/>
    <w:rsid w:val="00E90BAF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12C8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7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7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  <item>Županijsko državno odvjetništvo u Osijeku</item>
      <item>Renato Fistrić</item>
    </izvorni_sadrzaj>
    <derivirana_varijabla naziv="DomainObject.Predmet.OstaliListFormated_1">
      <item>Dino Konjević</item>
      <item>Županijsko državno odvjetništvo u Osijeku</item>
      <item>Renato Fistrić</item>
    </derivirana_varijabla>
  </DomainObject.Predmet.OstaliListFormated>
  <DomainObject.Predmet.OstaliList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FormatedOIB_1">
      <item>Dino Konjević, OIB 43709634779</item>
      <item>Županijsko državno odvjetništvo u Osijeku, OIB 61379160880</item>
      <item>Renato Fistrić, OIB 92314558343</item>
    </derivirana_varijabla>
  </DomainObject.Predmet.OstaliListFormatedOIB>
  <DomainObject.Predmet.OstaliListFormatedWithAdress>
    <izvorni_sadrzaj>
      <item>Dino Konjević, Talani 2, 10000 Zagreb</item>
      <item>Županijsko državno odvjetništvo u Osijeku, Kapucinska 21, 31000 Osijek</item>
      <item>Renato Fistrić, Ulica Grada Chicaga 19, 10000 Zagreb</item>
    </izvorni_sadrzaj>
    <derivirana_varijabla naziv="DomainObject.Predmet.OstaliListFormatedWithAdress_1">
      <item>Dino Konjević, Talani 2, 10000 Zagreb</item>
      <item>Županijsko državno odvjetništvo u Osijeku, Kapucinska 21, 31000 Osijek</item>
      <item>Renato Fistrić, Ulica Grada Chicaga 19, 10000 Zagreb</item>
    </derivirana_varijabla>
  </DomainObject.Predmet.OstaliListFormatedWithAdress>
  <DomainObject.Predmet.OstaliListFormatedWithAdressOIB>
    <izvorni_sadrzaj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izvorni_sadrzaj>
    <derivirana_varijabla naziv="DomainObject.Predmet.OstaliListFormatedWithAdressOIB_1"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derivirana_varijabla>
  </DomainObject.Predmet.OstaliListFormatedWithAdressOIB>
  <DomainObject.Predmet.OstaliListNazivFormated>
    <izvorni_sadrzaj>
      <item>Dino Konjević</item>
      <item>Županijsko državno odvjetništvo u Osijeku</item>
      <item>Renato Fistrić</item>
    </izvorni_sadrzaj>
    <derivirana_varijabla naziv="DomainObject.Predmet.OstaliListNazivFormated_1">
      <item>Dino Konjević</item>
      <item>Županijsko državno odvjetništvo u Osijeku</item>
      <item>Renato Fistrić</item>
    </derivirana_varijabla>
  </DomainObject.Predmet.OstaliListNazivFormated>
  <DomainObject.Predmet.OstaliListNaziv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NazivFormatedOIB_1">
      <item>Dino Konjević, OIB 43709634779</item>
      <item>Županijsko državno odvjetništvo u Osijeku, OIB 61379160880</item>
      <item>Renato Fistrić, OIB 92314558343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  <item>Županijsko državno odvjetništvo u Osijeku</item>
      <item>Renato Fistrić</item>
    </izvorni_sadrzaj>
    <derivirana_varijabla naziv="DomainObject.Predmet.SudioniciListNaziv_1">
      <item>DinoDonna j.d.o.o.</item>
      <item>FINA Regionalni centar Zagreb</item>
      <item>Dino Konjević</item>
      <item>Županijsko državno odvjetništvo u Osijeku</item>
      <item>Renato Fistrić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  <item>, OIB 61379160880</item>
      <item>, OIB 92314558343</item>
    </izvorni_sadrzaj>
    <derivirana_varijabla naziv="DomainObject.Predmet.SudioniciListNazivOIB_1">
      <item>, OIB 04928620811</item>
      <item>, OIB 85821130368</item>
      <item>, OIB 43709634779</item>
      <item>, OIB 61379160880</item>
      <item>, OIB 92314558343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1024</properties:Characters>
  <properties:Lines>45</properties:Lines>
  <properties:Paragraphs>22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2018-05-25T06:01:00Z</cp:lastPrinted>
  <dcterms:modified xmlns:xsi="http://www.w3.org/2001/XMLSchema-instance" xsi:type="dcterms:W3CDTF">2018-05-25T12:40:00Z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(1294-17 RJ  (-19) DinoDonna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