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8e4e" w14:paraId="71f8e4e" w:rsidRDefault="00A710D8" w:rsidP="00205837" w:rsidR="0020583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36214B">
        <w:t xml:space="preserve"> OSIJEKU</w:t>
      </w:r>
    </w:p>
    <w:p w:rsidRDefault="008E6ED6" w:rsidR="0036214B">
      <w:r>
        <w:t>S</w:t>
      </w:r>
      <w:r w:rsidR="0036214B">
        <w:t xml:space="preserve">TALNA SLUŽBA </w:t>
      </w:r>
      <w:r w:rsidR="00482B15">
        <w:t>U SLAVONSKOM BRODU</w:t>
      </w:r>
    </w:p>
    <w:p w:rsidRDefault="0036214B" w:rsidR="0036214B">
      <w:r>
        <w:t>Trg pobjede 13</w:t>
      </w:r>
    </w:p>
    <w:p w:rsidRDefault="0036214B" w:rsidR="0049759A" w:rsidRPr="00482B15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>
        <w:t xml:space="preserve">       </w:t>
      </w:r>
      <w:r w:rsidR="000A24DF">
        <w:t xml:space="preserve">  </w:t>
      </w:r>
      <w:r w:rsidR="008E6ED6" w:rsidRPr="00482B15">
        <w:t>Broj: St-</w:t>
      </w:r>
      <w:r w:rsidR="002A03F4">
        <w:t>59/2011-416</w:t>
      </w:r>
    </w:p>
    <w:p w:rsidRDefault="008E6ED6" w:rsidR="008E6ED6" w:rsidRPr="00482B15"/>
    <w:p w:rsidRDefault="000862ED" w:rsidP="00830EB4" w:rsidR="0049759A" w:rsidRPr="00482B15">
      <w:pPr>
        <w:jc w:val="center"/>
      </w:pPr>
      <w:r w:rsidRPr="00482B15">
        <w:t>Z A K L J U Č A K</w:t>
      </w:r>
    </w:p>
    <w:p w:rsidRDefault="008E6ED6" w:rsidR="008E6ED6"/>
    <w:p w:rsidRDefault="008E6ED6" w:rsidP="00830EB4" w:rsidR="0049759A">
      <w:pPr>
        <w:jc w:val="both"/>
      </w:pPr>
      <w:r>
        <w:tab/>
        <w:t xml:space="preserve">TRGOVAČKI SUD U </w:t>
      </w:r>
      <w:r w:rsidR="0036214B">
        <w:t xml:space="preserve">OSIJEKU STALNA SLUŽBA </w:t>
      </w:r>
      <w:r w:rsidR="00482B15">
        <w:t>U SLAVONSKOM BRODU</w:t>
      </w:r>
      <w:r>
        <w:t xml:space="preserve">, po stečajnom sucu Vesni Vukelić, u stečajnom postupku nad dužnikom </w:t>
      </w:r>
      <w:r w:rsidR="002F68E8">
        <w:t>KAMEN INGRAD d.d. Velika</w:t>
      </w:r>
      <w:r>
        <w:t xml:space="preserve">, odlučujući </w:t>
      </w:r>
      <w:r w:rsidR="00914385">
        <w:t>o uvjetima i načinu prodaje</w:t>
      </w:r>
      <w:r w:rsidR="00B2200C">
        <w:t xml:space="preserve"> </w:t>
      </w:r>
      <w:r w:rsidR="00914385">
        <w:t>nekretnina</w:t>
      </w:r>
      <w:r w:rsidR="00CA02D0">
        <w:t xml:space="preserve"> </w:t>
      </w:r>
      <w:r w:rsidR="00914385">
        <w:t>stečajnog dužnika</w:t>
      </w:r>
      <w:r w:rsidR="0032424C">
        <w:t xml:space="preserve"> na </w:t>
      </w:r>
      <w:r w:rsidR="002A03F4">
        <w:t>trećoj</w:t>
      </w:r>
      <w:r w:rsidR="00E20B4D">
        <w:t xml:space="preserve"> </w:t>
      </w:r>
      <w:r w:rsidR="0032424C">
        <w:t xml:space="preserve">javnoj dražbi </w:t>
      </w:r>
      <w:r w:rsidR="00914385">
        <w:t xml:space="preserve"> </w:t>
      </w:r>
      <w:r w:rsidR="006808A9">
        <w:t>temeljem pravomoćnog rješenja o</w:t>
      </w:r>
      <w:r w:rsidR="00914385">
        <w:t xml:space="preserve"> prodaji br. St-</w:t>
      </w:r>
      <w:r w:rsidR="00CC4B4C">
        <w:t>59/2011-</w:t>
      </w:r>
      <w:r w:rsidR="0011470F">
        <w:t>1244</w:t>
      </w:r>
      <w:r w:rsidR="00CC4B4C">
        <w:t xml:space="preserve"> od </w:t>
      </w:r>
      <w:r w:rsidR="0011470F">
        <w:t>18.studenog</w:t>
      </w:r>
      <w:r w:rsidR="00CC4B4C">
        <w:t xml:space="preserve"> 2015.</w:t>
      </w:r>
      <w:r w:rsidR="00914385">
        <w:t xml:space="preserve">, dana </w:t>
      </w:r>
      <w:r w:rsidR="00482B15">
        <w:t>15.</w:t>
      </w:r>
      <w:r w:rsidR="002A03F4">
        <w:t>rujna</w:t>
      </w:r>
      <w:r w:rsidR="0011470F">
        <w:t xml:space="preserve"> 2016</w:t>
      </w:r>
      <w:r w:rsidR="00914385">
        <w:t>.</w:t>
      </w:r>
    </w:p>
    <w:p w:rsidRDefault="008E6ED6" w:rsidR="008E6ED6"/>
    <w:p w:rsidRDefault="00914385" w:rsidP="001B7F0D" w:rsidR="001B7F0D" w:rsidRPr="00D2757C">
      <w:pPr>
        <w:jc w:val="center"/>
      </w:pPr>
      <w:r w:rsidRPr="00D2757C">
        <w:t xml:space="preserve">z a k l j u č i o  </w:t>
      </w:r>
      <w:r w:rsidR="008E6ED6" w:rsidRPr="00D2757C">
        <w:t xml:space="preserve">    j e</w:t>
      </w:r>
    </w:p>
    <w:p w:rsidRDefault="001B7F0D" w:rsidP="001B7F0D" w:rsidR="001B7F0D">
      <w:pPr>
        <w:jc w:val="center"/>
        <w:rPr>
          <w:b/>
        </w:rPr>
      </w:pPr>
    </w:p>
    <w:p w:rsidRDefault="00E7411C" w:rsidP="006E149E" w:rsidR="009119FD">
      <w:pPr>
        <w:tabs>
          <w:tab w:pos="720" w:val="left"/>
        </w:tabs>
        <w:jc w:val="both"/>
      </w:pPr>
      <w:r>
        <w:rPr>
          <w:b/>
        </w:rPr>
        <w:tab/>
      </w:r>
      <w:r w:rsidR="00CC4B4C" w:rsidRPr="00AE4823">
        <w:rPr>
          <w:b/>
        </w:rPr>
        <w:t>I –</w:t>
      </w:r>
      <w:r w:rsidR="00CC4B4C" w:rsidRPr="00AE4823">
        <w:t xml:space="preserve"> Određuje se </w:t>
      </w:r>
      <w:r w:rsidR="002A03F4">
        <w:t>treće</w:t>
      </w:r>
      <w:r w:rsidR="00CC4B4C">
        <w:t xml:space="preserve"> ročište za javnu dražbu radi prodaje </w:t>
      </w:r>
      <w:r w:rsidR="00781A1E">
        <w:t>imovine</w:t>
      </w:r>
      <w:r w:rsidR="00CC4B4C" w:rsidRPr="00AE4823">
        <w:t xml:space="preserve"> stečajnog dužnika </w:t>
      </w:r>
      <w:r w:rsidR="00CC4B4C">
        <w:t>KAMEN INGRAD d,d,u stečaju Velika</w:t>
      </w:r>
      <w:r w:rsidR="00CC4B4C" w:rsidRPr="00AE4823">
        <w:t xml:space="preserve"> </w:t>
      </w:r>
      <w:r w:rsidR="00CC4B4C">
        <w:t xml:space="preserve">uz odgovarajuću primjenu propisa o ovrsi </w:t>
      </w:r>
      <w:r w:rsidR="00482B15">
        <w:t>koju čini</w:t>
      </w:r>
      <w:r w:rsidR="00CC4B4C" w:rsidRPr="00AE4823">
        <w:t>:</w:t>
      </w:r>
      <w:r w:rsidR="00CC4B4C" w:rsidRPr="00AE4823">
        <w:tab/>
      </w:r>
      <w:r w:rsidR="00A26175">
        <w:tab/>
      </w:r>
      <w:r w:rsidR="00AE2EEF">
        <w:tab/>
      </w:r>
    </w:p>
    <w:p w:rsidRDefault="0078356C" w:rsidP="00781A1E" w:rsidR="00781A1E">
      <w:pPr>
        <w:tabs>
          <w:tab w:pos="720" w:val="left"/>
        </w:tabs>
        <w:ind w:left="360"/>
        <w:jc w:val="both"/>
      </w:pPr>
      <w:r>
        <w:rPr>
          <w:b/>
        </w:rPr>
        <w:tab/>
      </w:r>
      <w:r w:rsidR="00781A1E">
        <w:t>nekretnina označena sa kč.br. 919, upisana u zk.ul.1210 k.o. Velika, u naravi kuća i dvorište u ukupnoj površini 1372m2,</w:t>
      </w:r>
    </w:p>
    <w:p w:rsidRDefault="00781A1E" w:rsidP="00781A1E" w:rsidR="00781A1E">
      <w:pPr>
        <w:tabs>
          <w:tab w:pos="720" w:val="left"/>
        </w:tabs>
        <w:ind w:left="360"/>
        <w:jc w:val="both"/>
        <w:rPr>
          <w:b/>
        </w:rPr>
      </w:pPr>
      <w:r>
        <w:t xml:space="preserve">vrijednost nekretnine utvrđuje se u </w:t>
      </w:r>
      <w:r w:rsidR="00D2757C">
        <w:t xml:space="preserve">iznosu </w:t>
      </w:r>
      <w:r>
        <w:t xml:space="preserve"> od </w:t>
      </w:r>
      <w:r w:rsidRPr="002A03F4">
        <w:t>1,906.192,87 kn.</w:t>
      </w:r>
    </w:p>
    <w:p w:rsidRDefault="002A03F4" w:rsidP="00781A1E" w:rsidR="002A03F4">
      <w:pPr>
        <w:tabs>
          <w:tab w:pos="720" w:val="left"/>
        </w:tabs>
        <w:ind w:left="360"/>
        <w:jc w:val="both"/>
        <w:rPr>
          <w:b/>
        </w:rPr>
      </w:pPr>
    </w:p>
    <w:p w:rsidRDefault="002A03F4" w:rsidP="00781A1E" w:rsidR="002A03F4">
      <w:pPr>
        <w:tabs>
          <w:tab w:pos="720" w:val="left"/>
        </w:tabs>
        <w:ind w:left="360"/>
        <w:jc w:val="both"/>
        <w:rPr>
          <w:b/>
        </w:rPr>
      </w:pPr>
      <w:r w:rsidRPr="002A03F4">
        <w:t xml:space="preserve">Nekretnina se na trećem ročištu ne može prodati ispod </w:t>
      </w:r>
      <w:r>
        <w:t xml:space="preserve">¾ utvrđene vrijednosti, odnosno ispod </w:t>
      </w:r>
      <w:r w:rsidRPr="002A03F4">
        <w:t>početne cijene</w:t>
      </w:r>
      <w:r>
        <w:t xml:space="preserve"> </w:t>
      </w:r>
      <w:r w:rsidRPr="002A03F4">
        <w:rPr>
          <w:b/>
        </w:rPr>
        <w:t>u iznosu od 1,429.644,65 kn.</w:t>
      </w:r>
    </w:p>
    <w:p w:rsidRDefault="002A03F4" w:rsidP="00781A1E" w:rsidR="002A03F4" w:rsidRPr="002A03F4">
      <w:pPr>
        <w:tabs>
          <w:tab w:pos="720" w:val="left"/>
        </w:tabs>
        <w:ind w:left="360"/>
        <w:jc w:val="both"/>
      </w:pPr>
      <w:r w:rsidRPr="002A03F4">
        <w:t>(slovima: jedanmilijunčetiristotinedvadesetdevettisućašeststotinačetrdesetčetiri kn i 65 lipa)</w:t>
      </w:r>
      <w:r>
        <w:t>.</w:t>
      </w:r>
    </w:p>
    <w:p w:rsidRDefault="00D2757C" w:rsidP="00781A1E" w:rsidR="00D2757C">
      <w:pPr>
        <w:tabs>
          <w:tab w:pos="720" w:val="left"/>
        </w:tabs>
        <w:ind w:left="360"/>
        <w:jc w:val="both"/>
      </w:pPr>
    </w:p>
    <w:p w:rsidRDefault="00781A1E" w:rsidP="00482B15" w:rsidR="009119FD">
      <w:pPr>
        <w:tabs>
          <w:tab w:pos="720" w:val="left"/>
        </w:tabs>
        <w:ind w:left="360"/>
        <w:jc w:val="both"/>
      </w:pPr>
      <w:r>
        <w:t>Na nekretnini postoji pravo zaloga zasnovano temeljem rješenja Općinskog suda u Požegi br. Ovr-313/12-30 od 11.6.2015.i br. Ovr-303/12 od 2.9.2015.po čl. 97 st. 6 Ovršnog zakona, upisano  pod br.Z-3835/2015 od 8.9.2015.radi osiguranja novčane tražbine u korist razlučnog vjerovnika Color trgovina d.o.o, Industrijska 42, Požega.</w:t>
      </w:r>
    </w:p>
    <w:p w:rsidRDefault="006D0817" w:rsidP="006E149E" w:rsidR="006D0817">
      <w:pPr>
        <w:tabs>
          <w:tab w:pos="720" w:val="left"/>
        </w:tabs>
        <w:jc w:val="both"/>
      </w:pPr>
    </w:p>
    <w:p w:rsidRDefault="00A61C71" w:rsidP="006E149E" w:rsidR="006D0817" w:rsidRPr="00803167">
      <w:pPr>
        <w:tabs>
          <w:tab w:pos="720" w:val="left"/>
        </w:tabs>
        <w:jc w:val="both"/>
        <w:rPr>
          <w:b/>
        </w:rPr>
      </w:pPr>
      <w:r>
        <w:tab/>
      </w:r>
      <w:r w:rsidR="00515DB0" w:rsidRPr="000F3DEB">
        <w:rPr>
          <w:b/>
        </w:rPr>
        <w:t xml:space="preserve">II </w:t>
      </w:r>
      <w:r w:rsidR="00605769" w:rsidRPr="000F3DEB">
        <w:rPr>
          <w:b/>
        </w:rPr>
        <w:t>–</w:t>
      </w:r>
      <w:r w:rsidR="00515DB0">
        <w:t xml:space="preserve"> </w:t>
      </w:r>
      <w:r w:rsidR="00605769">
        <w:t>Ročište za</w:t>
      </w:r>
      <w:r w:rsidR="006D57D0">
        <w:rPr>
          <w:b/>
        </w:rPr>
        <w:t xml:space="preserve"> </w:t>
      </w:r>
      <w:r w:rsidR="00D73463">
        <w:t xml:space="preserve"> </w:t>
      </w:r>
      <w:r w:rsidR="00605769">
        <w:t xml:space="preserve">javnu dražbu određuje se na dan </w:t>
      </w:r>
      <w:r w:rsidR="002A03F4">
        <w:rPr>
          <w:b/>
        </w:rPr>
        <w:t>10.listopada</w:t>
      </w:r>
      <w:r w:rsidR="00781A1E">
        <w:rPr>
          <w:b/>
        </w:rPr>
        <w:t xml:space="preserve"> 2016</w:t>
      </w:r>
      <w:r w:rsidR="006D57D0">
        <w:rPr>
          <w:b/>
        </w:rPr>
        <w:t>.</w:t>
      </w:r>
      <w:r w:rsidR="0020396C">
        <w:rPr>
          <w:b/>
        </w:rPr>
        <w:t xml:space="preserve"> u </w:t>
      </w:r>
      <w:r w:rsidR="002A03F4">
        <w:rPr>
          <w:b/>
        </w:rPr>
        <w:t>12</w:t>
      </w:r>
      <w:r w:rsidR="00605769" w:rsidRPr="00803167">
        <w:rPr>
          <w:b/>
        </w:rPr>
        <w:t xml:space="preserve"> sati, </w:t>
      </w:r>
      <w:r w:rsidR="00EE08FE" w:rsidRPr="00803167">
        <w:rPr>
          <w:b/>
        </w:rPr>
        <w:t>sudnica 89/III, u Slav.Brodu, Trg pobjede 13.</w:t>
      </w:r>
    </w:p>
    <w:p w:rsidRDefault="00781A1E" w:rsidP="006E149E" w:rsidR="0027193A">
      <w:pPr>
        <w:tabs>
          <w:tab w:pos="720" w:val="left"/>
        </w:tabs>
        <w:jc w:val="both"/>
      </w:pPr>
      <w:r>
        <w:tab/>
      </w:r>
    </w:p>
    <w:p w:rsidRDefault="00803167" w:rsidP="006E149E" w:rsidR="00803167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 w:rsidRPr="00A82470">
        <w:rPr>
          <w:b/>
        </w:rPr>
        <w:t>10%</w:t>
      </w:r>
      <w:r>
        <w:t xml:space="preserve"> vrijednosti </w:t>
      </w:r>
      <w:r w:rsidR="00D2757C">
        <w:t>(</w:t>
      </w:r>
      <w:r w:rsidR="002A03F4">
        <w:t>142.964,50</w:t>
      </w:r>
      <w:r w:rsidR="00D2757C">
        <w:t xml:space="preserve"> kn) </w:t>
      </w:r>
      <w:r w:rsidR="006D57D0">
        <w:t xml:space="preserve">označene u toč. I, </w:t>
      </w:r>
      <w:r>
        <w:t xml:space="preserve">na račun sudskog depozita Trgovačkog suda u </w:t>
      </w:r>
      <w:r w:rsidR="00223B55">
        <w:t>Osijeku</w:t>
      </w:r>
      <w:r>
        <w:t xml:space="preserve"> </w:t>
      </w:r>
      <w:r w:rsidR="00223B55">
        <w:rPr>
          <w:b/>
        </w:rPr>
        <w:t>br.</w:t>
      </w:r>
      <w:r w:rsidR="004C73C1">
        <w:rPr>
          <w:b/>
        </w:rPr>
        <w:t>IBAN</w:t>
      </w:r>
      <w:r w:rsidR="009A04D5">
        <w:rPr>
          <w:b/>
        </w:rPr>
        <w:t xml:space="preserve"> HR31</w:t>
      </w:r>
      <w:r w:rsidR="00223B55">
        <w:rPr>
          <w:b/>
        </w:rPr>
        <w:t xml:space="preserve"> 2390001-130000020</w:t>
      </w:r>
      <w:r w:rsidRPr="00A82470">
        <w:rPr>
          <w:b/>
        </w:rPr>
        <w:t xml:space="preserve">0, s pozivom na br. </w:t>
      </w:r>
      <w:r w:rsidR="009A04D5">
        <w:rPr>
          <w:b/>
        </w:rPr>
        <w:t>HR</w:t>
      </w:r>
      <w:r w:rsidR="00223B55">
        <w:rPr>
          <w:b/>
        </w:rPr>
        <w:t xml:space="preserve">05 </w:t>
      </w:r>
      <w:r w:rsidR="00223B55" w:rsidRPr="00223B55">
        <w:t>221</w:t>
      </w:r>
      <w:r w:rsidR="00223B55">
        <w:rPr>
          <w:b/>
        </w:rPr>
        <w:t>-59</w:t>
      </w:r>
      <w:r w:rsidR="008E5672">
        <w:rPr>
          <w:b/>
        </w:rPr>
        <w:t>-</w:t>
      </w:r>
      <w:r w:rsidR="00223B55" w:rsidRPr="00223B55">
        <w:t>2011</w:t>
      </w:r>
      <w:r w:rsidR="00DB4AEF">
        <w:t xml:space="preserve"> i dokaz </w:t>
      </w:r>
      <w:r w:rsidR="0020396C">
        <w:t xml:space="preserve">(potvrda banke o izvršenoj transakciji) </w:t>
      </w:r>
      <w:r w:rsidR="00DB4AEF">
        <w:t>o tome predoče stečajnom sucu prije početka dražbe.</w:t>
      </w:r>
    </w:p>
    <w:p w:rsidRDefault="00AF0AE7" w:rsidP="006E149E" w:rsidR="0049759A">
      <w:pPr>
        <w:tabs>
          <w:tab w:pos="720" w:val="left"/>
        </w:tabs>
        <w:jc w:val="both"/>
      </w:pPr>
      <w:r>
        <w:tab/>
      </w:r>
      <w:r w:rsidR="00DB4AEF">
        <w:t>Punomoćnici ponuditelja mogu sudjelovati na dražbi samo uz ovjerenu specijalnu punomoć.</w:t>
      </w:r>
    </w:p>
    <w:p w:rsidRDefault="0049759A" w:rsidP="006E149E" w:rsidR="00DB4AEF">
      <w:pPr>
        <w:tabs>
          <w:tab w:pos="720" w:val="left"/>
        </w:tabs>
        <w:jc w:val="both"/>
      </w:pPr>
      <w:r>
        <w:tab/>
      </w:r>
      <w:r w:rsidR="00DB4AEF">
        <w:t>Jamčevinu n</w:t>
      </w:r>
      <w:r w:rsidR="002213CE">
        <w:t>ije dužan položiti razlučni vjerovnik</w:t>
      </w:r>
      <w:r w:rsidR="00DB4AEF">
        <w:t xml:space="preserve"> </w:t>
      </w:r>
      <w:r w:rsidR="002213CE">
        <w:t>kome</w:t>
      </w:r>
      <w:r w:rsidR="00DB4AEF">
        <w:t xml:space="preserve"> je to pravo upisano u zemljišnim knjigama</w:t>
      </w:r>
      <w:r w:rsidR="00AF0AE7">
        <w:t xml:space="preserve"> i čija tražbina dostiže iznos jamčevine</w:t>
      </w:r>
      <w:r w:rsidR="002213CE">
        <w:t xml:space="preserve">. </w:t>
      </w:r>
    </w:p>
    <w:p w:rsidRDefault="002213CE" w:rsidP="006E149E" w:rsidR="002213CE">
      <w:pPr>
        <w:tabs>
          <w:tab w:pos="720" w:val="left"/>
        </w:tabs>
        <w:jc w:val="both"/>
      </w:pP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>IV –</w:t>
      </w:r>
      <w:r>
        <w:t xml:space="preserve"> </w:t>
      </w:r>
      <w:r w:rsidRPr="0035226A">
        <w:rPr>
          <w:b/>
        </w:rPr>
        <w:t xml:space="preserve">Kupac </w:t>
      </w:r>
      <w:r w:rsidR="005362B1" w:rsidRPr="0035226A">
        <w:rPr>
          <w:b/>
        </w:rPr>
        <w:t>nekretnin</w:t>
      </w:r>
      <w:r w:rsidR="00D2757C">
        <w:rPr>
          <w:b/>
        </w:rPr>
        <w:t>e</w:t>
      </w:r>
      <w:r w:rsidR="005362B1">
        <w:t xml:space="preserve"> </w:t>
      </w:r>
      <w:r>
        <w:t xml:space="preserve"> dužan</w:t>
      </w:r>
      <w:r w:rsidR="00D2757C">
        <w:t xml:space="preserve"> je</w:t>
      </w:r>
      <w:r>
        <w:t xml:space="preserve"> uplatiti razliku između jamčevine i p</w:t>
      </w:r>
      <w:r w:rsidR="00781A1E">
        <w:t>ostignute kupovnine u roku od 30</w:t>
      </w:r>
      <w:r>
        <w:t xml:space="preserve"> dana od dana zaključenja javne dražbe.</w:t>
      </w:r>
    </w:p>
    <w:p w:rsidRDefault="00DB4AEF" w:rsidP="006E149E" w:rsidR="00DB4AEF">
      <w:pPr>
        <w:tabs>
          <w:tab w:pos="720" w:val="left"/>
        </w:tabs>
        <w:jc w:val="both"/>
      </w:pPr>
      <w:r>
        <w:tab/>
      </w:r>
      <w: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223B55" w:rsidP="006E149E" w:rsidR="005362B1">
      <w:pPr>
        <w:tabs>
          <w:tab w:pos="720" w:val="left"/>
        </w:tabs>
        <w:jc w:val="both"/>
      </w:pPr>
      <w:r>
        <w:tab/>
      </w:r>
      <w:r w:rsidR="00DB4AEF">
        <w:t>Ponuditeljima čija ponuda nije prihvaćena, vratit će se jamčevina odmah nakon zaključene javne dražbe.</w:t>
      </w:r>
    </w:p>
    <w:p w:rsidRDefault="005362B1" w:rsidP="006E149E" w:rsidR="00DB4AEF">
      <w:pPr>
        <w:tabs>
          <w:tab w:pos="720" w:val="left"/>
        </w:tabs>
        <w:jc w:val="both"/>
      </w:pPr>
      <w:r>
        <w:tab/>
      </w:r>
      <w:r w:rsidR="003E4F37">
        <w:tab/>
      </w: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>V –</w:t>
      </w:r>
      <w:r>
        <w:t xml:space="preserve"> </w:t>
      </w:r>
      <w:r w:rsidR="00ED4ACE">
        <w:t>Imovina</w:t>
      </w:r>
      <w:r>
        <w:t xml:space="preserve"> će se rješenjem o dosudi, dosuditi kupcu koji ponudi najpovoljniju cijenu.</w:t>
      </w:r>
    </w:p>
    <w:p w:rsidRDefault="00DB4AEF" w:rsidP="006E149E" w:rsidR="00DB4AEF">
      <w:pPr>
        <w:tabs>
          <w:tab w:pos="720" w:val="left"/>
        </w:tabs>
        <w:jc w:val="both"/>
      </w:pP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 xml:space="preserve">VI </w:t>
      </w:r>
      <w:r w:rsidR="004E2388" w:rsidRPr="000F3DEB">
        <w:rPr>
          <w:b/>
        </w:rPr>
        <w:t>–</w:t>
      </w:r>
      <w:r>
        <w:t xml:space="preserve"> </w:t>
      </w:r>
      <w:r w:rsidR="004E2388">
        <w:t>Porez na promet nekretnina plaća kupac.</w:t>
      </w:r>
    </w:p>
    <w:p w:rsidRDefault="004E2388" w:rsidP="006E149E" w:rsidR="004E2388">
      <w:pPr>
        <w:tabs>
          <w:tab w:pos="720" w:val="left"/>
        </w:tabs>
        <w:jc w:val="both"/>
      </w:pPr>
    </w:p>
    <w:p w:rsidRDefault="004E2388" w:rsidP="006E149E" w:rsidR="004E2388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 –</w:t>
      </w:r>
      <w:r>
        <w:t xml:space="preserve"> Prijenos prava vlasništva </w:t>
      </w:r>
      <w:r w:rsidR="00F33D6B">
        <w:t xml:space="preserve">nekretnine </w:t>
      </w:r>
      <w:r>
        <w:t>na kupca i brisanje svih upisanih založnih prava i tereta, sud će odrediti nakon što kupac položi cjelokupni iznos kupovnine</w:t>
      </w:r>
      <w:r w:rsidR="009E3472">
        <w:t>, te nakon što rješenje o dosudi postane pravomoćno.</w:t>
      </w:r>
    </w:p>
    <w:p w:rsidRDefault="009E3472" w:rsidP="006E149E" w:rsidR="009E3472">
      <w:pPr>
        <w:tabs>
          <w:tab w:pos="720" w:val="left"/>
        </w:tabs>
        <w:jc w:val="both"/>
      </w:pPr>
    </w:p>
    <w:p w:rsidRDefault="009E3472" w:rsidP="006E149E" w:rsidR="009E3472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211BEF" w:rsidP="006E149E" w:rsidR="00DE0195">
      <w:pPr>
        <w:tabs>
          <w:tab w:pos="720" w:val="left"/>
        </w:tabs>
        <w:jc w:val="both"/>
      </w:pPr>
      <w:r>
        <w:tab/>
      </w:r>
      <w:r w:rsidR="009E3472">
        <w:t>Zainteresirane osobe mogu razgledati nekretnin</w:t>
      </w:r>
      <w:r w:rsidR="00D2757C">
        <w:t>u i dokumentaciju vezanu za istu</w:t>
      </w:r>
      <w:r w:rsidR="009E3472">
        <w:t xml:space="preserve">, u vrijeme dogovoreno sa </w:t>
      </w:r>
      <w:r w:rsidR="009E3472" w:rsidRPr="00A82470">
        <w:rPr>
          <w:b/>
        </w:rPr>
        <w:t xml:space="preserve">stečajnim upraviteljem </w:t>
      </w:r>
      <w:r w:rsidR="00D1312A">
        <w:rPr>
          <w:b/>
        </w:rPr>
        <w:t>Jozom Perić iz Velike, Dr.Franje Tuđmana 28</w:t>
      </w:r>
      <w:r w:rsidR="00A82470" w:rsidRPr="00A82470">
        <w:rPr>
          <w:b/>
        </w:rPr>
        <w:t>,</w:t>
      </w:r>
      <w:r w:rsidR="00D1312A">
        <w:rPr>
          <w:b/>
        </w:rPr>
        <w:t xml:space="preserve"> na tel.br. 034-254-800</w:t>
      </w:r>
      <w:r w:rsidR="007174AC" w:rsidRPr="00A82470">
        <w:rPr>
          <w:b/>
        </w:rPr>
        <w:t>.</w:t>
      </w:r>
      <w:r w:rsidR="00141379">
        <w:tab/>
      </w:r>
    </w:p>
    <w:p w:rsidRDefault="00A164E3" w:rsidP="00A164E3" w:rsidR="00A164E3">
      <w:pPr>
        <w:tabs>
          <w:tab w:pos="720" w:val="left"/>
        </w:tabs>
        <w:jc w:val="both"/>
      </w:pPr>
      <w:r>
        <w:tab/>
      </w:r>
    </w:p>
    <w:p w:rsidRDefault="00B97F5B" w:rsidP="00B97F5B" w:rsidR="00B97F5B" w:rsidRPr="00781A1E">
      <w:pPr>
        <w:jc w:val="center"/>
      </w:pPr>
      <w:r w:rsidRPr="00781A1E">
        <w:t>Obrazloženje</w:t>
      </w:r>
    </w:p>
    <w:p w:rsidRDefault="000A78FD" w:rsidP="00B97F5B" w:rsidR="000A78FD" w:rsidRPr="00B97F5B">
      <w:pPr>
        <w:jc w:val="center"/>
        <w:rPr>
          <w:b/>
        </w:rPr>
      </w:pPr>
    </w:p>
    <w:p w:rsidRDefault="000A24DF" w:rsidP="00352E2B" w:rsidR="0078356C">
      <w:pPr>
        <w:jc w:val="both"/>
      </w:pPr>
      <w:r>
        <w:tab/>
      </w:r>
      <w:r w:rsidR="0078356C">
        <w:t>Rješenjem ovog suda br. St.59/2011-</w:t>
      </w:r>
      <w:r w:rsidR="00781A1E">
        <w:t>1244 od 18.11.</w:t>
      </w:r>
      <w:r w:rsidR="0078356C">
        <w:t xml:space="preserve"> 2015.stečajni sudac je na prijedlog stečajnog upravitelja, a u skladu s odredbom čl. 164 st. 1 Stečajnog zakona (NN br. 44/96, 29/99, 129/00, 123/03, 82/06, 116/10, 25/12, 133/12, dalje SZ), odredio prodaju u stečajnom postupku uz odgovarajuću prim</w:t>
      </w:r>
      <w:r w:rsidR="00B90229">
        <w:t>jenu pravila o ovrsi  nekretnine navedene</w:t>
      </w:r>
      <w:r w:rsidR="0078356C">
        <w:t xml:space="preserve"> u izreci. </w:t>
      </w:r>
    </w:p>
    <w:p w:rsidRDefault="0078356C" w:rsidP="001B7F0D" w:rsidR="006D57D0">
      <w:pPr>
        <w:jc w:val="both"/>
      </w:pPr>
      <w:r>
        <w:tab/>
      </w:r>
      <w:r w:rsidR="00D2757C">
        <w:t>Temeljem pravom</w:t>
      </w:r>
      <w:r w:rsidR="002A03F4">
        <w:t>oćnog rješenja o prodaji održana su dva</w:t>
      </w:r>
      <w:r w:rsidR="00B90229">
        <w:t xml:space="preserve"> ročišt</w:t>
      </w:r>
      <w:r w:rsidR="002A03F4">
        <w:t>a za javnu dražbu koja</w:t>
      </w:r>
      <w:r w:rsidR="00B90229">
        <w:t xml:space="preserve"> </w:t>
      </w:r>
      <w:r w:rsidR="002A03F4">
        <w:t>nisu uspjela</w:t>
      </w:r>
      <w:r w:rsidR="00D2757C">
        <w:t xml:space="preserve"> jer </w:t>
      </w:r>
      <w:r w:rsidR="002A03F4">
        <w:t>se nekretnina nije mogla prodati po utvrđenoj vrijednosti</w:t>
      </w:r>
      <w:r w:rsidR="00D2757C">
        <w:t xml:space="preserve"> pa je iz tih razloga valjalo zakazati </w:t>
      </w:r>
      <w:r w:rsidR="002A03F4">
        <w:t>treće</w:t>
      </w:r>
      <w:r w:rsidR="00D2757C">
        <w:t xml:space="preserve"> ročište uz </w:t>
      </w:r>
      <w:r w:rsidR="002A03F4">
        <w:t xml:space="preserve">sniženje </w:t>
      </w:r>
      <w:r w:rsidR="00D2757C">
        <w:t>početne cijene</w:t>
      </w:r>
      <w:r w:rsidR="00B90229">
        <w:t>, zbog</w:t>
      </w:r>
      <w:r>
        <w:t xml:space="preserve"> je odlučeno kao u  izreci na temelju č</w:t>
      </w:r>
      <w:r w:rsidR="00781A1E">
        <w:t>l</w:t>
      </w:r>
      <w:r w:rsidR="002A03F4">
        <w:t>. 164 st. 6</w:t>
      </w:r>
      <w:r>
        <w:t xml:space="preserve"> SZ-a, uz odgovarajuću primjenu odredb</w:t>
      </w:r>
      <w:r w:rsidR="0087436C">
        <w:t xml:space="preserve">i čl. </w:t>
      </w:r>
      <w:r w:rsidR="00630621">
        <w:t>92, 93, 94,</w:t>
      </w:r>
      <w:r w:rsidR="001B5B40">
        <w:t xml:space="preserve">100 </w:t>
      </w:r>
      <w:r w:rsidR="00630621">
        <w:t xml:space="preserve">Ovršnog zakona (NN br. </w:t>
      </w:r>
      <w:r w:rsidR="001B5B40">
        <w:t>57/96, 29/99, 42/00, 173/03,</w:t>
      </w:r>
      <w:r w:rsidR="00B06806">
        <w:t xml:space="preserve"> 88/05</w:t>
      </w:r>
      <w:r w:rsidR="001B5B40">
        <w:t xml:space="preserve"> i 67/08</w:t>
      </w:r>
      <w:r w:rsidR="00630621">
        <w:t>).</w:t>
      </w:r>
    </w:p>
    <w:p w:rsidRDefault="006E149E" w:rsidP="00B97F5B" w:rsidR="002A03F4">
      <w:pPr>
        <w:jc w:val="both"/>
      </w:pPr>
      <w:r>
        <w:tab/>
      </w:r>
      <w:r w:rsidR="0049207E">
        <w:tab/>
      </w:r>
      <w:r w:rsidR="0049207E">
        <w:tab/>
      </w:r>
      <w:r w:rsidR="00AA1C5A">
        <w:t xml:space="preserve">        </w:t>
      </w:r>
      <w:r w:rsidR="00B87F69">
        <w:t xml:space="preserve">         </w:t>
      </w:r>
    </w:p>
    <w:p w:rsidRDefault="002A03F4" w:rsidP="00B97F5B" w:rsidR="000A24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B87F69">
        <w:t xml:space="preserve"> </w:t>
      </w:r>
      <w:r w:rsidR="0049207E">
        <w:t xml:space="preserve">U Slav. </w:t>
      </w:r>
      <w:r w:rsidR="000A24DF">
        <w:t xml:space="preserve">Brodu, </w:t>
      </w:r>
      <w:r w:rsidR="00D2757C">
        <w:t>15.</w:t>
      </w:r>
      <w:r>
        <w:t xml:space="preserve"> rujna</w:t>
      </w:r>
      <w:r w:rsidR="00781A1E">
        <w:t xml:space="preserve"> 2016</w:t>
      </w:r>
      <w:r w:rsidR="00E34446">
        <w:t>.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</w:t>
      </w:r>
      <w:r w:rsidR="00B87F69">
        <w:t xml:space="preserve">             </w:t>
      </w:r>
      <w:r>
        <w:t xml:space="preserve"> STEČAJNI SUDAC:</w:t>
      </w:r>
    </w:p>
    <w:p w:rsidRDefault="009732EF" w:rsidP="00B97F5B" w:rsidR="009732E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</w:t>
      </w:r>
      <w:r w:rsidR="00037588">
        <w:t xml:space="preserve">    </w:t>
      </w:r>
      <w:r w:rsidR="00275B46">
        <w:t xml:space="preserve"> </w:t>
      </w:r>
      <w:r w:rsidR="00B87F69">
        <w:t xml:space="preserve">               </w:t>
      </w:r>
      <w:smartTag w:element="PersonName" w:uri="urn:schemas-microsoft-com:office:smarttags">
        <w:r w:rsidR="00275B46">
          <w:t>Vesna Vukelić</w:t>
        </w:r>
      </w:smartTag>
      <w:r w:rsidR="00275B46">
        <w:t xml:space="preserve"> </w:t>
      </w:r>
    </w:p>
    <w:p w:rsidRDefault="007728BE" w:rsidP="007728BE" w:rsidR="007728BE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7728BE" w:rsidP="007728BE" w:rsidR="007728BE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7728BE" w:rsidP="007728BE" w:rsidR="003E4F37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CF121D" w:rsidP="00B97F5B" w:rsidR="00CF121D">
      <w:pPr>
        <w:jc w:val="both"/>
      </w:pPr>
    </w:p>
    <w:p w:rsidRDefault="00926CD4" w:rsidP="00B97F5B" w:rsidR="005209E8">
      <w:pPr>
        <w:jc w:val="both"/>
      </w:pPr>
      <w:r>
        <w:t>Dostaviti</w:t>
      </w:r>
      <w:r w:rsidR="00781A1E">
        <w:t xml:space="preserve"> putem mrežne stanice e-Oglasna ploča suda</w:t>
      </w:r>
    </w:p>
    <w:p w:rsidRDefault="005209E8" w:rsidP="00B97F5B" w:rsidR="001B7F0D">
      <w:pPr>
        <w:jc w:val="both"/>
      </w:pPr>
      <w:r>
        <w:t xml:space="preserve"> 1. </w:t>
      </w:r>
      <w:r w:rsidR="00926CD4">
        <w:t>steč.upravitelj</w:t>
      </w:r>
    </w:p>
    <w:p w:rsidRDefault="005209E8" w:rsidP="00B97F5B" w:rsidR="0033470F">
      <w:pPr>
        <w:jc w:val="both"/>
      </w:pPr>
      <w:r>
        <w:t>2.  razlučni</w:t>
      </w:r>
      <w:r w:rsidR="00781A1E">
        <w:t>m vjerovnicima</w:t>
      </w:r>
    </w:p>
    <w:p w:rsidRDefault="0087436C" w:rsidP="00B97F5B" w:rsidR="0087436C">
      <w:pPr>
        <w:jc w:val="both"/>
      </w:pPr>
      <w:r>
        <w:t xml:space="preserve">-  </w:t>
      </w:r>
      <w:r w:rsidR="00781A1E">
        <w:t>Color trgovina d.o.o Požega, Industrijska 42</w:t>
      </w:r>
    </w:p>
    <w:p w:rsidRDefault="00D2757C" w:rsidP="00B97F5B" w:rsidR="00D2757C">
      <w:pPr>
        <w:jc w:val="both"/>
      </w:pPr>
    </w:p>
    <w:p w:rsidRDefault="005209E8" w:rsidP="00B97F5B" w:rsidR="00630621">
      <w:pPr>
        <w:jc w:val="both"/>
      </w:pPr>
      <w:r>
        <w:t>-</w:t>
      </w:r>
      <w:r w:rsidR="0033470F">
        <w:t xml:space="preserve"> </w:t>
      </w:r>
      <w:r w:rsidR="00AB61B7">
        <w:t xml:space="preserve"> </w:t>
      </w:r>
      <w:r w:rsidR="0087436C">
        <w:t xml:space="preserve"> </w:t>
      </w:r>
      <w:r w:rsidR="003F1AAD">
        <w:t xml:space="preserve">stranice </w:t>
      </w:r>
      <w:r w:rsidR="00630621">
        <w:t xml:space="preserve">web </w:t>
      </w:r>
      <w:r w:rsidR="00840211">
        <w:t>stečaj</w:t>
      </w:r>
      <w:r w:rsidR="00AF0AE7">
        <w:t xml:space="preserve"> </w:t>
      </w:r>
    </w:p>
    <w:sectPr w:rsidR="006306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1">
    <w:nsid w:val="58587B84"/>
    <w:multiLevelType w:val="hybridMultilevel"/>
    <w:tmpl w:val="DD6861AC"/>
    <w:lvl w:tplc="25348B20" w:ilvl="0">
      <w:start w:val="1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">
    <w:nsid w:val="64491975"/>
    <w:multiLevelType w:val="hybridMultilevel"/>
    <w:tmpl w:val="CDBEAA90"/>
    <w:lvl w:tplc="D2F209C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5B527A"/>
    <w:multiLevelType w:val="hybridMultilevel"/>
    <w:tmpl w:val="09848366"/>
    <w:lvl w:tplc="4CC4793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7159"/>
    <w:rsid w:val="00017A57"/>
    <w:rsid w:val="00037588"/>
    <w:rsid w:val="00045A49"/>
    <w:rsid w:val="00085E1C"/>
    <w:rsid w:val="000862ED"/>
    <w:rsid w:val="0009152C"/>
    <w:rsid w:val="00095B0C"/>
    <w:rsid w:val="000A24DF"/>
    <w:rsid w:val="000A78FD"/>
    <w:rsid w:val="000B55F2"/>
    <w:rsid w:val="000F02F7"/>
    <w:rsid w:val="000F3DEB"/>
    <w:rsid w:val="000F7C52"/>
    <w:rsid w:val="0011470F"/>
    <w:rsid w:val="00122B74"/>
    <w:rsid w:val="00141379"/>
    <w:rsid w:val="001436CF"/>
    <w:rsid w:val="00165ADF"/>
    <w:rsid w:val="001723D7"/>
    <w:rsid w:val="001760F9"/>
    <w:rsid w:val="001938FB"/>
    <w:rsid w:val="001945A9"/>
    <w:rsid w:val="001B5B40"/>
    <w:rsid w:val="001B7F0D"/>
    <w:rsid w:val="001C1865"/>
    <w:rsid w:val="001D6F93"/>
    <w:rsid w:val="001E2E97"/>
    <w:rsid w:val="0020396C"/>
    <w:rsid w:val="00205837"/>
    <w:rsid w:val="00211BEF"/>
    <w:rsid w:val="00212F75"/>
    <w:rsid w:val="002213CE"/>
    <w:rsid w:val="00223B55"/>
    <w:rsid w:val="00237AA7"/>
    <w:rsid w:val="002649F4"/>
    <w:rsid w:val="0027193A"/>
    <w:rsid w:val="002754DF"/>
    <w:rsid w:val="00275B46"/>
    <w:rsid w:val="0028236B"/>
    <w:rsid w:val="0029713F"/>
    <w:rsid w:val="002A03F4"/>
    <w:rsid w:val="002B5F58"/>
    <w:rsid w:val="002B7CD2"/>
    <w:rsid w:val="002D6259"/>
    <w:rsid w:val="002E7D05"/>
    <w:rsid w:val="002F2E75"/>
    <w:rsid w:val="002F3BBD"/>
    <w:rsid w:val="002F68E8"/>
    <w:rsid w:val="003012D5"/>
    <w:rsid w:val="00321431"/>
    <w:rsid w:val="0032424C"/>
    <w:rsid w:val="00325A5A"/>
    <w:rsid w:val="00327D3E"/>
    <w:rsid w:val="0033470F"/>
    <w:rsid w:val="0035226A"/>
    <w:rsid w:val="00352E2B"/>
    <w:rsid w:val="0036214B"/>
    <w:rsid w:val="00362A55"/>
    <w:rsid w:val="003814F3"/>
    <w:rsid w:val="00384892"/>
    <w:rsid w:val="0039587B"/>
    <w:rsid w:val="003B33B5"/>
    <w:rsid w:val="003E2DFA"/>
    <w:rsid w:val="003E4F37"/>
    <w:rsid w:val="003E50FE"/>
    <w:rsid w:val="003F1AAD"/>
    <w:rsid w:val="003F34ED"/>
    <w:rsid w:val="00417D37"/>
    <w:rsid w:val="00420F7F"/>
    <w:rsid w:val="00427A0E"/>
    <w:rsid w:val="004335FD"/>
    <w:rsid w:val="00446228"/>
    <w:rsid w:val="00462036"/>
    <w:rsid w:val="00482B15"/>
    <w:rsid w:val="004846BD"/>
    <w:rsid w:val="0049207E"/>
    <w:rsid w:val="0049759A"/>
    <w:rsid w:val="004C73C1"/>
    <w:rsid w:val="004E2388"/>
    <w:rsid w:val="004E7FCB"/>
    <w:rsid w:val="004F1697"/>
    <w:rsid w:val="004F393B"/>
    <w:rsid w:val="004F4295"/>
    <w:rsid w:val="00500605"/>
    <w:rsid w:val="00510AA6"/>
    <w:rsid w:val="00515DB0"/>
    <w:rsid w:val="005209E8"/>
    <w:rsid w:val="00526BA5"/>
    <w:rsid w:val="005362B1"/>
    <w:rsid w:val="00571AB4"/>
    <w:rsid w:val="00580FB8"/>
    <w:rsid w:val="005A38DA"/>
    <w:rsid w:val="005D38AC"/>
    <w:rsid w:val="005D6C72"/>
    <w:rsid w:val="00603AD4"/>
    <w:rsid w:val="006052D7"/>
    <w:rsid w:val="00605769"/>
    <w:rsid w:val="00613E5C"/>
    <w:rsid w:val="00614AC9"/>
    <w:rsid w:val="00630621"/>
    <w:rsid w:val="00631D98"/>
    <w:rsid w:val="00637C1C"/>
    <w:rsid w:val="00641FBF"/>
    <w:rsid w:val="006623EF"/>
    <w:rsid w:val="00671BD0"/>
    <w:rsid w:val="00676179"/>
    <w:rsid w:val="006808A9"/>
    <w:rsid w:val="00695FBB"/>
    <w:rsid w:val="006A3AB8"/>
    <w:rsid w:val="006D0817"/>
    <w:rsid w:val="006D55FE"/>
    <w:rsid w:val="006D57D0"/>
    <w:rsid w:val="006E149E"/>
    <w:rsid w:val="007056D7"/>
    <w:rsid w:val="007174AC"/>
    <w:rsid w:val="00737DF1"/>
    <w:rsid w:val="0075115E"/>
    <w:rsid w:val="00765135"/>
    <w:rsid w:val="007728BE"/>
    <w:rsid w:val="00777944"/>
    <w:rsid w:val="00781A1E"/>
    <w:rsid w:val="0078356C"/>
    <w:rsid w:val="00792CA1"/>
    <w:rsid w:val="007A0224"/>
    <w:rsid w:val="007A57D0"/>
    <w:rsid w:val="007C2392"/>
    <w:rsid w:val="007E107D"/>
    <w:rsid w:val="007E3691"/>
    <w:rsid w:val="007E6CE3"/>
    <w:rsid w:val="007F3433"/>
    <w:rsid w:val="007F5B06"/>
    <w:rsid w:val="00803167"/>
    <w:rsid w:val="008074B6"/>
    <w:rsid w:val="008172C9"/>
    <w:rsid w:val="00823AFB"/>
    <w:rsid w:val="00830EB4"/>
    <w:rsid w:val="00832EC2"/>
    <w:rsid w:val="00840211"/>
    <w:rsid w:val="0084104B"/>
    <w:rsid w:val="0086566B"/>
    <w:rsid w:val="00865DB7"/>
    <w:rsid w:val="0087436C"/>
    <w:rsid w:val="00877B13"/>
    <w:rsid w:val="0088069D"/>
    <w:rsid w:val="00883534"/>
    <w:rsid w:val="00885D50"/>
    <w:rsid w:val="00894428"/>
    <w:rsid w:val="008A2216"/>
    <w:rsid w:val="008D3A6D"/>
    <w:rsid w:val="008E421B"/>
    <w:rsid w:val="008E54B5"/>
    <w:rsid w:val="008E5672"/>
    <w:rsid w:val="008E6ED6"/>
    <w:rsid w:val="008E7499"/>
    <w:rsid w:val="00911857"/>
    <w:rsid w:val="009119FD"/>
    <w:rsid w:val="00912690"/>
    <w:rsid w:val="00914385"/>
    <w:rsid w:val="00926CD4"/>
    <w:rsid w:val="00941BC0"/>
    <w:rsid w:val="0094542C"/>
    <w:rsid w:val="00946B19"/>
    <w:rsid w:val="009512F2"/>
    <w:rsid w:val="009732EF"/>
    <w:rsid w:val="009A04D5"/>
    <w:rsid w:val="009A0808"/>
    <w:rsid w:val="009B1A37"/>
    <w:rsid w:val="009E3472"/>
    <w:rsid w:val="009E5C74"/>
    <w:rsid w:val="009F1245"/>
    <w:rsid w:val="009F788F"/>
    <w:rsid w:val="00A00B87"/>
    <w:rsid w:val="00A02B59"/>
    <w:rsid w:val="00A06754"/>
    <w:rsid w:val="00A0730D"/>
    <w:rsid w:val="00A10AD0"/>
    <w:rsid w:val="00A164E3"/>
    <w:rsid w:val="00A202FF"/>
    <w:rsid w:val="00A26175"/>
    <w:rsid w:val="00A37A5D"/>
    <w:rsid w:val="00A507D6"/>
    <w:rsid w:val="00A5166E"/>
    <w:rsid w:val="00A61C71"/>
    <w:rsid w:val="00A673C2"/>
    <w:rsid w:val="00A710D8"/>
    <w:rsid w:val="00A730CE"/>
    <w:rsid w:val="00A75694"/>
    <w:rsid w:val="00A82470"/>
    <w:rsid w:val="00AA1C5A"/>
    <w:rsid w:val="00AB61B7"/>
    <w:rsid w:val="00AB7D3D"/>
    <w:rsid w:val="00AC1554"/>
    <w:rsid w:val="00AC48E4"/>
    <w:rsid w:val="00AC7EB8"/>
    <w:rsid w:val="00AD6624"/>
    <w:rsid w:val="00AE2EEF"/>
    <w:rsid w:val="00AF0AE7"/>
    <w:rsid w:val="00B06497"/>
    <w:rsid w:val="00B06806"/>
    <w:rsid w:val="00B07E23"/>
    <w:rsid w:val="00B2200C"/>
    <w:rsid w:val="00B50F12"/>
    <w:rsid w:val="00B63C44"/>
    <w:rsid w:val="00B76303"/>
    <w:rsid w:val="00B87F69"/>
    <w:rsid w:val="00B90229"/>
    <w:rsid w:val="00B9679A"/>
    <w:rsid w:val="00B97F5B"/>
    <w:rsid w:val="00BF310F"/>
    <w:rsid w:val="00BF3171"/>
    <w:rsid w:val="00BF5363"/>
    <w:rsid w:val="00C14414"/>
    <w:rsid w:val="00C15E31"/>
    <w:rsid w:val="00C461F7"/>
    <w:rsid w:val="00C640CB"/>
    <w:rsid w:val="00C7476D"/>
    <w:rsid w:val="00CA02D0"/>
    <w:rsid w:val="00CB565E"/>
    <w:rsid w:val="00CB665D"/>
    <w:rsid w:val="00CC1691"/>
    <w:rsid w:val="00CC3B34"/>
    <w:rsid w:val="00CC4B4C"/>
    <w:rsid w:val="00CC4E49"/>
    <w:rsid w:val="00CD1721"/>
    <w:rsid w:val="00CD2B26"/>
    <w:rsid w:val="00CD50F7"/>
    <w:rsid w:val="00CE6578"/>
    <w:rsid w:val="00CF121D"/>
    <w:rsid w:val="00CF68A0"/>
    <w:rsid w:val="00D01B49"/>
    <w:rsid w:val="00D1312A"/>
    <w:rsid w:val="00D2757C"/>
    <w:rsid w:val="00D32413"/>
    <w:rsid w:val="00D51D0F"/>
    <w:rsid w:val="00D73463"/>
    <w:rsid w:val="00D915AB"/>
    <w:rsid w:val="00DA2190"/>
    <w:rsid w:val="00DA2C93"/>
    <w:rsid w:val="00DA7FA6"/>
    <w:rsid w:val="00DB4AEF"/>
    <w:rsid w:val="00DB73BD"/>
    <w:rsid w:val="00DC43AA"/>
    <w:rsid w:val="00DE0195"/>
    <w:rsid w:val="00DF6D1F"/>
    <w:rsid w:val="00E00155"/>
    <w:rsid w:val="00E074E2"/>
    <w:rsid w:val="00E20B4D"/>
    <w:rsid w:val="00E22051"/>
    <w:rsid w:val="00E34446"/>
    <w:rsid w:val="00E40FD9"/>
    <w:rsid w:val="00E54D76"/>
    <w:rsid w:val="00E727E2"/>
    <w:rsid w:val="00E7411C"/>
    <w:rsid w:val="00E91A36"/>
    <w:rsid w:val="00ED4ACE"/>
    <w:rsid w:val="00EE08FE"/>
    <w:rsid w:val="00F11044"/>
    <w:rsid w:val="00F13A61"/>
    <w:rsid w:val="00F168E1"/>
    <w:rsid w:val="00F302C1"/>
    <w:rsid w:val="00F33D6B"/>
    <w:rsid w:val="00F34E8F"/>
    <w:rsid w:val="00F45A2B"/>
    <w:rsid w:val="00F9112A"/>
    <w:rsid w:val="00FB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B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5B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B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B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B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5B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5B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B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B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B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608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</izvorni_sadrzaj>
    <derivirana_varijabla naziv="DomainObject.Predmet.PrimjedbaSuca_1">I-36 DIO  U ORMARU - HODNIK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665</properties:Words>
  <properties:Characters>3767</properties:Characters>
  <properties:Lines>97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2016-09-15T07:22:00Z</dcterms:created>
  <dc:creator>Korisnik</dc:creator>
  <cp:lastModifiedBy>wsadmin</cp:lastModifiedBy>
  <cp:lastPrinted>2016-09-15T07:14:00Z</cp:lastPrinted>
  <dcterms:modified xmlns:xsi="http://www.w3.org/2001/XMLSchema-instance" xsi:type="dcterms:W3CDTF">2016-09-15T07:23:00Z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