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9216e" w14:paraId="f49216e" w:rsidRDefault="00475928" w:rsidP="00910611" w:rsidR="0047592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5928" w:rsidP="00910611" w:rsidR="00475928">
      <w:r>
        <w:rPr>
          <w:rFonts w:eastAsia="MS Mincho"/>
        </w:rPr>
        <w:t xml:space="preserve">   REPUBLIKA HRVATSKA</w:t>
      </w:r>
    </w:p>
    <w:p w:rsidRDefault="00475928" w:rsidP="00910611" w:rsidR="00475928">
      <w:r>
        <w:rPr>
          <w:rFonts w:eastAsia="MS Mincho"/>
        </w:rPr>
        <w:t>TRGOVAČKI SUD U RIJECI</w:t>
      </w:r>
    </w:p>
    <w:p w:rsidRDefault="00475928" w:rsidP="00475928" w:rsidR="00294EB6" w:rsidRPr="00FD636B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FA2A99" w:rsidP="000B5772" w:rsidR="00FA2A99" w:rsidRPr="00FD636B">
      <w:pPr>
        <w:jc w:val="center"/>
        <w:rPr>
          <w:rFonts w:eastAsia="MS Mincho"/>
        </w:rPr>
      </w:pPr>
    </w:p>
    <w:p w:rsidRDefault="0044502E" w:rsidP="008A0D6C" w:rsidR="004C4877" w:rsidRPr="00FD636B">
      <w:pPr>
        <w:jc w:val="right"/>
      </w:pPr>
      <w:r w:rsidRPr="00FD636B">
        <w:t>Poslovni broj</w:t>
      </w:r>
      <w:r w:rsidR="008A0D6C" w:rsidRPr="00FD636B">
        <w:t xml:space="preserve"> 15 St-</w:t>
      </w:r>
      <w:r w:rsidR="00FD636B" w:rsidRPr="00FD636B">
        <w:t>367/12</w:t>
      </w:r>
      <w:r w:rsidR="00817DB4">
        <w:t>-67</w:t>
      </w:r>
    </w:p>
    <w:p w:rsidRDefault="009B5AF3" w:rsidP="00A47064" w:rsidR="009B5AF3" w:rsidRPr="005E22EA">
      <w:pPr>
        <w:jc w:val="center"/>
        <w:rPr>
          <w:rFonts w:eastAsia="MS Mincho"/>
          <w:i/>
        </w:rPr>
      </w:pPr>
    </w:p>
    <w:p w:rsidRDefault="009464C5" w:rsidP="009464C5" w:rsidR="009464C5" w:rsidRPr="005E22EA">
      <w:pPr>
        <w:jc w:val="center"/>
      </w:pPr>
      <w:r w:rsidRPr="005E22EA">
        <w:t>R E P U B L I K A   H R V A T S K A</w:t>
      </w:r>
    </w:p>
    <w:p w:rsidRDefault="009464C5" w:rsidP="009464C5" w:rsidR="009464C5" w:rsidRPr="005E22EA">
      <w:pPr>
        <w:ind w:firstLine="720"/>
        <w:jc w:val="center"/>
      </w:pPr>
    </w:p>
    <w:p w:rsidRDefault="009464C5" w:rsidP="009464C5" w:rsidR="009464C5" w:rsidRPr="005E22EA">
      <w:pPr>
        <w:jc w:val="center"/>
      </w:pPr>
      <w:r w:rsidRPr="005E22EA">
        <w:t>R J E Š E N J E</w:t>
      </w:r>
    </w:p>
    <w:p w:rsidRDefault="009464C5" w:rsidP="009464C5" w:rsidR="009464C5" w:rsidRPr="00FD636B">
      <w:pPr>
        <w:jc w:val="both"/>
      </w:pPr>
    </w:p>
    <w:p w:rsidRDefault="00A840E7" w:rsidP="00A840E7" w:rsidR="00A840E7" w:rsidRPr="00FD636B">
      <w:pPr>
        <w:jc w:val="both"/>
        <w:rPr>
          <w:rFonts w:eastAsia="MS Mincho"/>
        </w:rPr>
      </w:pPr>
      <w:r w:rsidRPr="00FD636B">
        <w:rPr>
          <w:rFonts w:eastAsia="MS Mincho"/>
        </w:rPr>
        <w:tab/>
        <w:t xml:space="preserve">Trgovački sud u Rijeci, OIB 88785964957, po </w:t>
      </w:r>
      <w:r w:rsidR="00017EC8" w:rsidRPr="00FD636B">
        <w:rPr>
          <w:rFonts w:eastAsia="MS Mincho"/>
        </w:rPr>
        <w:t xml:space="preserve">stečajnom </w:t>
      </w:r>
      <w:r w:rsidRPr="00FD636B">
        <w:rPr>
          <w:rFonts w:eastAsia="MS Mincho"/>
        </w:rPr>
        <w:t xml:space="preserve">sucu Danieli Korlević, nakon zaključenja stečajnog postupka nad </w:t>
      </w:r>
      <w:r w:rsidR="00FD636B" w:rsidRPr="00FD636B">
        <w:rPr>
          <w:rFonts w:eastAsia="MS Mincho"/>
        </w:rPr>
        <w:t xml:space="preserve">dužnikom </w:t>
      </w:r>
      <w:r w:rsidRPr="00FD636B">
        <w:rPr>
          <w:rFonts w:eastAsia="MS Mincho"/>
        </w:rPr>
        <w:t xml:space="preserve">trgovačkim društvom </w:t>
      </w:r>
      <w:r w:rsidR="00017EC8" w:rsidRPr="00FD636B">
        <w:rPr>
          <w:rFonts w:cs="Arial"/>
          <w:b/>
        </w:rPr>
        <w:t>APPARO d.o.o. UMAG, Sarbarica bb</w:t>
      </w:r>
      <w:r w:rsidR="007B550E" w:rsidRPr="00FD636B">
        <w:rPr>
          <w:rFonts w:eastAsia="MS Mincho"/>
          <w:b/>
        </w:rPr>
        <w:t>,</w:t>
      </w:r>
      <w:r w:rsidR="00187C94" w:rsidRPr="00FD636B">
        <w:rPr>
          <w:rFonts w:eastAsia="MS Mincho"/>
          <w:b/>
        </w:rPr>
        <w:t xml:space="preserve"> </w:t>
      </w:r>
      <w:r w:rsidRPr="00FD636B">
        <w:rPr>
          <w:rFonts w:eastAsia="MS Mincho"/>
        </w:rPr>
        <w:t xml:space="preserve">odlučujući o prijedlogu stečajnog upravitelja, dana </w:t>
      </w:r>
      <w:r w:rsidR="008A0D6C" w:rsidRPr="00FD636B">
        <w:rPr>
          <w:rFonts w:eastAsia="MS Mincho"/>
        </w:rPr>
        <w:t>26. ožujka 2018.</w:t>
      </w:r>
    </w:p>
    <w:p w:rsidRDefault="00EB7B51" w:rsidP="009464C5" w:rsidR="00EB7B51" w:rsidRPr="00FD636B">
      <w:pPr>
        <w:jc w:val="both"/>
        <w:rPr>
          <w:rFonts w:eastAsia="MS Mincho"/>
        </w:rPr>
      </w:pPr>
    </w:p>
    <w:p w:rsidRDefault="001A0071" w:rsidP="00A47064" w:rsidR="00F670F7" w:rsidRPr="00FD636B">
      <w:pPr>
        <w:jc w:val="center"/>
        <w:rPr>
          <w:rFonts w:eastAsia="MS Mincho"/>
        </w:rPr>
      </w:pPr>
      <w:r w:rsidRPr="00FD636B">
        <w:rPr>
          <w:rFonts w:eastAsia="MS Mincho"/>
        </w:rPr>
        <w:t>r i j e š i o</w:t>
      </w:r>
      <w:r w:rsidR="00A63C11" w:rsidRPr="00FD636B">
        <w:rPr>
          <w:rFonts w:eastAsia="MS Mincho"/>
        </w:rPr>
        <w:t xml:space="preserve">  </w:t>
      </w:r>
      <w:r w:rsidRPr="00FD636B">
        <w:rPr>
          <w:rFonts w:eastAsia="MS Mincho"/>
        </w:rPr>
        <w:t xml:space="preserve">  j e</w:t>
      </w:r>
    </w:p>
    <w:p w:rsidRDefault="00345D6C" w:rsidP="00A47064" w:rsidR="00345D6C" w:rsidRPr="00FD636B">
      <w:pPr>
        <w:jc w:val="center"/>
        <w:rPr>
          <w:rFonts w:eastAsia="MS Mincho"/>
        </w:rPr>
      </w:pPr>
    </w:p>
    <w:p w:rsidRDefault="00F60DB5" w:rsidP="009F7A82" w:rsidR="00C33637" w:rsidRPr="00FD636B">
      <w:pPr>
        <w:numPr>
          <w:ilvl w:val="0"/>
          <w:numId w:val="1"/>
        </w:numPr>
        <w:jc w:val="both"/>
      </w:pPr>
      <w:r w:rsidRPr="00FD636B">
        <w:t>U sudsk</w:t>
      </w:r>
      <w:r w:rsidR="00D42483" w:rsidRPr="00FD636B">
        <w:t>i</w:t>
      </w:r>
      <w:r w:rsidRPr="00FD636B">
        <w:t xml:space="preserve"> regist</w:t>
      </w:r>
      <w:r w:rsidR="00D42483" w:rsidRPr="00FD636B">
        <w:t>a</w:t>
      </w:r>
      <w:r w:rsidRPr="00FD636B">
        <w:t xml:space="preserve">r </w:t>
      </w:r>
      <w:r w:rsidR="002E4DDB" w:rsidRPr="00FD636B">
        <w:t>ovoga suda</w:t>
      </w:r>
      <w:r w:rsidR="008D33E2" w:rsidRPr="00FD636B">
        <w:t xml:space="preserve"> </w:t>
      </w:r>
      <w:r w:rsidRPr="00FD636B">
        <w:t xml:space="preserve">upisat će se </w:t>
      </w:r>
      <w:r w:rsidR="009C0104" w:rsidRPr="00FD636B">
        <w:rPr>
          <w:b/>
        </w:rPr>
        <w:t xml:space="preserve">Stečajna masa </w:t>
      </w:r>
      <w:r w:rsidR="008F2F04" w:rsidRPr="00FD636B">
        <w:rPr>
          <w:b/>
        </w:rPr>
        <w:t xml:space="preserve">iza </w:t>
      </w:r>
      <w:r w:rsidR="00FD636B" w:rsidRPr="00FD636B">
        <w:rPr>
          <w:rFonts w:cs="Arial"/>
          <w:b/>
        </w:rPr>
        <w:t>APPARO d.o.o. Poreč, Mateo Benussi 8</w:t>
      </w:r>
      <w:r w:rsidR="009F7A82" w:rsidRPr="00FD636B">
        <w:rPr>
          <w:b/>
        </w:rPr>
        <w:t xml:space="preserve">, </w:t>
      </w:r>
      <w:r w:rsidR="00196455" w:rsidRPr="00FD636B">
        <w:t>koj</w:t>
      </w:r>
      <w:r w:rsidR="00A02CEE" w:rsidRPr="00FD636B">
        <w:t>i</w:t>
      </w:r>
      <w:r w:rsidR="00C33637" w:rsidRPr="00FD636B">
        <w:t xml:space="preserve"> je u </w:t>
      </w:r>
      <w:r w:rsidR="00FD636B" w:rsidRPr="00FD636B">
        <w:t xml:space="preserve">sudskom </w:t>
      </w:r>
      <w:r w:rsidR="00C33637" w:rsidRPr="00FD636B">
        <w:t xml:space="preserve">registru upisan </w:t>
      </w:r>
      <w:r w:rsidR="008A0D6C" w:rsidRPr="00FD636B">
        <w:t xml:space="preserve">pod brojem </w:t>
      </w:r>
      <w:r w:rsidR="00FD636B" w:rsidRPr="00FD636B">
        <w:t xml:space="preserve"> MBS </w:t>
      </w:r>
      <w:r w:rsidR="008A0D6C" w:rsidRPr="00FD636B">
        <w:t>0</w:t>
      </w:r>
      <w:r w:rsidR="00FD636B" w:rsidRPr="00FD636B">
        <w:t>40147477</w:t>
      </w:r>
      <w:r w:rsidR="00C33637" w:rsidRPr="00FD636B">
        <w:t>.</w:t>
      </w:r>
    </w:p>
    <w:p w:rsidRDefault="00FB026A" w:rsidP="00FB026A" w:rsidR="00FB026A" w:rsidRPr="00FD636B">
      <w:pPr>
        <w:ind w:left="1080"/>
        <w:jc w:val="both"/>
      </w:pPr>
    </w:p>
    <w:p w:rsidRDefault="00FB026A" w:rsidP="00154BB9" w:rsidR="00F60DB5" w:rsidRPr="00FD636B">
      <w:pPr>
        <w:numPr>
          <w:ilvl w:val="0"/>
          <w:numId w:val="1"/>
        </w:numPr>
        <w:jc w:val="both"/>
        <w:rPr>
          <w:color w:val="000000"/>
        </w:rPr>
      </w:pPr>
      <w:r w:rsidRPr="00FD636B">
        <w:t>Ovo</w:t>
      </w:r>
      <w:r w:rsidR="00F60DB5" w:rsidRPr="00FD636B">
        <w:rPr>
          <w:color w:val="000000"/>
        </w:rPr>
        <w:t xml:space="preserve"> rješenje objavit će se na </w:t>
      </w:r>
      <w:r w:rsidR="00D900C1" w:rsidRPr="00FD636B">
        <w:rPr>
          <w:color w:val="000000"/>
        </w:rPr>
        <w:t>mrežnoj stranici e-</w:t>
      </w:r>
      <w:r w:rsidRPr="00FD636B">
        <w:rPr>
          <w:color w:val="000000"/>
        </w:rPr>
        <w:t>Oglasna</w:t>
      </w:r>
      <w:r w:rsidR="00D900C1" w:rsidRPr="00FD636B">
        <w:rPr>
          <w:color w:val="000000"/>
        </w:rPr>
        <w:t xml:space="preserve"> ploč</w:t>
      </w:r>
      <w:r w:rsidRPr="00FD636B">
        <w:rPr>
          <w:color w:val="000000"/>
        </w:rPr>
        <w:t>a</w:t>
      </w:r>
      <w:r w:rsidR="00D900C1" w:rsidRPr="00FD636B">
        <w:rPr>
          <w:color w:val="000000"/>
        </w:rPr>
        <w:t xml:space="preserve"> sud</w:t>
      </w:r>
      <w:r w:rsidRPr="00FD636B">
        <w:rPr>
          <w:color w:val="000000"/>
        </w:rPr>
        <w:t>ov</w:t>
      </w:r>
      <w:r w:rsidR="00D900C1" w:rsidRPr="00FD636B">
        <w:rPr>
          <w:color w:val="000000"/>
        </w:rPr>
        <w:t xml:space="preserve">a. </w:t>
      </w:r>
    </w:p>
    <w:p w:rsidRDefault="00FB026A" w:rsidP="00FB026A" w:rsidR="00FB026A" w:rsidRPr="00FD636B">
      <w:pPr>
        <w:pStyle w:val="Odlomakpopisa"/>
        <w:rPr>
          <w:color w:val="000000"/>
        </w:rPr>
      </w:pPr>
    </w:p>
    <w:p w:rsidRDefault="00F60DB5" w:rsidP="00F60DB5" w:rsidR="00F60DB5" w:rsidRPr="00FD636B">
      <w:pPr>
        <w:jc w:val="center"/>
      </w:pPr>
      <w:r w:rsidRPr="00FD636B">
        <w:t>Obrazloženje</w:t>
      </w:r>
    </w:p>
    <w:p w:rsidRDefault="007F022F" w:rsidP="009A68F4" w:rsidR="007F022F" w:rsidRPr="00FD636B">
      <w:pPr>
        <w:jc w:val="both"/>
      </w:pPr>
    </w:p>
    <w:p w:rsidRDefault="008D33E2" w:rsidP="00F60DB5" w:rsidR="0024479D" w:rsidRPr="00FD636B">
      <w:pPr>
        <w:ind w:firstLine="708"/>
        <w:jc w:val="both"/>
        <w:rPr>
          <w:rFonts w:eastAsia="MS Mincho"/>
        </w:rPr>
      </w:pPr>
      <w:r w:rsidRPr="00FD636B">
        <w:rPr>
          <w:rFonts w:eastAsia="MS Mincho"/>
        </w:rPr>
        <w:t>Rješenjem ovoga suda posl. broj 15 St-</w:t>
      </w:r>
      <w:r w:rsidR="00FD636B" w:rsidRPr="00FD636B">
        <w:rPr>
          <w:rFonts w:eastAsia="MS Mincho"/>
        </w:rPr>
        <w:t>367/2012</w:t>
      </w:r>
      <w:r w:rsidR="007B550E" w:rsidRPr="00FD636B">
        <w:rPr>
          <w:rFonts w:eastAsia="MS Mincho"/>
        </w:rPr>
        <w:t>-</w:t>
      </w:r>
      <w:r w:rsidR="00FD636B" w:rsidRPr="00FD636B">
        <w:rPr>
          <w:rFonts w:eastAsia="MS Mincho"/>
        </w:rPr>
        <w:t>59</w:t>
      </w:r>
      <w:r w:rsidR="008F2F04" w:rsidRPr="00FD636B">
        <w:rPr>
          <w:rFonts w:eastAsia="MS Mincho"/>
        </w:rPr>
        <w:t xml:space="preserve"> od </w:t>
      </w:r>
      <w:r w:rsidR="00FD636B" w:rsidRPr="00FD636B">
        <w:rPr>
          <w:rFonts w:eastAsia="MS Mincho"/>
        </w:rPr>
        <w:t>17. rujna 2014</w:t>
      </w:r>
      <w:r w:rsidR="009C0104" w:rsidRPr="00FD636B">
        <w:rPr>
          <w:rFonts w:eastAsia="MS Mincho"/>
        </w:rPr>
        <w:t xml:space="preserve">. nad dužnikom </w:t>
      </w:r>
      <w:r w:rsidR="00FD636B" w:rsidRPr="00FD636B">
        <w:rPr>
          <w:rFonts w:cs="Arial"/>
          <w:b/>
        </w:rPr>
        <w:t>APPARO d.o.o. UMAG, Sarbarica bb</w:t>
      </w:r>
      <w:r w:rsidR="00FD636B" w:rsidRPr="00FD636B">
        <w:rPr>
          <w:rFonts w:eastAsia="MS Mincho"/>
        </w:rPr>
        <w:t xml:space="preserve"> </w:t>
      </w:r>
      <w:r w:rsidR="008A0D6C" w:rsidRPr="00FD636B">
        <w:rPr>
          <w:rFonts w:eastAsia="MS Mincho"/>
        </w:rPr>
        <w:t xml:space="preserve">je </w:t>
      </w:r>
      <w:r w:rsidR="002838DA" w:rsidRPr="00FD636B">
        <w:t xml:space="preserve">zaključen stečajni postupak, a dužnik </w:t>
      </w:r>
      <w:r w:rsidR="008F2F04" w:rsidRPr="00FD636B">
        <w:t xml:space="preserve">je </w:t>
      </w:r>
      <w:r w:rsidR="002838DA" w:rsidRPr="00FD636B">
        <w:t xml:space="preserve">brisan </w:t>
      </w:r>
      <w:r w:rsidRPr="00FD636B">
        <w:rPr>
          <w:rFonts w:eastAsia="MS Mincho"/>
        </w:rPr>
        <w:t xml:space="preserve">iz </w:t>
      </w:r>
      <w:r w:rsidR="00FD636B" w:rsidRPr="00FD636B">
        <w:rPr>
          <w:rFonts w:eastAsia="MS Mincho"/>
        </w:rPr>
        <w:t>sudskog registra ovog suda</w:t>
      </w:r>
      <w:r w:rsidR="002838DA" w:rsidRPr="00FD636B">
        <w:rPr>
          <w:rFonts w:eastAsia="MS Mincho"/>
        </w:rPr>
        <w:t xml:space="preserve">. </w:t>
      </w:r>
      <w:r w:rsidRPr="00FD636B">
        <w:rPr>
          <w:rFonts w:eastAsia="MS Mincho"/>
        </w:rPr>
        <w:t xml:space="preserve"> </w:t>
      </w:r>
      <w:r w:rsidR="00FB026A" w:rsidRPr="00FD636B">
        <w:rPr>
          <w:rFonts w:eastAsia="MS Mincho"/>
        </w:rPr>
        <w:t xml:space="preserve"> </w:t>
      </w:r>
      <w:r w:rsidRPr="00FD636B">
        <w:rPr>
          <w:rFonts w:eastAsia="MS Mincho"/>
        </w:rPr>
        <w:t xml:space="preserve"> </w:t>
      </w:r>
    </w:p>
    <w:p w:rsidRDefault="009C0104" w:rsidP="00F06245" w:rsidR="009C0104" w:rsidRPr="00FD636B">
      <w:pPr>
        <w:ind w:firstLine="708"/>
        <w:jc w:val="both"/>
        <w:rPr>
          <w:rFonts w:eastAsia="MS Mincho"/>
        </w:rPr>
      </w:pPr>
      <w:r w:rsidRPr="00FD636B">
        <w:rPr>
          <w:rFonts w:eastAsia="MS Mincho"/>
        </w:rPr>
        <w:t xml:space="preserve">Stečajni upravitelj je podneskom od </w:t>
      </w:r>
      <w:r w:rsidR="008A0D6C" w:rsidRPr="00FD636B">
        <w:rPr>
          <w:rFonts w:eastAsia="MS Mincho"/>
        </w:rPr>
        <w:t xml:space="preserve">21. ožujka 2018. </w:t>
      </w:r>
      <w:r w:rsidRPr="00FD636B">
        <w:rPr>
          <w:rFonts w:eastAsia="MS Mincho"/>
        </w:rPr>
        <w:t xml:space="preserve">zatražio </w:t>
      </w:r>
      <w:r w:rsidR="00FD636B" w:rsidRPr="00FD636B">
        <w:rPr>
          <w:rFonts w:eastAsia="MS Mincho"/>
        </w:rPr>
        <w:t>upis stečajne ma</w:t>
      </w:r>
      <w:r w:rsidR="00FD636B">
        <w:rPr>
          <w:rFonts w:eastAsia="MS Mincho"/>
        </w:rPr>
        <w:t>se</w:t>
      </w:r>
      <w:r w:rsidR="00FD636B" w:rsidRPr="00FD636B">
        <w:rPr>
          <w:rFonts w:eastAsia="MS Mincho"/>
        </w:rPr>
        <w:t xml:space="preserve"> u sudski </w:t>
      </w:r>
      <w:r w:rsidRPr="00FD636B">
        <w:rPr>
          <w:rFonts w:eastAsia="MS Mincho"/>
        </w:rPr>
        <w:t>registar</w:t>
      </w:r>
      <w:r w:rsidR="002428B7" w:rsidRPr="00FD636B">
        <w:rPr>
          <w:rFonts w:eastAsia="MS Mincho"/>
        </w:rPr>
        <w:t>. N</w:t>
      </w:r>
      <w:r w:rsidR="00413791" w:rsidRPr="00FD636B">
        <w:rPr>
          <w:rFonts w:eastAsia="MS Mincho"/>
        </w:rPr>
        <w:t>aime</w:t>
      </w:r>
      <w:r w:rsidR="002428B7" w:rsidRPr="00FD636B">
        <w:rPr>
          <w:rFonts w:eastAsia="MS Mincho"/>
        </w:rPr>
        <w:t>,</w:t>
      </w:r>
      <w:r w:rsidR="00FD636B" w:rsidRPr="00FD636B">
        <w:rPr>
          <w:rFonts w:eastAsia="MS Mincho"/>
        </w:rPr>
        <w:t xml:space="preserve"> prema odluci Visokog trgovačkog suda Republike Hrvatske poslovni broj Pž-1333/16-2 od 7. veljače 2018. djelomično je potvrđena, a djelomično preinačena presuda Trgovačkog suda u Pazinu poslovni broj P-878/06-26 od 11. studenog 2010., čime su se stekli uvjeti za naplatu potraživanja od dužnika Croatia osiguranje d.d. Zagreb</w:t>
      </w:r>
      <w:r w:rsidR="005D5C60" w:rsidRPr="00FD636B">
        <w:rPr>
          <w:rFonts w:eastAsia="MS Mincho"/>
        </w:rPr>
        <w:t>.</w:t>
      </w:r>
      <w:r w:rsidRPr="00FD636B">
        <w:rPr>
          <w:rFonts w:eastAsia="MS Mincho"/>
        </w:rPr>
        <w:t xml:space="preserve"> </w:t>
      </w:r>
    </w:p>
    <w:p w:rsidRDefault="00963AAD" w:rsidP="00F06245" w:rsidR="00960749" w:rsidRPr="00FD636B">
      <w:pPr>
        <w:ind w:firstLine="708"/>
        <w:jc w:val="both"/>
      </w:pPr>
      <w:r w:rsidRPr="00FD636B">
        <w:rPr>
          <w:rFonts w:eastAsia="MS Mincho"/>
        </w:rPr>
        <w:t>V</w:t>
      </w:r>
      <w:r w:rsidR="002838DA" w:rsidRPr="00FD636B">
        <w:rPr>
          <w:rFonts w:eastAsia="MS Mincho"/>
        </w:rPr>
        <w:t xml:space="preserve">aljalo je </w:t>
      </w:r>
      <w:r w:rsidRPr="00FD636B">
        <w:rPr>
          <w:rFonts w:eastAsia="MS Mincho"/>
        </w:rPr>
        <w:t xml:space="preserve">stoga </w:t>
      </w:r>
      <w:r w:rsidR="00FB026A" w:rsidRPr="00FD636B">
        <w:rPr>
          <w:rFonts w:eastAsia="MS Mincho"/>
        </w:rPr>
        <w:t>temeljem čl.437.</w:t>
      </w:r>
      <w:r w:rsidR="009C0104" w:rsidRPr="00FD636B">
        <w:rPr>
          <w:rFonts w:eastAsia="MS Mincho"/>
        </w:rPr>
        <w:t xml:space="preserve"> i</w:t>
      </w:r>
      <w:r w:rsidR="00FB026A" w:rsidRPr="00FD636B">
        <w:rPr>
          <w:rFonts w:eastAsia="MS Mincho"/>
        </w:rPr>
        <w:t xml:space="preserve"> </w:t>
      </w:r>
      <w:r w:rsidR="009C0104" w:rsidRPr="00FD636B">
        <w:rPr>
          <w:rFonts w:eastAsia="MS Mincho"/>
        </w:rPr>
        <w:t>čl.</w:t>
      </w:r>
      <w:r w:rsidR="00FB026A" w:rsidRPr="00FD636B">
        <w:rPr>
          <w:rFonts w:eastAsia="MS Mincho"/>
        </w:rPr>
        <w:t xml:space="preserve">438. </w:t>
      </w:r>
      <w:r w:rsidR="008B4F23" w:rsidRPr="00FD636B">
        <w:rPr>
          <w:rFonts w:eastAsia="MS Mincho"/>
        </w:rPr>
        <w:t xml:space="preserve">u vezi s čl. 441. st.2. </w:t>
      </w:r>
      <w:r w:rsidR="0024479D" w:rsidRPr="00FD636B">
        <w:rPr>
          <w:rFonts w:eastAsia="MS Mincho"/>
        </w:rPr>
        <w:t>Stečajnog zakona</w:t>
      </w:r>
      <w:r w:rsidR="00FB026A" w:rsidRPr="00FD636B">
        <w:rPr>
          <w:rFonts w:eastAsia="MS Mincho"/>
        </w:rPr>
        <w:t xml:space="preserve"> (Narodne novine </w:t>
      </w:r>
      <w:r w:rsidR="00551FD6" w:rsidRPr="00FD636B">
        <w:rPr>
          <w:rFonts w:eastAsia="MS Mincho"/>
        </w:rPr>
        <w:t xml:space="preserve">broj </w:t>
      </w:r>
      <w:r w:rsidR="00FB026A" w:rsidRPr="00FD636B">
        <w:rPr>
          <w:rFonts w:eastAsia="MS Mincho"/>
        </w:rPr>
        <w:t xml:space="preserve">71/15) riješiti kao u izreci rješenja. </w:t>
      </w:r>
      <w:r w:rsidR="00FB026A" w:rsidRPr="00FD636B">
        <w:t xml:space="preserve"> </w:t>
      </w:r>
    </w:p>
    <w:p w:rsidRDefault="008D33E2" w:rsidP="00F06245" w:rsidR="008D33E2" w:rsidRPr="00FD636B">
      <w:pPr>
        <w:ind w:firstLine="708"/>
        <w:jc w:val="both"/>
      </w:pPr>
    </w:p>
    <w:p w:rsidRDefault="00FB026A" w:rsidP="009E6FB6" w:rsidR="00345D6C" w:rsidRPr="00FD636B">
      <w:pPr>
        <w:jc w:val="center"/>
      </w:pPr>
      <w:r w:rsidRPr="00FD636B">
        <w:t xml:space="preserve">U </w:t>
      </w:r>
      <w:r w:rsidR="00345D6C" w:rsidRPr="00FD636B">
        <w:t xml:space="preserve">Rijeci, </w:t>
      </w:r>
      <w:r w:rsidR="002428B7" w:rsidRPr="00FD636B">
        <w:t>26. ožujka 2018.</w:t>
      </w:r>
      <w:r w:rsidRPr="00FD636B">
        <w:t xml:space="preserve"> </w:t>
      </w:r>
    </w:p>
    <w:p w:rsidRDefault="00FD636B" w:rsidP="00FD636B" w:rsidR="00345D6C" w:rsidRPr="00FD636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87C94" w:rsidRPr="00FD636B">
        <w:t>S</w:t>
      </w:r>
      <w:r w:rsidR="00345D6C" w:rsidRPr="00FD636B">
        <w:t>udac</w:t>
      </w:r>
    </w:p>
    <w:p w:rsidRDefault="00FD636B" w:rsidP="00FD636B" w:rsidR="00BD34BE">
      <w:pPr>
        <w:ind w:firstLine="708" w:left="1416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B026A" w:rsidRPr="00FD636B">
        <w:t>Daniela Korlević</w:t>
      </w:r>
    </w:p>
    <w:p w:rsidRDefault="00FD636B" w:rsidP="00FD636B" w:rsidR="00FD636B" w:rsidRPr="00FD636B">
      <w:pPr>
        <w:ind w:firstLine="708" w:left="1416"/>
        <w:jc w:val="right"/>
        <w:rPr>
          <w:sz w:val="36"/>
        </w:rPr>
      </w:pPr>
    </w:p>
    <w:p w:rsidRDefault="00D55538" w:rsidP="004A0442" w:rsidR="00D55538">
      <w:pPr>
        <w:jc w:val="both"/>
        <w:rPr>
          <w:rFonts w:eastAsia="MS Mincho"/>
          <w:b/>
        </w:rPr>
      </w:pPr>
    </w:p>
    <w:p w:rsidRDefault="00FD636B" w:rsidP="004A0442" w:rsidR="00FD636B" w:rsidRPr="00FD636B">
      <w:pPr>
        <w:jc w:val="both"/>
        <w:rPr>
          <w:rFonts w:eastAsia="MS Mincho"/>
          <w:b/>
        </w:rPr>
      </w:pPr>
    </w:p>
    <w:p w:rsidRDefault="00154BB9" w:rsidP="004A0442" w:rsidR="0024479D" w:rsidRPr="00FD636B">
      <w:pPr>
        <w:jc w:val="both"/>
        <w:rPr>
          <w:rFonts w:eastAsia="MS Mincho"/>
          <w:b/>
        </w:rPr>
      </w:pPr>
      <w:r w:rsidRPr="00FD636B">
        <w:rPr>
          <w:rFonts w:eastAsia="MS Mincho"/>
          <w:b/>
        </w:rPr>
        <w:t>UPUTA O PRAVNOM LIJEKU</w:t>
      </w:r>
      <w:r w:rsidR="00345D6C" w:rsidRPr="00FD636B">
        <w:rPr>
          <w:rFonts w:eastAsia="MS Mincho"/>
          <w:b/>
        </w:rPr>
        <w:t xml:space="preserve"> </w:t>
      </w:r>
    </w:p>
    <w:p w:rsidRDefault="004A0442" w:rsidP="00EE5463" w:rsidR="00FB026A" w:rsidRPr="00FD636B">
      <w:pPr>
        <w:jc w:val="both"/>
      </w:pPr>
      <w:r w:rsidRPr="00FD636B">
        <w:t xml:space="preserve">Protiv ovog rješenja dopuštena je žalba. </w:t>
      </w:r>
      <w:r w:rsidR="008D33E2" w:rsidRPr="00FD636B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sectPr w:rsidSect="008A0D6C" w:rsidR="00FB026A" w:rsidRPr="00FD636B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81A" w:rsidR="002B781A">
      <w:r>
        <w:separator/>
      </w:r>
    </w:p>
  </w:endnote>
  <w:endnote w:id="0" w:type="continuationSeparator">
    <w:p w:rsidRDefault="002B781A" w:rsidR="002B7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475928">
      <w:rPr>
        <w:rStyle w:val="Brojstranice"/>
        <w:rFonts w:cs="Arial" w:hAnsi="Arial" w:ascii="Arial"/>
        <w:noProof/>
      </w:rPr>
      <w:t>2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81A" w:rsidR="002B781A">
      <w:r>
        <w:separator/>
      </w:r>
    </w:p>
  </w:footnote>
  <w:footnote w:id="0" w:type="continuationSeparator">
    <w:p w:rsidRDefault="002B781A" w:rsidR="002B7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 xml:space="preserve">Posl. br. </w:t>
    </w:r>
    <w:r w:rsidR="00FB026A">
      <w:t>15</w:t>
    </w:r>
    <w:r w:rsidRPr="00925F8C">
      <w:t xml:space="preserve"> St-</w:t>
    </w:r>
    <w:r w:rsidR="008A0D6C">
      <w:t>47</w:t>
    </w:r>
    <w:r w:rsidR="00187C94">
      <w:t>/16-</w:t>
    </w:r>
    <w:r w:rsidR="008A0D6C">
      <w:t>9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25711F"/>
    <w:multiLevelType w:val="hybridMultilevel"/>
    <w:tmpl w:val="10224412"/>
    <w:lvl w:tplc="CF4AF5D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17EC8"/>
    <w:rsid w:val="0003364A"/>
    <w:rsid w:val="00033823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E698B"/>
    <w:rsid w:val="000F3D63"/>
    <w:rsid w:val="000F6DCE"/>
    <w:rsid w:val="000F719A"/>
    <w:rsid w:val="000F7E5A"/>
    <w:rsid w:val="00106225"/>
    <w:rsid w:val="00115FEA"/>
    <w:rsid w:val="00122B90"/>
    <w:rsid w:val="00154BB9"/>
    <w:rsid w:val="00160ED7"/>
    <w:rsid w:val="0016231F"/>
    <w:rsid w:val="00162488"/>
    <w:rsid w:val="00187C94"/>
    <w:rsid w:val="00196455"/>
    <w:rsid w:val="001A0071"/>
    <w:rsid w:val="001A047D"/>
    <w:rsid w:val="001A125D"/>
    <w:rsid w:val="001A5F6F"/>
    <w:rsid w:val="001B1313"/>
    <w:rsid w:val="001B539F"/>
    <w:rsid w:val="001C0267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28B7"/>
    <w:rsid w:val="0024479D"/>
    <w:rsid w:val="00244EFF"/>
    <w:rsid w:val="002622B6"/>
    <w:rsid w:val="0026256D"/>
    <w:rsid w:val="00266E4D"/>
    <w:rsid w:val="00274598"/>
    <w:rsid w:val="002838DA"/>
    <w:rsid w:val="00294EB6"/>
    <w:rsid w:val="002B781A"/>
    <w:rsid w:val="002C327A"/>
    <w:rsid w:val="002C42F8"/>
    <w:rsid w:val="002D7851"/>
    <w:rsid w:val="002E4DDB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7727B"/>
    <w:rsid w:val="00386208"/>
    <w:rsid w:val="003866CD"/>
    <w:rsid w:val="00390BE0"/>
    <w:rsid w:val="00394004"/>
    <w:rsid w:val="003966FC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3791"/>
    <w:rsid w:val="00414E44"/>
    <w:rsid w:val="004205D9"/>
    <w:rsid w:val="0042504B"/>
    <w:rsid w:val="00437846"/>
    <w:rsid w:val="00442FCF"/>
    <w:rsid w:val="00444B66"/>
    <w:rsid w:val="0044502E"/>
    <w:rsid w:val="00446871"/>
    <w:rsid w:val="00450777"/>
    <w:rsid w:val="00455F03"/>
    <w:rsid w:val="00457BD6"/>
    <w:rsid w:val="00464D5D"/>
    <w:rsid w:val="00470FA1"/>
    <w:rsid w:val="00475928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1FD6"/>
    <w:rsid w:val="00552FA7"/>
    <w:rsid w:val="0058092A"/>
    <w:rsid w:val="005843D4"/>
    <w:rsid w:val="0058697F"/>
    <w:rsid w:val="00587962"/>
    <w:rsid w:val="00590040"/>
    <w:rsid w:val="005A2C0C"/>
    <w:rsid w:val="005A6D7B"/>
    <w:rsid w:val="005B564A"/>
    <w:rsid w:val="005B5E33"/>
    <w:rsid w:val="005D537E"/>
    <w:rsid w:val="005D5C60"/>
    <w:rsid w:val="005D7682"/>
    <w:rsid w:val="005E22EA"/>
    <w:rsid w:val="005E69BB"/>
    <w:rsid w:val="005F089E"/>
    <w:rsid w:val="005F6757"/>
    <w:rsid w:val="00604322"/>
    <w:rsid w:val="00604B39"/>
    <w:rsid w:val="00622ACD"/>
    <w:rsid w:val="0062482F"/>
    <w:rsid w:val="00625EEF"/>
    <w:rsid w:val="00633BB9"/>
    <w:rsid w:val="0064216F"/>
    <w:rsid w:val="0064699F"/>
    <w:rsid w:val="006662C7"/>
    <w:rsid w:val="00675E4D"/>
    <w:rsid w:val="006953CD"/>
    <w:rsid w:val="006A250F"/>
    <w:rsid w:val="006A31F7"/>
    <w:rsid w:val="006B6375"/>
    <w:rsid w:val="006C08A3"/>
    <w:rsid w:val="006C0EBC"/>
    <w:rsid w:val="006D6DDA"/>
    <w:rsid w:val="006E22BC"/>
    <w:rsid w:val="006E4D7D"/>
    <w:rsid w:val="006E533A"/>
    <w:rsid w:val="006F51FD"/>
    <w:rsid w:val="007038AF"/>
    <w:rsid w:val="00705C74"/>
    <w:rsid w:val="007124FA"/>
    <w:rsid w:val="007126E0"/>
    <w:rsid w:val="00716A4B"/>
    <w:rsid w:val="00733B41"/>
    <w:rsid w:val="0073661E"/>
    <w:rsid w:val="00753677"/>
    <w:rsid w:val="007553FE"/>
    <w:rsid w:val="00755BB3"/>
    <w:rsid w:val="00770E29"/>
    <w:rsid w:val="00782B19"/>
    <w:rsid w:val="00783962"/>
    <w:rsid w:val="007B550E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17DB4"/>
    <w:rsid w:val="00825545"/>
    <w:rsid w:val="008339CC"/>
    <w:rsid w:val="00842AC2"/>
    <w:rsid w:val="008475D1"/>
    <w:rsid w:val="00854B86"/>
    <w:rsid w:val="008710B5"/>
    <w:rsid w:val="0087114C"/>
    <w:rsid w:val="008774C3"/>
    <w:rsid w:val="008935CB"/>
    <w:rsid w:val="00897A06"/>
    <w:rsid w:val="008A0D6C"/>
    <w:rsid w:val="008B250A"/>
    <w:rsid w:val="008B3200"/>
    <w:rsid w:val="008B4F23"/>
    <w:rsid w:val="008D22A3"/>
    <w:rsid w:val="008D33E2"/>
    <w:rsid w:val="008F2F04"/>
    <w:rsid w:val="008F49E8"/>
    <w:rsid w:val="00920C69"/>
    <w:rsid w:val="0092399B"/>
    <w:rsid w:val="00942BE5"/>
    <w:rsid w:val="009464C5"/>
    <w:rsid w:val="00950686"/>
    <w:rsid w:val="009516CB"/>
    <w:rsid w:val="009539B8"/>
    <w:rsid w:val="00960749"/>
    <w:rsid w:val="009625D5"/>
    <w:rsid w:val="00963AAD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5AF3"/>
    <w:rsid w:val="009B7743"/>
    <w:rsid w:val="009C0104"/>
    <w:rsid w:val="009D2CFE"/>
    <w:rsid w:val="009E39B0"/>
    <w:rsid w:val="009E6FB6"/>
    <w:rsid w:val="009F7A82"/>
    <w:rsid w:val="00A02CEE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76288"/>
    <w:rsid w:val="00A826E1"/>
    <w:rsid w:val="00A840E7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00E9"/>
    <w:rsid w:val="00B534D9"/>
    <w:rsid w:val="00B603AB"/>
    <w:rsid w:val="00B637F2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4BE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D7587"/>
    <w:rsid w:val="00CE0007"/>
    <w:rsid w:val="00D00E0E"/>
    <w:rsid w:val="00D13022"/>
    <w:rsid w:val="00D14DC0"/>
    <w:rsid w:val="00D25DA9"/>
    <w:rsid w:val="00D27694"/>
    <w:rsid w:val="00D3345D"/>
    <w:rsid w:val="00D33AE8"/>
    <w:rsid w:val="00D42483"/>
    <w:rsid w:val="00D513BD"/>
    <w:rsid w:val="00D51714"/>
    <w:rsid w:val="00D55538"/>
    <w:rsid w:val="00D561E8"/>
    <w:rsid w:val="00D60E76"/>
    <w:rsid w:val="00D710E5"/>
    <w:rsid w:val="00D71351"/>
    <w:rsid w:val="00D81A82"/>
    <w:rsid w:val="00D87060"/>
    <w:rsid w:val="00D87D48"/>
    <w:rsid w:val="00D900C1"/>
    <w:rsid w:val="00DA5487"/>
    <w:rsid w:val="00DA766B"/>
    <w:rsid w:val="00DB0730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172EF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B7B51"/>
    <w:rsid w:val="00EC100B"/>
    <w:rsid w:val="00EC7E1D"/>
    <w:rsid w:val="00ED482F"/>
    <w:rsid w:val="00ED6E7C"/>
    <w:rsid w:val="00ED787B"/>
    <w:rsid w:val="00EE407D"/>
    <w:rsid w:val="00EE5463"/>
    <w:rsid w:val="00F06245"/>
    <w:rsid w:val="00F12F8B"/>
    <w:rsid w:val="00F130DD"/>
    <w:rsid w:val="00F243B9"/>
    <w:rsid w:val="00F30EAD"/>
    <w:rsid w:val="00F51251"/>
    <w:rsid w:val="00F54682"/>
    <w:rsid w:val="00F55B9B"/>
    <w:rsid w:val="00F6004B"/>
    <w:rsid w:val="00F60DB5"/>
    <w:rsid w:val="00F670F7"/>
    <w:rsid w:val="00F73E19"/>
    <w:rsid w:val="00F75F8D"/>
    <w:rsid w:val="00F822D9"/>
    <w:rsid w:val="00F83C9A"/>
    <w:rsid w:val="00FA04C8"/>
    <w:rsid w:val="00FA2A99"/>
    <w:rsid w:val="00FB026A"/>
    <w:rsid w:val="00FB0A4E"/>
    <w:rsid w:val="00FB5198"/>
    <w:rsid w:val="00FB7801"/>
    <w:rsid w:val="00FC22D0"/>
    <w:rsid w:val="00FD4D1F"/>
    <w:rsid w:val="00FD636B"/>
    <w:rsid w:val="00FE0987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759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92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928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92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92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759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92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928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92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92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8986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8. srpnja 2015.</izvorni_sadrzaj>
    <derivirana_varijabla naziv="DomainObject.Predmet.DatumArhiviranja_1">8. srpnja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2012.</izvorni_sadrzaj>
    <derivirana_varijabla naziv="DomainObject.Predmet.DatumOsnivanja_1">22.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rujna 2014.</izvorni_sadrzaj>
    <derivirana_varijabla naziv="DomainObject.Predmet.DatumRjesavanja_1">17. rujna 2014.</derivirana_varijabla>
  </DomainObject.Predmet.DatumRjesavanja>
  <DomainObject.Predmet.DatumRokaCuvanja>
    <izvorni_sadrzaj>8. srpnja 2025.</izvorni_sadrzaj>
    <derivirana_varijabla naziv="DomainObject.Predmet.DatumRokaCuvanja_1">8. srpnja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17. travnja 2015.</izvorni_sadrzaj>
    <derivirana_varijabla naziv="DomainObject.Predmet.DatumZatvaranja_1">17. travnja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hr.ibm.icms.common.model.sluzbeneosobe.Referada@75b875b8[id=6469, dbStatus=null, naziv=Referada 15, oznaka=null, sudac=null] &lt;-hr.ibm.icms.common.model.sluzbeneosobe.Referada@75b875b8[status dodjele: =false]</izvorni_sadrzaj>
    <derivirana_varijabla naziv="DomainObject.Predmet.MjestoCuvanja_1">hr.ibm.icms.common.model.sluzbeneosobe.Referada@75b875b8[id=6469, dbStatus=null, naziv=Referada 15, oznaka=null, sudac=null] &lt;-hr.ibm.icms.common.model.sluzbeneosobe.Referada@75b875b8[status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St-367/2012</izvorni_sadrzaj>
    <derivirana_varijabla naziv="DomainObject.Predmet.OznakaBroj_1">St-367/2012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>Veza 15 St-647/11 (skraćeni)</izvorni_sadrzaj>
    <derivirana_varijabla naziv="DomainObject.Predmet.PrimjedbaSuca_1">Veza 15 St-647/11 (skraćeni)</derivirana_varijabla>
  </DomainObject.Predmet.PrimjedbaSuca>
  <DomainObject.Predmet.ProtustrankaFormated>
    <izvorni_sadrzaj>  APPARO d.o.o.  Umag</izvorni_sadrzaj>
    <derivirana_varijabla naziv="DomainObject.Predmet.ProtustrankaFormated_1">  APPARO d.o.o.  Umag</derivirana_varijabla>
  </DomainObject.Predmet.ProtustrankaFormated>
  <DomainObject.Predmet.ProtustrankaFormatedOIB>
    <izvorni_sadrzaj>  APPARO d.o.o.  Umag, OIB 81875260516</izvorni_sadrzaj>
    <derivirana_varijabla naziv="DomainObject.Predmet.ProtustrankaFormatedOIB_1">  APPARO d.o.o.  Umag, OIB 81875260516</derivirana_varijabla>
  </DomainObject.Predmet.ProtustrankaFormatedOIB>
  <DomainObject.Predmet.ProtustrankaFormatedWithAdress>
    <izvorni_sadrzaj> APPARO d.o.o.  Umag, Sarbarica bb, 52 470 Umag</izvorni_sadrzaj>
    <derivirana_varijabla naziv="DomainObject.Predmet.ProtustrankaFormatedWithAdress_1"> APPARO d.o.o.  Umag, Sarbarica bb, 52 470 Umag</derivirana_varijabla>
  </DomainObject.Predmet.ProtustrankaFormatedWithAdress>
  <DomainObject.Predmet.ProtustrankaFormatedWithAdressOIB>
    <izvorni_sadrzaj> APPARO d.o.o.  Umag, OIB 81875260516, Sarbarica bb, 52 470 Umag</izvorni_sadrzaj>
    <derivirana_varijabla naziv="DomainObject.Predmet.ProtustrankaFormatedWithAdressOIB_1"> APPARO d.o.o.  Umag, OIB 81875260516, Sarbarica bb, 52 470 Umag</derivirana_varijabla>
  </DomainObject.Predmet.ProtustrankaFormatedWithAdressOIB>
  <DomainObject.Predmet.ProtustrankaWithAdress>
    <izvorni_sadrzaj>APPARO d.o.o.  Umag Sarbarica bb, 52 470 Umag</izvorni_sadrzaj>
    <derivirana_varijabla naziv="DomainObject.Predmet.ProtustrankaWithAdress_1">APPARO d.o.o.  Umag Sarbarica bb, 52 470 Umag</derivirana_varijabla>
  </DomainObject.Predmet.ProtustrankaWithAdress>
  <DomainObject.Predmet.ProtustrankaWithAdressOIB>
    <izvorni_sadrzaj>APPARO d.o.o.  Umag, OIB 81875260516, Sarbarica bb, 52 470 Umag</izvorni_sadrzaj>
    <derivirana_varijabla naziv="DomainObject.Predmet.ProtustrankaWithAdressOIB_1">APPARO d.o.o.  Umag, OIB 81875260516, Sarbarica bb, 52 470 Umag</derivirana_varijabla>
  </DomainObject.Predmet.ProtustrankaWithAdressOIB>
  <DomainObject.Predmet.ProtustrankaNazivFormated>
    <izvorni_sadrzaj>APPARO d.o.o.  Umag</izvorni_sadrzaj>
    <derivirana_varijabla naziv="DomainObject.Predmet.ProtustrankaNazivFormated_1">APPARO d.o.o.  Umag</derivirana_varijabla>
  </DomainObject.Predmet.ProtustrankaNazivFormated>
  <DomainObject.Predmet.ProtustrankaNazivFormatedOIB>
    <izvorni_sadrzaj>APPARO d.o.o.  Umag, OIB 81875260516</izvorni_sadrzaj>
    <derivirana_varijabla naziv="DomainObject.Predmet.ProtustrankaNazivFormatedOIB_1">APPARO d.o.o.  Umag, OIB 81875260516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 Umag</izvorni_sadrzaj>
    <derivirana_varijabla naziv="DomainObject.Predmet.StrankaFormated_1">  ISTARSKA KREDITNA BANKA UMAG d.d.  Umag</derivirana_varijabla>
  </DomainObject.Predmet.StrankaFormated>
  <DomainObject.Predmet.StrankaFormatedOIB>
    <izvorni_sadrzaj>  ISTARSKA KREDITNA BANKA UMAG d.d.  Umag, OIB 65723536010</izvorni_sadrzaj>
    <derivirana_varijabla naziv="DomainObject.Predmet.StrankaFormatedOIB_1">  ISTARSKA KREDITNA BANKA UMAG d.d.  Umag, OIB 65723536010</derivirana_varijabla>
  </DomainObject.Predmet.StrankaFormatedOIB>
  <DomainObject.Predmet.StrankaFormatedWithAdress>
    <izvorni_sadrzaj> ISTARSKA KREDITNA BANKA UMAG d.d.  Umag, Ernesta Miloša 1, 52 470 Umag</izvorni_sadrzaj>
    <derivirana_varijabla naziv="DomainObject.Predmet.StrankaFormatedWithAdress_1"> ISTARSKA KREDITNA BANKA UMAG d.d.  Umag, Ernesta Miloša 1, 52 470 Umag</derivirana_varijabla>
  </DomainObject.Predmet.StrankaFormatedWithAdress>
  <DomainObject.Predmet.StrankaFormatedWithAdressOIB>
    <izvorni_sadrzaj> ISTARSKA KREDITNA BANKA UMAG d.d.  Umag, OIB 65723536010, Ernesta Miloša 1, 52 470 Umag</izvorni_sadrzaj>
    <derivirana_varijabla naziv="DomainObject.Predmet.StrankaFormatedWithAdressOIB_1"> ISTARSKA KREDITNA BANKA UMAG d.d.  Umag, OIB 65723536010, Ernesta Miloša 1, 52 470 Umag</derivirana_varijabla>
  </DomainObject.Predmet.StrankaFormatedWithAdressOIB>
  <DomainObject.Predmet.StrankaWithAdress>
    <izvorni_sadrzaj>ISTARSKA KREDITNA BANKA UMAG d.d.  Umag Ernesta Miloša 1,52 470 Umag</izvorni_sadrzaj>
    <derivirana_varijabla naziv="DomainObject.Predmet.StrankaWithAdress_1">ISTARSKA KREDITNA BANKA UMAG d.d.  Umag Ernesta Miloša 1,52 470 Umag</derivirana_varijabla>
  </DomainObject.Predmet.StrankaWithAdress>
  <DomainObject.Predmet.StrankaWithAdressOIB>
    <izvorni_sadrzaj>ISTARSKA KREDITNA BANKA UMAG d.d.  Umag, OIB 65723536010, Ernesta Miloša 1,52 470 Umag</izvorni_sadrzaj>
    <derivirana_varijabla naziv="DomainObject.Predmet.StrankaWithAdressOIB_1">ISTARSKA KREDITNA BANKA UMAG d.d.  Umag, OIB 65723536010, Ernesta Miloša 1,52 470 Umag</derivirana_varijabla>
  </DomainObject.Predmet.StrankaWithAdressOIB>
  <DomainObject.Predmet.StrankaNazivFormated>
    <izvorni_sadrzaj>ISTARSKA KREDITNA BANKA UMAG d.d.  Umag</izvorni_sadrzaj>
    <derivirana_varijabla naziv="DomainObject.Predmet.StrankaNazivFormated_1">ISTARSKA KREDITNA BANKA UMAG d.d.  Umag</derivirana_varijabla>
  </DomainObject.Predmet.StrankaNazivFormated>
  <DomainObject.Predmet.StrankaNazivFormatedOIB>
    <izvorni_sadrzaj>ISTARSKA KREDITNA BANKA UMAG d.d.  Umag, OIB 65723536010</izvorni_sadrzaj>
    <derivirana_varijabla naziv="DomainObject.Predmet.StrankaNazivFormatedOIB_1">ISTARSKA KREDITNA BANKA UMAG d.d.  Umag, OIB 65723536010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ISTARSKA KREDITNA BANKA UMAG d.d.  Umag</item>
    </izvorni_sadrzaj>
    <derivirana_varijabla naziv="DomainObject.Predmet.StrankaListFormated_1">
      <item>ISTARSKA KREDITNA BANKA UMAG d.d.  Umag</item>
    </derivirana_varijabla>
  </DomainObject.Predmet.StrankaListFormated>
  <DomainObject.Predmet.StrankaListFormatedOIB>
    <izvorni_sadrzaj>
      <item>ISTARSKA KREDITNA BANKA UMAG d.d.  Umag, OIB 65723536010</item>
    </izvorni_sadrzaj>
    <derivirana_varijabla naziv="DomainObject.Predmet.StrankaListFormatedOIB_1">
      <item>ISTARSKA KREDITNA BANKA UMAG d.d.  Umag, OIB 65723536010</item>
    </derivirana_varijabla>
  </DomainObject.Predmet.StrankaListFormatedOIB>
  <DomainObject.Predmet.StrankaListFormatedWithAdress>
    <izvorni_sadrzaj>
      <item>ISTARSKA KREDITNA BANKA UMAG d.d.  Umag, Ernesta Miloša 1, 52 470 Umag</item>
    </izvorni_sadrzaj>
    <derivirana_varijabla naziv="DomainObject.Predmet.StrankaListFormatedWithAdress_1">
      <item>ISTARSKA KREDITNA BANKA UMAG d.d.  Umag, Ernesta Miloša 1, 52 470 Umag</item>
    </derivirana_varijabla>
  </DomainObject.Predmet.StrankaListFormatedWithAdress>
  <DomainObject.Predmet.StrankaListFormatedWithAdressOIB>
    <izvorni_sadrzaj>
      <item>ISTARSKA KREDITNA BANKA UMAG d.d.  Umag, OIB 65723536010, Ernesta Miloša 1, 52 470 Umag</item>
    </izvorni_sadrzaj>
    <derivirana_varijabla naziv="DomainObject.Predmet.StrankaListFormatedWithAdressOIB_1">
      <item>ISTARSKA KREDITNA BANKA UMAG d.d.  Umag, OIB 65723536010, Ernesta Miloša 1, 52 470 Umag</item>
    </derivirana_varijabla>
  </DomainObject.Predmet.StrankaListFormatedWithAdressOIB>
  <DomainObject.Predmet.StrankaListNazivFormated>
    <izvorni_sadrzaj>
      <item>ISTARSKA KREDITNA BANKA UMAG d.d.  Umag</item>
    </izvorni_sadrzaj>
    <derivirana_varijabla naziv="DomainObject.Predmet.StrankaListNazivFormated_1">
      <item>ISTARSKA KREDITNA BANKA UMAG d.d.  Umag</item>
    </derivirana_varijabla>
  </DomainObject.Predmet.StrankaListNazivFormated>
  <DomainObject.Predmet.StrankaListNazivFormatedOIB>
    <izvorni_sadrzaj>
      <item>ISTARSKA KREDITNA BANKA UMAG d.d.  Umag, OIB 65723536010</item>
    </izvorni_sadrzaj>
    <derivirana_varijabla naziv="DomainObject.Predmet.StrankaListNazivFormatedOIB_1">
      <item>ISTARSKA KREDITNA BANKA UMAG d.d.  Umag, OIB 65723536010</item>
    </derivirana_varijabla>
  </DomainObject.Predmet.StrankaListNazivFormatedOIB>
  <DomainObject.Predmet.ProtuStrankaListFormated>
    <izvorni_sadrzaj>
      <item>APPARO d.o.o.  Umag</item>
    </izvorni_sadrzaj>
    <derivirana_varijabla naziv="DomainObject.Predmet.ProtuStrankaListFormated_1">
      <item>APPARO d.o.o.  Umag</item>
    </derivirana_varijabla>
  </DomainObject.Predmet.ProtuStrankaListFormated>
  <DomainObject.Predmet.ProtuStrankaListFormatedOIB>
    <izvorni_sadrzaj>
      <item>APPARO d.o.o.  Umag, OIB 81875260516</item>
    </izvorni_sadrzaj>
    <derivirana_varijabla naziv="DomainObject.Predmet.ProtuStrankaListFormatedOIB_1">
      <item>APPARO d.o.o.  Umag, OIB 81875260516</item>
    </derivirana_varijabla>
  </DomainObject.Predmet.ProtuStrankaListFormatedOIB>
  <DomainObject.Predmet.ProtuStrankaListFormatedWithAdress>
    <izvorni_sadrzaj>
      <item>APPARO d.o.o.  Umag, Sarbarica bb, 52 470 Umag</item>
    </izvorni_sadrzaj>
    <derivirana_varijabla naziv="DomainObject.Predmet.ProtuStrankaListFormatedWithAdress_1">
      <item>APPARO d.o.o.  Umag, Sarbarica bb, 52 470 Umag</item>
    </derivirana_varijabla>
  </DomainObject.Predmet.ProtuStrankaListFormatedWithAdress>
  <DomainObject.Predmet.ProtuStrankaListFormatedWithAdressOIB>
    <izvorni_sadrzaj>
      <item>APPARO d.o.o.  Umag, OIB 81875260516, Sarbarica bb, 52 470 Umag</item>
    </izvorni_sadrzaj>
    <derivirana_varijabla naziv="DomainObject.Predmet.ProtuStrankaListFormatedWithAdressOIB_1">
      <item>APPARO d.o.o.  Umag, OIB 81875260516, Sarbarica bb, 52 470 Umag</item>
    </derivirana_varijabla>
  </DomainObject.Predmet.ProtuStrankaListFormatedWithAdressOIB>
  <DomainObject.Predmet.ProtuStrankaListNazivFormated>
    <izvorni_sadrzaj>
      <item>APPARO d.o.o.  Umag</item>
    </izvorni_sadrzaj>
    <derivirana_varijabla naziv="DomainObject.Predmet.ProtuStrankaListNazivFormated_1">
      <item>APPARO d.o.o.  Umag</item>
    </derivirana_varijabla>
  </DomainObject.Predmet.ProtuStrankaListNazivFormated>
  <DomainObject.Predmet.ProtuStrankaListNazivFormatedOIB>
    <izvorni_sadrzaj>
      <item>APPARO d.o.o.  Umag, OIB 81875260516</item>
    </izvorni_sadrzaj>
    <derivirana_varijabla naziv="DomainObject.Predmet.ProtuStrankaListNazivFormatedOIB_1">
      <item>APPARO d.o.o.  Umag, OIB 81875260516</item>
    </derivirana_varijabla>
  </DomainObject.Predmet.ProtuStrankaListNazivFormatedOIB>
  <DomainObject.Predmet.OstaliListFormated>
    <izvorni_sadrzaj>
      <item>DRAŽEN EZGETA</item>
      <item>Emil Stella</item>
      <item>Vedran Marcan</item>
      <item>Marko Meštrović</item>
    </izvorni_sadrzaj>
    <derivirana_varijabla naziv="DomainObject.Predmet.OstaliListFormated_1">
      <item>DRAŽEN EZGETA</item>
      <item>Emil Stella</item>
      <item>Vedran Marcan</item>
      <item>Marko Meštrović</item>
    </derivirana_varijabla>
  </DomainObject.Predmet.OstaliListFormated>
  <DomainObject.Predmet.OstaliListFormatedOIB>
    <izvorni_sadrzaj>
      <item>DRAŽEN EZGETA, OIB 62061046523</item>
      <item>Emil Stella</item>
      <item>Vedran Marcan</item>
      <item>Marko Meštrović</item>
    </izvorni_sadrzaj>
    <derivirana_varijabla naziv="DomainObject.Predmet.OstaliListFormatedOIB_1">
      <item>DRAŽEN EZGETA, OIB 62061046523</item>
      <item>Emil Stella</item>
      <item>Vedran Marcan</item>
      <item>Marko Meštrović</item>
    </derivirana_varijabla>
  </DomainObject.Predmet.OstaliListFormatedOIB>
  <DomainObject.Predmet.OstaliListFormatedWithAdress>
    <izvorni_sadrzaj>
      <item>DRAŽEN EZGETA, 52 100 Pula</item>
      <item>Emil Stella, 52 100 Pula</item>
      <item>Vedran Marcan, 52 100 Pula</item>
      <item>Marko Meštrović</item>
    </izvorni_sadrzaj>
    <derivirana_varijabla naziv="DomainObject.Predmet.OstaliListFormatedWithAdress_1">
      <item>DRAŽEN EZGETA, 52 100 Pula</item>
      <item>Emil Stella, 52 100 Pula</item>
      <item>Vedran Marcan, 52 100 Pula</item>
      <item>Marko Meštrović</item>
    </derivirana_varijabla>
  </DomainObject.Predmet.OstaliListFormatedWithAdress>
  <DomainObject.Predmet.OstaliListFormatedWithAdressOIB>
    <izvorni_sadrzaj>
      <item>DRAŽEN EZGETA, OIB 62061046523, 52 100 Pula</item>
      <item>Emil Stella, 52 100 Pula</item>
      <item>Vedran Marcan, 52 100 Pula</item>
      <item>Marko Meštrović</item>
    </izvorni_sadrzaj>
    <derivirana_varijabla naziv="DomainObject.Predmet.OstaliListFormatedWithAdressOIB_1">
      <item>DRAŽEN EZGETA, OIB 62061046523, 52 100 Pula</item>
      <item>Emil Stella, 52 100 Pula</item>
      <item>Vedran Marcan, 52 100 Pula</item>
      <item>Marko Meštrović</item>
    </derivirana_varijabla>
  </DomainObject.Predmet.OstaliListFormatedWithAdressOIB>
  <DomainObject.Predmet.OstaliListNazivFormated>
    <izvorni_sadrzaj>
      <item>DRAŽEN EZGETA</item>
      <item>Emil Stella</item>
      <item>Vedran Marcan</item>
      <item>Marko Meštrović</item>
    </izvorni_sadrzaj>
    <derivirana_varijabla naziv="DomainObject.Predmet.OstaliListNazivFormated_1">
      <item>DRAŽEN EZGETA</item>
      <item>Emil Stella</item>
      <item>Vedran Marcan</item>
      <item>Marko Meštrović</item>
    </derivirana_varijabla>
  </DomainObject.Predmet.OstaliListNazivFormated>
  <DomainObject.Predmet.OstaliListNazivFormatedOIB>
    <izvorni_sadrzaj>
      <item>DRAŽEN EZGETA, OIB 62061046523</item>
      <item>Emil Stella</item>
      <item>Vedran Marcan</item>
      <item>Marko Meštrović</item>
    </izvorni_sadrzaj>
    <derivirana_varijabla naziv="DomainObject.Predmet.OstaliListNazivFormatedOIB_1">
      <item>DRAŽEN EZGETA, OIB 62061046523</item>
      <item>Emil Stella</item>
      <item>Vedran Marcan</item>
      <item>Marko Meštrović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  Umag</izvorni_sadrzaj>
    <derivirana_varijabla naziv="DomainObject.Predmet.StrankaIDrugi_1">ISTARSKA KREDITNA BANKA UMAG d.d.  Umag</derivirana_varijabla>
  </DomainObject.Predmet.StrankaIDrugi>
  <DomainObject.Predmet.ProtustrankaIDrugi>
    <izvorni_sadrzaj>APPARO d.o.o.  Umag</izvorni_sadrzaj>
    <derivirana_varijabla naziv="DomainObject.Predmet.ProtustrankaIDrugi_1">APPARO d.o.o.  Umag</derivirana_varijabla>
  </DomainObject.Predmet.ProtustrankaIDrugi>
  <DomainObject.Predmet.StrankaIDrugiAdressOIB>
    <izvorni_sadrzaj>ISTARSKA KREDITNA BANKA UMAG d.d.  Umag, OIB 65723536010, Ernesta Miloša 1, 52 470 Umag</izvorni_sadrzaj>
    <derivirana_varijabla naziv="DomainObject.Predmet.StrankaIDrugiAdressOIB_1">ISTARSKA KREDITNA BANKA UMAG d.d.  Umag, OIB 65723536010, Ernesta Miloša 1, 52 470 Umag</derivirana_varijabla>
  </DomainObject.Predmet.StrankaIDrugiAdressOIB>
  <DomainObject.Predmet.ProtustrankaIDrugiAdressOIB>
    <izvorni_sadrzaj>APPARO d.o.o.  Umag, OIB 81875260516, Sarbarica bb, 52 470 Umag</izvorni_sadrzaj>
    <derivirana_varijabla naziv="DomainObject.Predmet.ProtustrankaIDrugiAdressOIB_1">APPARO d.o.o.  Umag, OIB 81875260516, Sarbarica bb,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rujna 2014.</izvorni_sadrzaj>
    <derivirana_varijabla naziv="DomainObject.Predmet.OdlukaRjesenje.DatumDonosenjaOdluke_1">17. rujna 2014.</derivirana_varijabla>
  </DomainObject.Predmet.OdlukaRjesenje.DatumDonosenjaOdluke>
  <DomainObject.Predmet.OdlukaRjesenje.DatumPravomocnosti>
    <izvorni_sadrzaj>4. studenog 2014.</izvorni_sadrzaj>
    <derivirana_varijabla naziv="DomainObject.Predmet.OdlukaRjesenje.DatumPravomocnosti_1">4. studenog 2014.</derivirana_varijabla>
  </DomainObject.Predmet.OdlukaRjesenje.DatumPravomocnosti>
  <DomainObject.Predmet.OdlukaRjesenje.Oznaka>
    <izvorni_sadrzaj>St-367/2012-59</izvorni_sadrzaj>
    <derivirana_varijabla naziv="DomainObject.Predmet.OdlukaRjesenje.Oznaka_1">St-367/2012-59</derivirana_varijabla>
  </DomainObject.Predmet.OdlukaRjesenje.Oznaka>
  <DomainObject.Predmet.SudioniciListNaziv>
    <izvorni_sadrzaj>
      <item>ISTARSKA KREDITNA BANKA UMAG d.d.  Umag</item>
      <item>APPARO d.o.o.  Umag</item>
      <item>DRAŽEN EZGETA</item>
      <item>Emil Stella</item>
      <item>Vedran Marcan</item>
      <item>Marko Meštrović</item>
    </izvorni_sadrzaj>
    <derivirana_varijabla naziv="DomainObject.Predmet.SudioniciListNaziv_1">
      <item>ISTARSKA KREDITNA BANKA UMAG d.d.  Umag</item>
      <item>APPARO d.o.o.  Umag</item>
      <item>DRAŽEN EZGETA</item>
      <item>Emil Stella</item>
      <item>Vedran Marcan</item>
      <item>Marko Meštrović</item>
    </derivirana_varijabla>
  </DomainObject.Predmet.SudioniciListNaziv>
  <DomainObject.Predmet.SudioniciListAdressOIB>
    <izvorni_sadrzaj>
      <item>ISTARSKA KREDITNA BANKA UMAG d.d.  Umag, OIB 65723536010, Ernesta Miloša 1,52 470 Umag</item>
      <item>APPARO d.o.o.  Umag, OIB 81875260516, Sarbarica bb,52 470 Umag</item>
      <item>DRAŽEN EZGETA, OIB 62061046523, 52 100 Pula</item>
      <item>Emil Stella, 52 100 Pula</item>
      <item>Vedran Marcan, 52 100 Pula</item>
      <item>Marko Meštrović</item>
    </izvorni_sadrzaj>
    <derivirana_varijabla naziv="DomainObject.Predmet.SudioniciListAdressOIB_1">
      <item>ISTARSKA KREDITNA BANKA UMAG d.d.  Umag, OIB 65723536010, Ernesta Miloša 1,52 470 Umag</item>
      <item>APPARO d.o.o.  Umag, OIB 81875260516, Sarbarica bb,52 470 Umag</item>
      <item>DRAŽEN EZGETA, OIB 62061046523, 52 100 Pula</item>
      <item>Emil Stella, 52 100 Pula</item>
      <item>Vedran Marcan, 52 100 Pula</item>
      <item>Marko Meštrović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65723536010</item>
      <item>, OIB 81875260516</item>
      <item>, OIB 62061046523</item>
      <item>, OIB null</item>
      <item>, OIB null</item>
      <item>, OIB null</item>
    </izvorni_sadrzaj>
    <derivirana_varijabla naziv="DomainObject.Predmet.SudioniciListNazivOIB_1">
      <item>, OIB 65723536010</item>
      <item>, OIB 81875260516</item>
      <item>, OIB 62061046523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314360-F15B-4EBB-A475-70EADA35AA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299</properties:Words>
  <properties:Characters>1521</properties:Characters>
  <properties:Lines>46</properties:Lines>
  <properties:Paragraphs>19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2018-03-26T09:28:00Z</dcterms:created>
  <dc:creator>Korisnik</dc:creator>
  <cp:lastModifiedBy>Jasna Radulović</cp:lastModifiedBy>
  <cp:lastPrinted>2018-03-26T09:25:00Z</cp:lastPrinted>
  <dcterms:modified xmlns:xsi="http://www.w3.org/2001/XMLSchema-instance" xsi:type="dcterms:W3CDTF">2018-03-26T11:47:00Z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(367-12 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