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9dbf" w14:paraId="0159dbf" w:rsidRDefault="0086589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5891" w:rsidP="00865891" w:rsidR="00AE649C">
      <w:pPr>
        <w:pStyle w:val="NormaleSPIS"/>
        <w:spacing w:after="0"/>
      </w:pPr>
      <w:r>
        <w:t xml:space="preserve">        Republika Hrvatska</w:t>
      </w:r>
    </w:p>
    <w:p w:rsidRDefault="00865891" w:rsidP="00865891" w:rsidR="00865891">
      <w:pPr>
        <w:pStyle w:val="NormaleSPIS"/>
        <w:spacing w:after="0"/>
      </w:pPr>
      <w:r>
        <w:t xml:space="preserve">    Trgovački sud u Bjelovaru</w:t>
      </w:r>
    </w:p>
    <w:p w:rsidRDefault="00865891" w:rsidP="00865891" w:rsidR="00865891">
      <w:pPr>
        <w:pStyle w:val="NormaleSPIS"/>
        <w:spacing w:after="0"/>
      </w:pPr>
      <w:r>
        <w:t>Bjelovar, Šetalište dr.I.Lebovića 42.</w:t>
      </w:r>
    </w:p>
    <w:p w:rsidRDefault="00865891" w:rsidP="00865891" w:rsidR="00865891">
      <w:pPr>
        <w:pStyle w:val="NormaleSPIS"/>
        <w:jc w:val="right"/>
        <w:rPr>
          <w:noProof/>
        </w:rPr>
      </w:pPr>
      <w:r>
        <w:rPr>
          <w:noProof/>
        </w:rPr>
        <w:t>Poslovni broj: 7 St-773/2018-9</w:t>
      </w:r>
    </w:p>
    <w:p w:rsidRDefault="00865891" w:rsidP="00865891" w:rsidR="00865891">
      <w:pPr>
        <w:pStyle w:val="NormaleSPIS"/>
        <w:spacing w:after="0"/>
        <w:jc w:val="right"/>
        <w:rPr>
          <w:noProof/>
        </w:rPr>
      </w:pPr>
    </w:p>
    <w:p w:rsidRDefault="00865891" w:rsidP="00865891" w:rsidR="00865891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865891" w:rsidP="00865891" w:rsidR="00865891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865891" w:rsidP="00865891" w:rsidR="00865891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865891" w:rsidP="00865891" w:rsidR="00865891">
      <w:pPr>
        <w:jc w:val="center"/>
        <w:outlineLvl w:val="0"/>
        <w:rPr>
          <w:noProof/>
        </w:rPr>
      </w:pPr>
      <w:r>
        <w:rPr>
          <w:noProof/>
        </w:rPr>
        <w:t>Z A K L J U Č A K</w:t>
      </w:r>
    </w:p>
    <w:p w:rsidRDefault="00865891" w:rsidP="00865891" w:rsidR="00865891">
      <w:pPr>
        <w:spacing w:after="0"/>
        <w:jc w:val="center"/>
        <w:outlineLvl w:val="0"/>
        <w:rPr>
          <w:noProof/>
        </w:rPr>
      </w:pPr>
    </w:p>
    <w:p w:rsidRDefault="00865891" w:rsidP="00865891" w:rsidR="00865891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ČAVRAG PRIJEVOZ j.d.o.o. za usluge i trgovinu iz Bjelovara, </w:t>
      </w:r>
      <w:proofErr w:type="spellStart"/>
      <w:r>
        <w:rPr>
          <w:lang w:eastAsia="hr-HR"/>
        </w:rPr>
        <w:t>V.Frajtića</w:t>
      </w:r>
      <w:proofErr w:type="spellEnd"/>
      <w:r>
        <w:rPr>
          <w:lang w:eastAsia="hr-HR"/>
        </w:rPr>
        <w:t xml:space="preserve"> 11/C, MBS 010104884, OIB 36916294748, 8</w:t>
      </w:r>
      <w:r>
        <w:t>. veljače</w:t>
      </w:r>
      <w:r>
        <w:rPr>
          <w:noProof/>
        </w:rPr>
        <w:t xml:space="preserve"> 2019.</w:t>
      </w:r>
    </w:p>
    <w:p w:rsidRDefault="00865891" w:rsidP="00865891" w:rsidR="00865891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Pokreće se prethodni postupak radi utvrđivanja uvjeta za otvaranje stečajnog postupka nad dužnikom ČAVRAG PRIJEVOZ j.d.o.o. za usluge i trgovinu iz Bjelovara, </w:t>
      </w:r>
      <w:proofErr w:type="spellStart"/>
      <w:r>
        <w:t>V.Frajtića</w:t>
      </w:r>
      <w:proofErr w:type="spellEnd"/>
      <w:r>
        <w:t xml:space="preserve"> 11/C, MBS 010104884, OIB 36916294748.</w:t>
      </w: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t>z a k l j u č i o  j e</w:t>
      </w: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Ljubomiru </w:t>
      </w:r>
      <w:proofErr w:type="spellStart"/>
      <w:r>
        <w:t>Čavrag</w:t>
      </w:r>
      <w:proofErr w:type="spellEnd"/>
      <w:r>
        <w:t xml:space="preserve"> iz Bjelovara, Vladimira </w:t>
      </w:r>
      <w:proofErr w:type="spellStart"/>
      <w:r>
        <w:t>Frajtića</w:t>
      </w:r>
      <w:proofErr w:type="spellEnd"/>
      <w:r>
        <w:t xml:space="preserve"> 11/C, OIB 28315401043,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865891" w:rsidP="00865891" w:rsidR="00865891" w:rsidRPr="00865891">
      <w:pPr>
        <w:pStyle w:val="ListaeSPIS"/>
        <w:numPr>
          <w:ilvl w:val="0"/>
          <w:numId w:val="0"/>
        </w:numPr>
        <w:ind w:left="624"/>
        <w:jc w:val="right"/>
      </w:pPr>
      <w:r>
        <w:t>Poslovni broj:7 St-773/2018-9</w:t>
      </w: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27. ožujka 2019. godine u 09,00 sati, u ovome sudu u Bjelovaru, Šetalište dr. Ivše Lebovića 42, sudnica br. 2, na koje se pozivaju dostavom ovoga rješenja:</w:t>
      </w:r>
    </w:p>
    <w:p w:rsidRDefault="00865891" w:rsidP="00865891" w:rsidR="00865891">
      <w:pPr>
        <w:ind w:firstLine="851"/>
        <w:jc w:val="both"/>
        <w:rPr>
          <w:noProof/>
        </w:rPr>
      </w:pPr>
    </w:p>
    <w:p w:rsidRDefault="00865891" w:rsidP="00865891" w:rsidR="00865891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865891" w:rsidP="00865891" w:rsidR="0086589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ČAVRAG PRIJEVOZ j.d.o.o. za usluge i trgovinu iz Bjelovara, </w:t>
      </w:r>
      <w:proofErr w:type="spellStart"/>
      <w:r>
        <w:t>V.Frajtića</w:t>
      </w:r>
      <w:proofErr w:type="spellEnd"/>
      <w:r>
        <w:t xml:space="preserve"> 11/C, </w:t>
      </w:r>
    </w:p>
    <w:p w:rsidRDefault="00865891" w:rsidP="00865891" w:rsidR="00865891">
      <w:pPr>
        <w:ind w:left="851"/>
        <w:jc w:val="both"/>
        <w:rPr>
          <w:lang w:eastAsia="hr-HR"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Ljubomiru </w:t>
      </w:r>
      <w:proofErr w:type="spellStart"/>
      <w:r>
        <w:rPr>
          <w:lang w:eastAsia="hr-HR"/>
        </w:rPr>
        <w:t>Čavrag</w:t>
      </w:r>
      <w:proofErr w:type="spellEnd"/>
      <w:r>
        <w:rPr>
          <w:lang w:eastAsia="hr-HR"/>
        </w:rPr>
        <w:t xml:space="preserve"> iz Bjelovara, Vladimira </w:t>
      </w:r>
      <w:proofErr w:type="spellStart"/>
      <w:r>
        <w:rPr>
          <w:lang w:eastAsia="hr-HR"/>
        </w:rPr>
        <w:t>Frajtića</w:t>
      </w:r>
      <w:proofErr w:type="spellEnd"/>
      <w:r>
        <w:rPr>
          <w:lang w:eastAsia="hr-HR"/>
        </w:rPr>
        <w:t xml:space="preserve"> 11/C.</w:t>
      </w:r>
    </w:p>
    <w:p w:rsidRDefault="00865891" w:rsidP="00865891" w:rsidR="00865891">
      <w:pPr>
        <w:ind w:left="851"/>
        <w:jc w:val="both"/>
        <w:rPr>
          <w:rFonts w:eastAsia="Times New Roman"/>
          <w:lang w:eastAsia="hr-HR"/>
        </w:rPr>
      </w:pPr>
      <w:r>
        <w:rPr>
          <w:lang w:eastAsia="hr-HR"/>
        </w:rPr>
        <w:t>Pozvane se osobe mogu o prijedlogu i pismeno očitovati.</w:t>
      </w:r>
    </w:p>
    <w:p w:rsidRDefault="00865891" w:rsidP="00865891" w:rsidR="00865891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865891" w:rsidP="00865891" w:rsidR="00865891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12. studenog 2018. godine ima u Očevidniku redoslijeda osnova za plaćanje evidentirane neizvršene osnove za plaćanje u neprekinutom razdoblju od 120 dana u ukupnom iznosu od 23.785,05 kuna, te da ima i jednog zaposlenog radnika. </w:t>
      </w:r>
    </w:p>
    <w:p w:rsidRDefault="00865891" w:rsidP="00865891" w:rsidR="00865891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865891" w:rsidP="00865891" w:rsidR="00865891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865891" w:rsidP="00865891" w:rsidR="00865891">
      <w:pPr>
        <w:jc w:val="center"/>
        <w:outlineLvl w:val="0"/>
        <w:rPr>
          <w:noProof/>
        </w:rPr>
      </w:pPr>
      <w:r>
        <w:rPr>
          <w:noProof/>
        </w:rPr>
        <w:t xml:space="preserve">Bjelovar 8. veljače 2019. </w:t>
      </w:r>
    </w:p>
    <w:p w:rsidRDefault="00865891" w:rsidP="00865891" w:rsidR="00865891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    </w:t>
      </w:r>
      <w:r>
        <w:rPr>
          <w:noProof/>
        </w:rPr>
        <w:t xml:space="preserve"> S u d a c</w:t>
      </w:r>
    </w:p>
    <w:p w:rsidRDefault="00865891" w:rsidP="00865891" w:rsidR="00865891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 </w:t>
      </w:r>
      <w:r>
        <w:rPr>
          <w:noProof/>
        </w:rPr>
        <w:t xml:space="preserve">  Tomislav Mrazović,v.r.</w:t>
      </w:r>
    </w:p>
    <w:p w:rsidRDefault="00865891" w:rsidP="00865891" w:rsidR="00865891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 xml:space="preserve">   Za točnost otpravka-ovlašteni službenik</w:t>
      </w:r>
    </w:p>
    <w:p w:rsidRDefault="00865891" w:rsidP="00865891" w:rsidR="00865891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 </w:t>
      </w:r>
      <w:r>
        <w:rPr>
          <w:noProof/>
        </w:rPr>
        <w:t xml:space="preserve">            </w:t>
      </w:r>
      <w:r>
        <w:rPr>
          <w:noProof/>
        </w:rPr>
        <w:t>Jasmina Tubić</w:t>
      </w:r>
    </w:p>
    <w:p w:rsidRDefault="00865891" w:rsidP="00865891" w:rsidR="00865891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sectPr w:rsidSect="0032366B" w:rsidR="0086589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891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341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St-773/2018-9</izvorni_sadrzaj>
    <derivirana_varijabla naziv="DomainObject.Oznaka_1">St-773/2018-9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St-773/2018</izvorni_sadrzaj>
    <derivirana_varijabla naziv="DomainObject.Predmet.OznakaBroj_1">St-773/2018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ČAVRAG PRIJEVOZ jednostavno društvo s ograničenom odgovornošću za usluge i trgovinu zastupanog po punomoćniku Ljubomir Čavrag</izvorni_sadrzaj>
    <derivirana_varijabla naziv="DomainObject.Predmet.ProtustrankaFormated_1">  ČAVRAG PRIJEVOZ jednostavno društvo s ograničenom odgovornošću za usluge i trgovinu zastupanog po punomoćniku Ljubomir Čavrag</derivirana_varijabla>
  </DomainObject.Predmet.ProtustrankaFormated>
  <DomainObject.Predmet.ProtustrankaFormatedOIB>
    <izvorni_sadrzaj>  ČAVRAG PRIJEVOZ jednostavno društvo s ograničenom odgovornošću za usluge i trgovinu, OIB 36916294748 zastupanog po punomoćniku Ljubomir Čavrag</izvorni_sadrzaj>
    <derivirana_varijabla naziv="DomainObject.Predmet.ProtustrankaFormatedOIB_1">  ČAVRAG PRIJEVOZ jednostavno društvo s ograničenom odgovornošću za usluge i trgovinu, OIB 36916294748 zastupanog po punomoćniku Ljubomir Čavrag</derivirana_varijabla>
  </DomainObject.Predmet.ProtustrankaFormatedOIB>
  <DomainObject.Predmet.ProtustrankaFormatedWithAdress>
    <izvorni_sadrzaj> ČAVRAG PRIJEVOZ jednostavno društvo s ograničenom odgovornošću za usluge i trgovinu, V. Frajtića 11/C, 43000 Bjelovar zastupanog po punomoćniku Ljubomir Čavrag</izvorni_sadrzaj>
    <derivirana_varijabla naziv="DomainObject.Predmet.ProtustrankaFormatedWithAdress_1"> ČAVRAG PRIJEVOZ jednostavno društvo s ograničenom odgovornošću za usluge i trgovinu, V. Frajtića 11/C, 43000 Bjelovar zastupanog po punomoćniku Ljubomir Čavrag</derivirana_varijabla>
  </DomainObject.Predmet.ProtustrankaFormatedWithAdress>
  <DomainObject.Predmet.ProtustrankaFormatedWithAdressOIB>
    <izvorni_sadrzaj> ČAVRAG PRIJEVOZ jednostavno društvo s ograničenom odgovornošću za usluge i trgovinu, OIB 36916294748, V. Frajtića 11/C, 43000 Bjelovar zastupanog po punomoćniku Ljubomir Čavrag</izvorni_sadrzaj>
    <derivirana_varijabla naziv="DomainObject.Predmet.ProtustrankaFormatedWithAdressOIB_1"> ČAVRAG PRIJEVOZ jednostavno društvo s ograničenom odgovornošću za usluge i trgovinu, OIB 36916294748, V. Frajtića 11/C, 43000 Bjelovar zastupanog po punomoćniku Ljubomir Čavrag</derivirana_varijabla>
  </DomainObject.Predmet.ProtustrankaFormatedWithAdressOIB>
  <DomainObject.Predmet.ProtustrankaWithAdress>
    <izvorni_sadrzaj>ČAVRAG PRIJEVOZ jednostavno društvo s ograničenom odgovornošću za usluge i trgovinu V. Frajtića 11/C, 43000 Bjelovar</izvorni_sadrzaj>
    <derivirana_varijabla naziv="DomainObject.Predmet.ProtustrankaWithAdress_1">ČAVRAG PRIJEVOZ jednostavno društvo s ograničenom odgovornošću za usluge i trgovinu V. Frajtića 11/C, 43000 Bjelovar</derivirana_varijabla>
  </DomainObject.Predmet.ProtustrankaWithAdress>
  <DomainObject.Predmet.ProtustrankaWithAdressOIB>
    <izvorni_sadrzaj>ČAVRAG PRIJEVOZ jednostavno društvo s ograničenom odgovornošću za usluge i trgovinu, OIB 36916294748, V. Frajtića 11/C, 43000 Bjelovar</izvorni_sadrzaj>
    <derivirana_varijabla naziv="DomainObject.Predmet.ProtustrankaWithAdressOIB_1">ČAVRAG PRIJEVOZ jednostavno društvo s ograničenom odgovornošću za usluge i trgovinu, OIB 36916294748, V. Frajtića 11/C, 43000 Bjelovar</derivirana_varijabla>
  </DomainObject.Predmet.ProtustrankaWithAdressOIB>
  <DomainObject.Predmet.ProtustrankaNazivFormated>
    <izvorni_sadrzaj>ČAVRAG PRIJEVOZ jednostavno društvo s ograničenom odgovornošću za usluge i trgovinu</izvorni_sadrzaj>
    <derivirana_varijabla naziv="DomainObject.Predmet.ProtustrankaNazivFormated_1">ČAVRAG PRIJEVOZ jednostavno društvo s ograničenom odgovornošću za usluge i trgovinu</derivirana_varijabla>
  </DomainObject.Predmet.ProtustrankaNazivFormated>
  <DomainObject.Predmet.ProtustrankaNazivFormatedOIB>
    <izvorni_sadrzaj>ČAVRAG PRIJEVOZ jednostavno društvo s ograničenom odgovornošću za usluge i trgovinu, OIB 36916294748</izvorni_sadrzaj>
    <derivirana_varijabla naziv="DomainObject.Predmet.ProtustrankaNazivFormatedOIB_1">ČAVRAG PRIJEVOZ jednostavno društvo s ograničenom odgovornošću za usluge i trgovinu, OIB 36916294748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ČAVRAG PRIJEVOZ jednostavno društvo s ograničenom odgovornošću za usluge i trgovinu zastupanog po punomoćniku Ljubomir Čavrag</item>
    </izvorni_sadrzaj>
    <derivirana_varijabla naziv="DomainObject.Predmet.ProtuStrankaListFormated_1">
      <item>ČAVRAG PRIJEVOZ jednostavno društvo s ograničenom odgovornošću za usluge i trgovinu zastupanog po punomoćniku Ljubomir Čavrag</item>
    </derivirana_varijabla>
  </DomainObject.Predmet.ProtuStrankaListFormated>
  <DomainObject.Predmet.ProtuStrankaListFormatedOIB>
    <izvorni_sadrzaj>
      <item>ČAVRAG PRIJEVOZ jednostavno društvo s ograničenom odgovornošću za usluge i trgovinu, OIB 36916294748 zastupanog po punomoćniku Ljubomir Čavrag</item>
    </izvorni_sadrzaj>
    <derivirana_varijabla naziv="DomainObject.Predmet.ProtuStrankaListFormatedOIB_1">
      <item>ČAVRAG PRIJEVOZ jednostavno društvo s ograničenom odgovornošću za usluge i trgovinu, OIB 36916294748 zastupanog po punomoćniku Ljubomir Čavrag</item>
    </derivirana_varijabla>
  </DomainObject.Predmet.ProtuStrankaListFormatedOIB>
  <DomainObject.Predmet.ProtuStrankaListFormatedWithAdress>
    <izvorni_sadrzaj>
      <item>ČAVRAG PRIJEVOZ jednostavno društvo s ograničenom odgovornošću za usluge i trgovinu, V. Frajtića 11/C, 43000 Bjelovar zastupanog po punomoćniku Ljubomir Čavrag</item>
    </izvorni_sadrzaj>
    <derivirana_varijabla naziv="DomainObject.Predmet.ProtuStrankaListFormatedWithAdress_1">
      <item>ČAVRAG PRIJEVOZ jednostavno društvo s ograničenom odgovornošću za usluge i trgovinu, V. Frajtića 11/C, 43000 Bjelovar zastupanog po punomoćniku Ljubomir Čavrag</item>
    </derivirana_varijabla>
  </DomainObject.Predmet.ProtuStrankaListFormatedWithAdress>
  <DomainObject.Predmet.ProtuStrankaListFormatedWithAdressOIB>
    <izvorni_sadrzaj>
      <item>ČAVRAG PRIJEVOZ jednostavno društvo s ograničenom odgovornošću za usluge i trgovinu, OIB 36916294748, V. Frajtića 11/C, 43000 Bjelovar zastupanog po punomoćniku Ljubomir Čavrag</item>
    </izvorni_sadrzaj>
    <derivirana_varijabla naziv="DomainObject.Predmet.ProtuStrankaListFormatedWithAdressOIB_1">
      <item>ČAVRAG PRIJEVOZ jednostavno društvo s ograničenom odgovornošću za usluge i trgovinu, OIB 36916294748, V. Frajtića 11/C, 43000 Bjelovar zastupanog po punomoćniku Ljubomir Čavrag</item>
    </derivirana_varijabla>
  </DomainObject.Predmet.ProtuStrankaListFormatedWithAdressOIB>
  <DomainObject.Predmet.ProtuStrankaListNazivFormated>
    <izvorni_sadrzaj>
      <item>ČAVRAG PRIJEVOZ jednostavno društvo s ograničenom odgovornošću za usluge i trgovinu</item>
    </izvorni_sadrzaj>
    <derivirana_varijabla naziv="DomainObject.Predmet.ProtuStrankaListNazivFormated_1">
      <item>ČAVRAG PRIJEVOZ jednostavno društvo s ograničenom odgovornošću za usluge i trgovinu</item>
    </derivirana_varijabla>
  </DomainObject.Predmet.ProtuStrankaListNazivFormated>
  <DomainObject.Predmet.ProtuStrankaListNazivFormatedOIB>
    <izvorni_sadrzaj>
      <item>ČAVRAG PRIJEVOZ jednostavno društvo s ograničenom odgovornošću za usluge i trgovinu, OIB 36916294748</item>
    </izvorni_sadrzaj>
    <derivirana_varijabla naziv="DomainObject.Predmet.ProtuStrankaListNazivFormatedOIB_1">
      <item>ČAVRAG PRIJEVOZ jednostavno društvo s ograničenom odgovornošću za usluge i trgovinu, OIB 36916294748</item>
    </derivirana_varijabla>
  </DomainObject.Predmet.ProtuStrankaListNazivFormatedOIB>
  <DomainObject.Predmet.OstaliListFormated>
    <izvorni_sadrzaj>
      <item>Ljubomir Čavrag punomoćnik sudionika u postupku ČAVRAG PRIJEVOZ jednostavno društvo s ograničenom odgovornošću za usluge i trgovinu</item>
    </izvorni_sadrzaj>
    <derivirana_varijabla naziv="DomainObject.Predmet.OstaliListFormated_1">
      <item>Ljubomir Čavrag punomoćnik sudionika u postupku ČAVRAG PRIJEVOZ jednostavno društvo s ograničenom odgovornošću za usluge i trgovinu</item>
    </derivirana_varijabla>
  </DomainObject.Predmet.OstaliListFormated>
  <DomainObject.Predmet.OstaliListFormatedOIB>
    <izvorni_sadrzaj>
      <item>Ljubomir Čavrag, OIB 28315401043 punomoćnik sudionika u postupku ČAVRAG PRIJEVOZ jednostavno društvo s ograničenom odgovornošću za usluge i trgovinu</item>
    </izvorni_sadrzaj>
    <derivirana_varijabla naziv="DomainObject.Predmet.OstaliListFormatedOIB_1">
      <item>Ljubomir Čavrag, OIB 28315401043 punomoćnik sudionika u postupku ČAVRAG PRIJEVOZ jednostavno društvo s ograničenom odgovornošću za usluge i trgovinu</item>
    </derivirana_varijabla>
  </DomainObject.Predmet.OstaliListFormatedOIB>
  <DomainObject.Predmet.OstaliListFormatedWithAdress>
    <izvorni_sadrzaj>
      <item>Ljubomir Čavrag, Vladimir Frajtić 11/C, 43000 Bjelovar punomoćnik sudionika u postupku ČAVRAG PRIJEVOZ jednostavno društvo s ograničenom odgovornošću za usluge i trgovinu</item>
    </izvorni_sadrzaj>
    <derivirana_varijabla naziv="DomainObject.Predmet.OstaliListFormatedWithAdress_1">
      <item>Ljubomir Čavrag, Vladimir Frajtić 11/C, 43000 Bjelovar punomoćnik sudionika u postupku ČAVRAG PRIJEVOZ jednostavno društvo s ograničenom odgovornošću za usluge i trgovinu</item>
    </derivirana_varijabla>
  </DomainObject.Predmet.OstaliListFormatedWithAdress>
  <DomainObject.Predmet.OstaliListFormatedWithAdressOIB>
    <izvorni_sadrzaj>
      <item>Ljubomir Čavrag, OIB 28315401043, Vladimir Frajtić 11/C, 43000 Bjelovar punomoćnik sudionika u postupku ČAVRAG PRIJEVOZ jednostavno društvo s ograničenom odgovornošću za usluge i trgovinu</item>
    </izvorni_sadrzaj>
    <derivirana_varijabla naziv="DomainObject.Predmet.OstaliListFormatedWithAdressOIB_1">
      <item>Ljubomir Čavrag, OIB 28315401043, Vladimir Frajtić 11/C, 43000 Bjelovar punomoćnik sudionika u postupku ČAVRAG PRIJEVOZ jednostavno društvo s ograničenom odgovornošću za usluge i trgovinu</item>
    </derivirana_varijabla>
  </DomainObject.Predmet.OstaliListFormatedWithAdressOIB>
  <DomainObject.Predmet.OstaliListNazivFormated>
    <izvorni_sadrzaj>
      <item>Ljubomir Čavrag</item>
    </izvorni_sadrzaj>
    <derivirana_varijabla naziv="DomainObject.Predmet.OstaliListNazivFormated_1">
      <item>Ljubomir Čavrag</item>
    </derivirana_varijabla>
  </DomainObject.Predmet.OstaliListNazivFormated>
  <DomainObject.Predmet.OstaliListNazivFormatedOIB>
    <izvorni_sadrzaj>
      <item>Ljubomir Čavrag, OIB 28315401043</item>
    </izvorni_sadrzaj>
    <derivirana_varijabla naziv="DomainObject.Predmet.OstaliListNazivFormatedOIB_1">
      <item>Ljubomir Čavrag, OIB 28315401043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St-773/2018-9</izvorni_sadrzaj>
    <derivirana_varijabla naziv="DomainObject.PoslovniBrojDokumenta_1">St-773/2018-9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ČAVRAG PRIJEVOZ jednostavno društvo s ograničenom odgovornošću za usluge i trgovinu</izvorni_sadrzaj>
    <derivirana_varijabla naziv="DomainObject.Predmet.ProtustrankaIDrugi_1">ČAVRAG PRIJEVOZ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ČAVRAG PRIJEVOZ jednostavno društvo s ograničenom odgovornošću za usluge i trgovinu, OIB 36916294748, V. Frajtića 11/C, 43000 Bjelovar</izvorni_sadrzaj>
    <derivirana_varijabla naziv="DomainObject.Predmet.ProtustrankaIDrugiAdressOIB_1">ČAVRAG PRIJEVOZ jednostavno društvo s ograničenom odgovornošću za usluge i trgovinu, OIB 36916294748, V. Frajtića 11/C,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ČAVRAG PRIJEVOZ jednostavno društvo s ograničenom odgovornošću za usluge i trgovinu</item>
      <item>Ljubomir Čavrag</item>
    </izvorni_sadrzaj>
    <derivirana_varijabla naziv="DomainObject.Predmet.SudioniciListNaziv_1">
      <item>FINA, RC ZAGREB, Podružnica BJELOVAR</item>
      <item>ČAVRAG PRIJEVOZ jednostavno društvo s ograničenom odgovornošću za usluge i trgovinu</item>
      <item>Ljubomir Čavrag</item>
    </derivirana_varijabla>
  </DomainObject.Predmet.SudioniciListNaziv>
  <DomainObject.Predmet.SudioniciListAdressOIB>
    <izvorni_sadrzaj>
      <item>FINA, RC ZAGREB, Podružnica BJELOVAR, OIB 85821130368, F. Supila 4,43000 Bjelovar</item>
      <item>ČAVRAG PRIJEVOZ jednostavno društvo s ograničenom odgovornošću za usluge i trgovinu, OIB 36916294748, V. Frajtića 11/C,43000 Bjelovar</item>
      <item>Ljubomir Čavrag, OIB 28315401043, Vladimir Frajtić 11/C,43000 Bjelovar</item>
    </izvorni_sadrzaj>
    <derivirana_varijabla naziv="DomainObject.Predmet.SudioniciListAdressOIB_1">
      <item>FINA, RC ZAGREB, Podružnica BJELOVAR, OIB 85821130368, F. Supila 4,43000 Bjelovar</item>
      <item>ČAVRAG PRIJEVOZ jednostavno društvo s ograničenom odgovornošću za usluge i trgovinu, OIB 36916294748, V. Frajtića 11/C,43000 Bjelovar</item>
      <item>Ljubomir Čavrag, OIB 28315401043, Vladimir Frajtić 11/C,43000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3FA5C-1B30-4AED-A6DC-1EF92A72AC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3560</properties:Characters>
  <properties:Lines>77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2019-02-08T11:24:00Z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St-773/2018-9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