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05c" w14:paraId="0ce605c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BF26CF">
        <w:t>1406</w:t>
      </w:r>
      <w:r w:rsidR="001B0F4A">
        <w:t>/17-</w:t>
      </w:r>
      <w:r w:rsidR="00BF26CF"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</w:t>
      </w:r>
      <w:r w:rsidR="00BF26CF">
        <w:t>ZGM j.d.o.o. za trgovinu i ugostiteljstvo, Batina, Matije Gupca 6, MBS: 030170640, OIB:97077945621</w:t>
      </w:r>
      <w:r>
        <w:t xml:space="preserve">, dana </w:t>
      </w:r>
      <w:r w:rsidR="00BF26CF">
        <w:t>11</w:t>
      </w:r>
      <w:r w:rsidR="00F01438">
        <w:t xml:space="preserve">. </w:t>
      </w:r>
      <w:r w:rsidR="00BF26CF">
        <w:t>prosinca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>Pozi</w:t>
      </w:r>
      <w:r w:rsidR="001A1151">
        <w:t xml:space="preserve">va se zakonski zastupnik dužnika </w:t>
      </w:r>
      <w:r w:rsidR="00BF26CF">
        <w:t>Zvonko Rajčević, Batina, Matije Gupca 6, OIB: 51444259317</w:t>
      </w:r>
      <w:r w:rsidR="00484077" w:rsidRPr="00484077">
        <w:t>,</w:t>
      </w:r>
      <w:r>
        <w:t xml:space="preserve"> da u roku od 8 dana od dana primitka ovog zaključka uplati </w:t>
      </w:r>
      <w:r w:rsidR="00BF26CF">
        <w:t xml:space="preserve"> </w:t>
      </w:r>
      <w:r>
        <w:t xml:space="preserve">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BF26CF">
        <w:rPr>
          <w:b/>
        </w:rPr>
        <w:t>1406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BF26CF">
        <w:t xml:space="preserve">ZGM j.d.o.o. za trgovinu i ugostiteljstvo, Batina, Matije Gupca 6, MBS: 030170640, OIB:97077945621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BF26CF">
        <w:t>Zvonko Rajčević, Batina, Matije Gupca 6, OIB: 51444259317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</w:t>
      </w:r>
      <w:r w:rsidR="00B61A36">
        <w:t>rethodnom postupku u iznosu od 3</w:t>
      </w:r>
      <w:r>
        <w:t>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BF26CF">
        <w:t>1406</w:t>
      </w:r>
      <w:r>
        <w:t>/17-</w:t>
      </w:r>
      <w:r w:rsidR="00BF26CF"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BF26CF">
        <w:t>11</w:t>
      </w:r>
      <w:r w:rsidR="00F01438">
        <w:t xml:space="preserve">. </w:t>
      </w:r>
      <w:r w:rsidR="00BF26CF">
        <w:t>prosinca</w:t>
      </w:r>
      <w:r>
        <w:t xml:space="preserve"> 2017. </w:t>
      </w:r>
      <w:r w:rsidR="00B61A36">
        <w:t>g.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F26CF" w:rsidP="001B0F4A" w:rsidR="00B61A36">
      <w:pPr>
        <w:numPr>
          <w:ilvl w:val="0"/>
          <w:numId w:val="9"/>
        </w:numPr>
        <w:jc w:val="both"/>
      </w:pPr>
      <w:r>
        <w:t>Zvonko Rajčević, Batina, Matije Gupca 6</w:t>
      </w:r>
      <w:r w:rsidR="00B61A36" w:rsidRPr="00FB3B23">
        <w:t xml:space="preserve">,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B61A36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BF26CF">
        <w:t>7/2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CAF" w:rsidR="00205CAF">
      <w:r>
        <w:separator/>
      </w:r>
    </w:p>
  </w:endnote>
  <w:endnote w:id="0" w:type="continuationSeparator">
    <w:p w:rsidRDefault="00205CAF" w:rsidR="00205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CAF" w:rsidR="00205CAF">
      <w:r>
        <w:separator/>
      </w:r>
    </w:p>
  </w:footnote>
  <w:footnote w:id="0" w:type="continuationSeparator">
    <w:p w:rsidRDefault="00205CAF" w:rsidR="00205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6016C"/>
    <w:rsid w:val="00163019"/>
    <w:rsid w:val="001635ED"/>
    <w:rsid w:val="001742E1"/>
    <w:rsid w:val="0019752C"/>
    <w:rsid w:val="001A0170"/>
    <w:rsid w:val="001A1151"/>
    <w:rsid w:val="001A6201"/>
    <w:rsid w:val="001B0F4A"/>
    <w:rsid w:val="001D25C6"/>
    <w:rsid w:val="001E75FC"/>
    <w:rsid w:val="00202E1C"/>
    <w:rsid w:val="00205CAF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7534E"/>
    <w:rsid w:val="005B403D"/>
    <w:rsid w:val="005E5D9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C33DE"/>
    <w:rsid w:val="00BF26CF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B5090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3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3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>
      <item>Zvonko Rajčević</item>
    </izvorni_sadrzaj>
    <derivirana_varijabla naziv="DomainObject.Predmet.OstaliListFormated_1">
      <item>Zvonko Rajčević</item>
    </derivirana_varijabla>
  </DomainObject.Predmet.OstaliListFormated>
  <DomainObject.Predmet.OstaliListFormatedOIB>
    <izvorni_sadrzaj>
      <item>Zvonko Rajčević, OIB 51444259317</item>
    </izvorni_sadrzaj>
    <derivirana_varijabla naziv="DomainObject.Predmet.OstaliListFormatedOIB_1">
      <item>Zvonko Rajčević, OIB 51444259317</item>
    </derivirana_varijabla>
  </DomainObject.Predmet.OstaliListFormatedOIB>
  <DomainObject.Predmet.OstaliListFormatedWithAdress>
    <izvorni_sadrzaj>
      <item>Zvonko Rajčević, Matije Gupca 6, 31306 Batina</item>
    </izvorni_sadrzaj>
    <derivirana_varijabla naziv="DomainObject.Predmet.OstaliListFormatedWithAdress_1">
      <item>Zvonko Rajčević, Matije Gupca 6, 31306 Batina</item>
    </derivirana_varijabla>
  </DomainObject.Predmet.OstaliListFormatedWithAdress>
  <DomainObject.Predmet.OstaliListFormatedWithAdressOIB>
    <izvorni_sadrzaj>
      <item>Zvonko Rajčević, OIB 51444259317, Matije Gupca 6, 31306 Batina</item>
    </izvorni_sadrzaj>
    <derivirana_varijabla naziv="DomainObject.Predmet.OstaliListFormatedWithAdressOIB_1">
      <item>Zvonko Rajčević, OIB 51444259317, Matije Gupca 6, 31306 Batina</item>
    </derivirana_varijabla>
  </DomainObject.Predmet.OstaliListFormatedWithAdressOIB>
  <DomainObject.Predmet.OstaliListNazivFormated>
    <izvorni_sadrzaj>
      <item>Zvonko Rajčević</item>
    </izvorni_sadrzaj>
    <derivirana_varijabla naziv="DomainObject.Predmet.OstaliListNazivFormated_1">
      <item>Zvonko Rajčević</item>
    </derivirana_varijabla>
  </DomainObject.Predmet.OstaliListNazivFormated>
  <DomainObject.Predmet.OstaliListNazivFormatedOIB>
    <izvorni_sadrzaj>
      <item>Zvonko Rajčević, OIB 51444259317</item>
    </izvorni_sadrzaj>
    <derivirana_varijabla naziv="DomainObject.Predmet.OstaliListNazivFormatedOIB_1">
      <item>Zvonko Rajčević, OIB 51444259317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  <item>Zvonko Rajčević</item>
    </izvorni_sadrzaj>
    <derivirana_varijabla naziv="DomainObject.Predmet.SudioniciListNaziv_1">
      <item>FINA RC OSIJEK</item>
      <item>ZGM j.d.o.o. za trgovinu i ugostiteljstvo</item>
      <item>Zvonko Rajčević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  <item>Zvonko Rajčević, OIB 51444259317,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  <item>Zvonko Rajčević, OIB 51444259317,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  <item>, OIB 51444259317</item>
    </izvorni_sadrzaj>
    <derivirana_varijabla naziv="DomainObject.Predmet.SudioniciListNazivOIB_1">
      <item>, OIB 85821130368</item>
      <item>, OIB 97077945621</item>
      <item>, OIB 51444259317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A77B0-7532-4B4E-861E-E887353B7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1846</properties:Characters>
  <properties:Lines>95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2017-12-11T12:16:00Z</dcterms:created>
  <dc:creator>hermanj</dc:creator>
  <cp:lastModifiedBy>Snježana Markotić Jurić</cp:lastModifiedBy>
  <cp:lastPrinted>2017-12-11T12:16:00Z</cp:lastPrinted>
  <dcterms:modified xmlns:xsi="http://www.w3.org/2001/XMLSchema-instance" xsi:type="dcterms:W3CDTF">2017-12-11T12:19:00Z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