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f8dbc" w14:paraId="d9f8dbc" w:rsidRDefault="000408A8" w:rsidP="00372F80" w:rsidR="000408A8" w:rsidRPr="00271BF3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271BF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271BF3">
      <w:pPr>
        <w:tabs>
          <w:tab w:pos="1440" w:val="left"/>
        </w:tabs>
        <w:rPr>
          <w:bCs/>
        </w:rPr>
      </w:pPr>
    </w:p>
    <w:p w:rsidRDefault="00863A7F" w:rsidP="00372F80" w:rsidR="00AA6ECC" w:rsidRPr="00271BF3">
      <w:pPr>
        <w:tabs>
          <w:tab w:pos="1440" w:val="left"/>
        </w:tabs>
        <w:rPr>
          <w:bCs/>
        </w:rPr>
      </w:pPr>
      <w:r w:rsidRPr="00271BF3">
        <w:rPr>
          <w:bCs/>
        </w:rPr>
        <w:t xml:space="preserve">  </w:t>
      </w:r>
      <w:r w:rsidR="00B23C9B" w:rsidRPr="00271BF3">
        <w:rPr>
          <w:bCs/>
        </w:rPr>
        <w:t xml:space="preserve">  REPUBLIKA HRVATSKA </w:t>
      </w:r>
    </w:p>
    <w:p w:rsidRDefault="00B23C9B" w:rsidP="00372F80" w:rsidR="00B23C9B" w:rsidRPr="00271BF3">
      <w:pPr>
        <w:tabs>
          <w:tab w:pos="1440" w:val="left"/>
        </w:tabs>
        <w:rPr>
          <w:bCs/>
        </w:rPr>
      </w:pPr>
      <w:r w:rsidRPr="00271BF3">
        <w:rPr>
          <w:bCs/>
        </w:rPr>
        <w:t>TRGOVAČKI SUD U ZAGREBU</w:t>
      </w:r>
    </w:p>
    <w:p w:rsidRDefault="00B23C9B" w:rsidP="00372F80" w:rsidR="00B23C9B" w:rsidRPr="00271BF3">
      <w:pPr>
        <w:tabs>
          <w:tab w:pos="1440" w:val="left"/>
        </w:tabs>
        <w:rPr>
          <w:bCs/>
        </w:rPr>
      </w:pPr>
      <w:r w:rsidRPr="00271BF3">
        <w:rPr>
          <w:bCs/>
        </w:rPr>
        <w:t>Zagre</w:t>
      </w:r>
      <w:r w:rsidR="00C3703D" w:rsidRPr="00271BF3">
        <w:rPr>
          <w:bCs/>
        </w:rPr>
        <w:t>b, Amruševa 2/II</w:t>
      </w:r>
      <w:r w:rsidR="00C3703D" w:rsidRPr="00271BF3">
        <w:rPr>
          <w:bCs/>
        </w:rPr>
        <w:tab/>
      </w:r>
      <w:r w:rsidR="00C3703D" w:rsidRPr="00271BF3">
        <w:rPr>
          <w:bCs/>
        </w:rPr>
        <w:tab/>
      </w:r>
      <w:r w:rsidR="00C3703D" w:rsidRPr="00271BF3">
        <w:rPr>
          <w:bCs/>
        </w:rPr>
        <w:tab/>
      </w:r>
      <w:r w:rsidR="00C3703D" w:rsidRPr="00271BF3">
        <w:rPr>
          <w:bCs/>
        </w:rPr>
        <w:tab/>
      </w:r>
      <w:r w:rsidR="00790845" w:rsidRPr="00271BF3">
        <w:rPr>
          <w:bCs/>
        </w:rPr>
        <w:tab/>
      </w:r>
      <w:r w:rsidR="00790845" w:rsidRPr="00271BF3">
        <w:rPr>
          <w:bCs/>
        </w:rPr>
        <w:tab/>
      </w:r>
      <w:r w:rsidR="00C3703D" w:rsidRPr="00271BF3">
        <w:rPr>
          <w:bCs/>
        </w:rPr>
        <w:t>31-ST-</w:t>
      </w:r>
      <w:r w:rsidR="00441F28">
        <w:rPr>
          <w:bCs/>
        </w:rPr>
        <w:t>261/15-15</w:t>
      </w:r>
    </w:p>
    <w:p w:rsidRDefault="00372F80" w:rsidP="00372F80" w:rsidR="00372F80" w:rsidRPr="00271BF3">
      <w:pPr>
        <w:tabs>
          <w:tab w:pos="1440" w:val="left"/>
        </w:tabs>
        <w:rPr>
          <w:bCs/>
        </w:rPr>
      </w:pPr>
    </w:p>
    <w:p w:rsidRDefault="00372F80" w:rsidP="00372F80" w:rsidR="00B23C9B" w:rsidRPr="00271BF3">
      <w:pPr>
        <w:tabs>
          <w:tab w:pos="1440" w:val="left"/>
        </w:tabs>
        <w:jc w:val="center"/>
        <w:rPr>
          <w:bCs/>
        </w:rPr>
      </w:pPr>
      <w:r w:rsidRPr="00271BF3">
        <w:rPr>
          <w:bCs/>
        </w:rPr>
        <w:t xml:space="preserve">U  I M E   R E P U B L I K E  H R V A T S K E </w:t>
      </w:r>
    </w:p>
    <w:p w:rsidRDefault="00AA6ECC" w:rsidP="00D86D3C" w:rsidR="00D86D3C" w:rsidRPr="00271BF3">
      <w:pPr>
        <w:tabs>
          <w:tab w:pos="1440" w:val="left"/>
        </w:tabs>
        <w:jc w:val="center"/>
        <w:rPr>
          <w:bCs/>
        </w:rPr>
      </w:pPr>
      <w:r w:rsidRPr="00271BF3">
        <w:rPr>
          <w:bCs/>
        </w:rPr>
        <w:t xml:space="preserve">R J E Š E N J E </w:t>
      </w:r>
    </w:p>
    <w:p w:rsidRDefault="00D86D3C" w:rsidP="00D86D3C" w:rsidR="00D86D3C" w:rsidRPr="00271BF3">
      <w:pPr>
        <w:rPr>
          <w:bCs/>
        </w:rPr>
      </w:pPr>
    </w:p>
    <w:p w:rsidRDefault="00D86D3C" w:rsidP="00D86D3C" w:rsidR="00D86D3C" w:rsidRPr="00271BF3">
      <w:r w:rsidRPr="00271BF3">
        <w:rPr>
          <w:bCs/>
        </w:rPr>
        <w:tab/>
        <w:t>TRGOVAČKI SUD U ZAGREBU</w:t>
      </w:r>
      <w:r w:rsidRPr="00271BF3">
        <w:t xml:space="preserve"> po stečajnom sucu Nadi Kraljić povodom prijedloga predlagatelja</w:t>
      </w:r>
      <w:r w:rsidR="009F73F1" w:rsidRPr="00271BF3">
        <w:t xml:space="preserve"> </w:t>
      </w:r>
      <w:r w:rsidR="00BC1997" w:rsidRPr="006F33E8">
        <w:t xml:space="preserve">BOŽIDAR GRGOŠIĆ, Dugo Selo, J. Zorića 99, OIB: 18841887698, za otvaranje stečajnog postupka nad dužnikom B-G d.o.o. Dugo Selo, Josipa Zorića 99, MBS:080514602 OIB: 62359879021  </w:t>
      </w:r>
      <w:r w:rsidRPr="00271BF3">
        <w:t xml:space="preserve">sukladno odredbi čl. 63 Stečajnog zakona dana </w:t>
      </w:r>
      <w:r w:rsidR="00BC1997">
        <w:t>15</w:t>
      </w:r>
      <w:r w:rsidR="00271BF3" w:rsidRPr="00271BF3">
        <w:t xml:space="preserve">. ožujka 2016. </w:t>
      </w:r>
      <w:r w:rsidRPr="00271BF3">
        <w:t xml:space="preserve"> godine</w:t>
      </w:r>
    </w:p>
    <w:p w:rsidRDefault="00D86D3C" w:rsidP="00D86D3C" w:rsidR="00D86D3C" w:rsidRPr="00271BF3">
      <w:pPr>
        <w:pStyle w:val="Naslov2"/>
        <w:rPr>
          <w:b w:val="false"/>
        </w:rPr>
      </w:pPr>
      <w:r w:rsidRPr="00271BF3">
        <w:rPr>
          <w:b w:val="false"/>
        </w:rPr>
        <w:t>r i j e š i o   j e</w:t>
      </w:r>
    </w:p>
    <w:p w:rsidRDefault="00D86D3C" w:rsidP="00D86D3C" w:rsidR="00D86D3C" w:rsidRPr="00271BF3"/>
    <w:p w:rsidRDefault="00D86D3C" w:rsidP="00D86D3C" w:rsidR="00D86D3C" w:rsidRPr="00271BF3">
      <w:pPr>
        <w:ind w:firstLine="708"/>
      </w:pPr>
      <w:r w:rsidRPr="00271BF3">
        <w:t>1.   Otvara se stečajni postupak nad dužnikom</w:t>
      </w:r>
      <w:r w:rsidR="00280C42" w:rsidRPr="00271BF3">
        <w:t xml:space="preserve"> </w:t>
      </w:r>
      <w:r w:rsidR="00BC1997" w:rsidRPr="006F33E8">
        <w:t xml:space="preserve">B-G d.o.o. Dugo Selo, Josipa Zorića 99, </w:t>
      </w:r>
      <w:r w:rsidR="00BC1997">
        <w:t xml:space="preserve">MBS:080514602 OIB: 62359879021 </w:t>
      </w:r>
      <w:r w:rsidR="00540507" w:rsidRPr="00271BF3">
        <w:t>.</w:t>
      </w:r>
    </w:p>
    <w:p w:rsidRDefault="00271BF3" w:rsidP="00271BF3" w:rsidR="00D86D3C" w:rsidRPr="00271BF3">
      <w:pPr>
        <w:ind w:firstLine="708"/>
        <w:rPr>
          <w:bCs/>
        </w:rPr>
      </w:pPr>
      <w:r>
        <w:rPr>
          <w:bCs/>
        </w:rPr>
        <w:t xml:space="preserve">2.   </w:t>
      </w:r>
      <w:r w:rsidR="00D86D3C" w:rsidRPr="00271BF3">
        <w:rPr>
          <w:bCs/>
        </w:rPr>
        <w:t>Za stečajnog upravitelja imenuje se</w:t>
      </w:r>
      <w:r w:rsidR="003E701C" w:rsidRPr="00271BF3">
        <w:t xml:space="preserve"> </w:t>
      </w:r>
      <w:r w:rsidRPr="00271BF3">
        <w:t>Pavao</w:t>
      </w:r>
      <w:r w:rsidR="00B30CBD" w:rsidRPr="00B30CBD">
        <w:t xml:space="preserve"> </w:t>
      </w:r>
      <w:r w:rsidR="00B30CBD" w:rsidRPr="00271BF3">
        <w:t>Grizelj</w:t>
      </w:r>
      <w:r w:rsidR="009F73F1" w:rsidRPr="00271BF3">
        <w:rPr>
          <w:bCs/>
        </w:rPr>
        <w:t xml:space="preserve">, </w:t>
      </w:r>
      <w:r w:rsidRPr="00271BF3">
        <w:t xml:space="preserve">Dragutina Golika 34, Zagreb, </w:t>
      </w:r>
      <w:r w:rsidR="009F73F1" w:rsidRPr="00271BF3">
        <w:rPr>
          <w:bCs/>
        </w:rPr>
        <w:t xml:space="preserve">OIB: </w:t>
      </w:r>
      <w:r w:rsidRPr="00271BF3">
        <w:t>71007328639</w:t>
      </w:r>
      <w:r w:rsidR="00540507" w:rsidRPr="00271BF3">
        <w:rPr>
          <w:bCs/>
        </w:rPr>
        <w:t>.</w:t>
      </w:r>
    </w:p>
    <w:p w:rsidRDefault="00271BF3" w:rsidP="00D86D3C" w:rsidR="00D86D3C" w:rsidRPr="00271BF3">
      <w:pPr>
        <w:rPr>
          <w:bCs/>
        </w:rPr>
      </w:pPr>
      <w:r>
        <w:rPr>
          <w:bCs/>
        </w:rPr>
        <w:tab/>
        <w:t xml:space="preserve">3.   </w:t>
      </w:r>
      <w:r w:rsidR="00D86D3C" w:rsidRPr="00271BF3">
        <w:rPr>
          <w:bCs/>
        </w:rPr>
        <w:t xml:space="preserve">Zaključuje se stečajni postupak nad stečajnim dužnikom </w:t>
      </w:r>
      <w:r w:rsidR="00BC1997" w:rsidRPr="006F33E8">
        <w:t xml:space="preserve">B-G d.o.o. Dugo Selo, Josipa Zorića 99, </w:t>
      </w:r>
      <w:r w:rsidR="00BC1997">
        <w:t xml:space="preserve">MBS:080514602 OIB: 62359879021 </w:t>
      </w:r>
      <w:r>
        <w:t>.</w:t>
      </w:r>
    </w:p>
    <w:p w:rsidRDefault="009F73F1" w:rsidP="00D86D3C" w:rsidR="00D86D3C" w:rsidRPr="00271BF3">
      <w:r w:rsidRPr="00271BF3">
        <w:tab/>
        <w:t>4</w:t>
      </w:r>
      <w:r w:rsidR="00D86D3C" w:rsidRPr="00271BF3">
        <w:t xml:space="preserve">.  </w:t>
      </w:r>
      <w:r w:rsidR="00271BF3">
        <w:t xml:space="preserve"> </w:t>
      </w:r>
      <w:r w:rsidR="00D86D3C" w:rsidRPr="00271BF3">
        <w:t xml:space="preserve">Po pravomoćnosti rješenja stečajni dužnik brisat će se iz registra ovog suda. </w:t>
      </w:r>
    </w:p>
    <w:p w:rsidRDefault="00921F3F" w:rsidP="00372F80" w:rsidR="00921F3F" w:rsidRPr="00271BF3">
      <w:pPr>
        <w:tabs>
          <w:tab w:pos="1440" w:val="left"/>
        </w:tabs>
      </w:pPr>
    </w:p>
    <w:p w:rsidRDefault="00AA6ECC" w:rsidP="00372F80" w:rsidR="00AA6ECC" w:rsidRPr="00271BF3">
      <w:pPr>
        <w:tabs>
          <w:tab w:pos="1440" w:val="left"/>
        </w:tabs>
        <w:jc w:val="center"/>
        <w:rPr>
          <w:bCs/>
        </w:rPr>
      </w:pPr>
      <w:r w:rsidRPr="00271BF3">
        <w:rPr>
          <w:bCs/>
        </w:rPr>
        <w:t xml:space="preserve">Obrazloženje </w:t>
      </w:r>
    </w:p>
    <w:p w:rsidRDefault="00540507" w:rsidP="00540507" w:rsidR="00540507" w:rsidRPr="00271BF3">
      <w:pPr>
        <w:tabs>
          <w:tab w:pos="1440" w:val="left"/>
        </w:tabs>
      </w:pPr>
    </w:p>
    <w:p w:rsidRDefault="00540507" w:rsidP="00540507" w:rsidR="003E701C" w:rsidRPr="00271BF3">
      <w:pPr>
        <w:tabs>
          <w:tab w:pos="1440" w:val="left"/>
        </w:tabs>
      </w:pPr>
      <w:r w:rsidRPr="00271BF3">
        <w:t xml:space="preserve">            </w:t>
      </w:r>
      <w:r w:rsidR="00077C1B">
        <w:t xml:space="preserve">Predlagatelj je </w:t>
      </w:r>
      <w:r w:rsidR="00077C1B" w:rsidRPr="00271BF3">
        <w:t xml:space="preserve"> </w:t>
      </w:r>
      <w:r w:rsidR="00077C1B">
        <w:t xml:space="preserve">podnio </w:t>
      </w:r>
      <w:r w:rsidR="00F83FFA" w:rsidRPr="00271BF3">
        <w:t xml:space="preserve">prijedlog za otvaranje stečajnog postupka nad dužnikom </w:t>
      </w:r>
      <w:r w:rsidR="00BC1997" w:rsidRPr="006F33E8">
        <w:t xml:space="preserve">B-G d.o.o. Dugo Selo, Josipa Zorića 99, </w:t>
      </w:r>
      <w:r w:rsidR="00BC1997">
        <w:t>MBS:080514602 OIB: 62359879021</w:t>
      </w:r>
      <w:r w:rsidRPr="00271BF3">
        <w:t>.</w:t>
      </w:r>
    </w:p>
    <w:p w:rsidRDefault="00280C42" w:rsidP="00BC1997" w:rsidR="00BC1997" w:rsidRPr="00E8739A">
      <w:pPr>
        <w:ind w:firstLine="708"/>
        <w:jc w:val="both"/>
      </w:pPr>
      <w:r w:rsidRPr="00271BF3">
        <w:t xml:space="preserve"> </w:t>
      </w:r>
      <w:r w:rsidR="00BC1997">
        <w:t xml:space="preserve">U prijedlogu navodi da je ima potraživanje prema dužniku u iznosu od 13.974,03 kune temeljem neisplaćenih plaća.  S obzirom da je račun dužnika blokiran više od 1772 neprekidno dužnik je nesposoban za plaćanje.  </w:t>
      </w:r>
    </w:p>
    <w:p w:rsidRDefault="00BC1997" w:rsidP="00BC1997" w:rsidR="00BC1997">
      <w:pPr>
        <w:ind w:firstLine="708"/>
      </w:pPr>
      <w:r w:rsidRPr="00E8739A">
        <w:rPr>
          <w:bCs/>
        </w:rPr>
        <w:t xml:space="preserve">Rješenjem od </w:t>
      </w:r>
      <w:r>
        <w:rPr>
          <w:bCs/>
        </w:rPr>
        <w:t xml:space="preserve">25. rujna 2015.  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BC1997" w:rsidP="00BC1997" w:rsidR="00BC1997">
      <w:pPr>
        <w:ind w:firstLine="708"/>
      </w:pPr>
      <w:r>
        <w:t>Na ročištu za izjašnjenje predlagatelj – dužnik izjavio je da ostaje kod prijedloga za otvaranje stečajnog postupka te je naveo da dužnik nema nikakve imovine.</w:t>
      </w:r>
    </w:p>
    <w:p w:rsidRDefault="00BC1997" w:rsidP="00540507" w:rsidR="00BC1997">
      <w:pPr>
        <w:ind w:firstLine="708"/>
      </w:pPr>
      <w:r>
        <w:t xml:space="preserve">Prema potvrdi FINE račun stečajnog dužnika je na dan 5. studenog 2015. blokiran 2012 dana sa iznosom 3.476.413,86  kuna. </w:t>
      </w:r>
    </w:p>
    <w:p w:rsidRDefault="00BC1997" w:rsidP="00540507" w:rsidR="00BC1997">
      <w:pPr>
        <w:ind w:firstLine="708"/>
      </w:pPr>
      <w:r>
        <w:t>Rješenjem od 9. prosinca 2015. godine koje je objavljeno na e-oglasnoj ploči suda pozvani vjerovnici koji imaju pravni interes da se stečajni postupak provede na uplatu predujma. Nitko od vjerovnika nije uplatio zatraženi iznos.</w:t>
      </w:r>
    </w:p>
    <w:p w:rsidRDefault="001F5CFB" w:rsidP="00540507" w:rsidR="003E701C" w:rsidRPr="00271BF3">
      <w:pPr>
        <w:ind w:firstLine="708"/>
      </w:pPr>
      <w:r w:rsidRPr="00271BF3">
        <w:lastRenderedPageBreak/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1F5CFB" w:rsidP="001F5CFB" w:rsidR="001F5CFB" w:rsidRPr="00271BF3">
      <w:pPr>
        <w:ind w:firstLine="708"/>
      </w:pPr>
      <w:r w:rsidRPr="00271BF3">
        <w:t xml:space="preserve">Prema odredbi čl. 63 Stečajnog zakona ako tijekom prethodnog postupka utvrdi da imovina dužnika koja bi ušla u stečajnu masu nije dovoljna ni za namirenje troškova tog postupka ili je neznatne vrijednosti stečajni sudac će donijeti odluku o otvaranju i zaključenju 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271BF3">
      <w:pPr>
        <w:ind w:firstLine="708"/>
      </w:pPr>
      <w:r w:rsidRPr="00271BF3">
        <w:t xml:space="preserve">S obzirom da je utvrđeno postojanje stečajnog razloga nesposobnosti za plaćanje iz čl. 4 Stečajnog zakona,  te  kako nitko od vjerovnika nije predujmio iznos određen rješenjem od </w:t>
      </w:r>
      <w:r w:rsidR="00BC1997">
        <w:t>9. prosinca</w:t>
      </w:r>
      <w:r w:rsidR="009F73F1" w:rsidRPr="00271BF3">
        <w:t xml:space="preserve"> 2015. </w:t>
      </w:r>
      <w:r w:rsidR="00EA1B5B" w:rsidRPr="00271BF3">
        <w:t xml:space="preserve"> </w:t>
      </w:r>
      <w:r w:rsidRPr="00271BF3">
        <w:t xml:space="preserve"> godine, valjalo je temeljem čl. </w:t>
      </w:r>
      <w:smartTag w:element="metricconverter" w:uri="urn:schemas-microsoft-com:office:smarttags">
        <w:smartTagPr>
          <w:attr w:val="54 st" w:name="ProductID"/>
        </w:smartTagPr>
        <w:r w:rsidRPr="00271BF3">
          <w:t>54 st</w:t>
        </w:r>
      </w:smartTag>
      <w:r w:rsidRPr="00271BF3">
        <w:t>. 1 Stečajnog zakona imenovati stečajnog upravitelj</w:t>
      </w:r>
      <w:r w:rsidR="00004DCE" w:rsidRPr="00271BF3">
        <w:t>a</w:t>
      </w:r>
      <w:r w:rsidRPr="00271BF3">
        <w:t xml:space="preserve"> te temeljem čl. </w:t>
      </w:r>
      <w:smartTag w:element="metricconverter" w:uri="urn:schemas-microsoft-com:office:smarttags">
        <w:smartTagPr>
          <w:attr w:val="63 st" w:name="ProductID"/>
        </w:smartTagPr>
        <w:r w:rsidRPr="00271BF3">
          <w:t>63 st</w:t>
        </w:r>
      </w:smartTag>
      <w:r w:rsidRPr="00271BF3">
        <w:t xml:space="preserve">. 1 Stečajnog zakona donijeti odluku o otvaranju i zaključenju stečajnog postupka. </w:t>
      </w:r>
    </w:p>
    <w:p w:rsidRDefault="00B45208" w:rsidP="00372F80" w:rsidR="00AA6ECC" w:rsidRPr="00271BF3">
      <w:pPr>
        <w:tabs>
          <w:tab w:pos="1440" w:val="left"/>
        </w:tabs>
      </w:pPr>
      <w:r w:rsidRPr="00271BF3">
        <w:t xml:space="preserve">  </w:t>
      </w:r>
    </w:p>
    <w:p w:rsidRDefault="00AA6ECC" w:rsidP="00372F80" w:rsidR="00AA6ECC" w:rsidRPr="00271BF3">
      <w:pPr>
        <w:tabs>
          <w:tab w:pos="1440" w:val="left"/>
        </w:tabs>
        <w:jc w:val="center"/>
      </w:pPr>
      <w:r w:rsidRPr="00271BF3">
        <w:t>U Zagrebu,</w:t>
      </w:r>
      <w:r w:rsidR="005F5C8B" w:rsidRPr="00271BF3">
        <w:t xml:space="preserve"> </w:t>
      </w:r>
      <w:r w:rsidR="00BC1997">
        <w:t>15</w:t>
      </w:r>
      <w:r w:rsidR="0080751D">
        <w:t xml:space="preserve">. ožujka 2016. </w:t>
      </w:r>
    </w:p>
    <w:p w:rsidRDefault="00DB4F7A" w:rsidP="00372F80" w:rsidR="00DB4F7A" w:rsidRPr="00271BF3">
      <w:pPr>
        <w:tabs>
          <w:tab w:pos="1440" w:val="left"/>
        </w:tabs>
      </w:pPr>
    </w:p>
    <w:p w:rsidRDefault="00DB4F7A" w:rsidP="00372F80" w:rsidR="00DB4F7A" w:rsidRPr="00271BF3">
      <w:pPr>
        <w:tabs>
          <w:tab w:pos="1440" w:val="left"/>
        </w:tabs>
      </w:pP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  <w:t xml:space="preserve">STEČAJNI SUDAC </w:t>
      </w:r>
    </w:p>
    <w:p w:rsidRDefault="00525A3A" w:rsidP="00372F80" w:rsidR="009A1EE8" w:rsidRPr="00271BF3">
      <w:pPr>
        <w:tabs>
          <w:tab w:pos="1440" w:val="left"/>
        </w:tabs>
      </w:pP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  <w:t>Nada Kraljić</w:t>
      </w:r>
      <w:r w:rsidR="00AE1C68">
        <w:t>,v.r.</w:t>
      </w:r>
    </w:p>
    <w:p w:rsidRDefault="00AA6ECC" w:rsidP="00372F80" w:rsidR="00AA6ECC" w:rsidRPr="00271BF3">
      <w:pPr>
        <w:pStyle w:val="Naslov1"/>
        <w:tabs>
          <w:tab w:pos="1440" w:val="left"/>
        </w:tabs>
        <w:rPr>
          <w:b w:val="false"/>
        </w:rPr>
      </w:pPr>
      <w:r w:rsidRPr="00271BF3">
        <w:rPr>
          <w:b w:val="false"/>
        </w:rPr>
        <w:t xml:space="preserve">POUKA O PRAVNOM LIJEKU </w:t>
      </w:r>
    </w:p>
    <w:p w:rsidRDefault="00B45208" w:rsidP="00372F80" w:rsidR="005C2620" w:rsidRPr="00271BF3">
      <w:pPr>
        <w:tabs>
          <w:tab w:pos="1440" w:val="left"/>
        </w:tabs>
      </w:pPr>
      <w:r w:rsidRPr="00271BF3">
        <w:t>Protiv rješenja</w:t>
      </w:r>
      <w:r w:rsidR="00657111" w:rsidRPr="00271BF3">
        <w:t xml:space="preserve"> o otvaranju stečajnog postupka žalbu može izjaviti zakonski zastupnik stečajnog dužnika, a prot</w:t>
      </w:r>
      <w:r w:rsidR="00795A29" w:rsidRPr="00271BF3">
        <w:t>iv odluke o zaključenju stečajn</w:t>
      </w:r>
      <w:r w:rsidR="00657111" w:rsidRPr="00271BF3">
        <w:t>o</w:t>
      </w:r>
      <w:r w:rsidR="00795A29" w:rsidRPr="00271BF3">
        <w:t>g</w:t>
      </w:r>
      <w:r w:rsidR="00657111" w:rsidRPr="00271BF3">
        <w:t xml:space="preserve"> postupka</w:t>
      </w:r>
      <w:r w:rsidRPr="00271BF3">
        <w:t xml:space="preserve"> žalbu </w:t>
      </w:r>
      <w:r w:rsidR="00795A29" w:rsidRPr="00271BF3">
        <w:t xml:space="preserve">mogu izjaviti vjerovnici </w:t>
      </w:r>
      <w:r w:rsidRPr="00271BF3">
        <w:t>Visokom trgovačkom sudu Repu</w:t>
      </w:r>
      <w:r w:rsidR="00E32BF2" w:rsidRPr="00271BF3">
        <w:t>blike Hrvatske u roku od 8 dana od dana objave</w:t>
      </w:r>
      <w:r w:rsidR="00E008AF">
        <w:t xml:space="preserve"> na e-oglasnoj ploči suda</w:t>
      </w:r>
      <w:r w:rsidR="00E32BF2" w:rsidRPr="00271BF3">
        <w:t xml:space="preserve">, </w:t>
      </w:r>
      <w:r w:rsidRPr="00271BF3">
        <w:t>a ulaže se putem ovog suda u 3 primjerka</w:t>
      </w:r>
    </w:p>
    <w:p w:rsidRDefault="003E02AA" w:rsidP="00372F80" w:rsidR="003E02AA" w:rsidRPr="00271BF3">
      <w:pPr>
        <w:tabs>
          <w:tab w:pos="1440" w:val="left"/>
        </w:tabs>
      </w:pPr>
    </w:p>
    <w:p w:rsidRDefault="00AE1C68" w:rsidR="00AE1C6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AE1C68" w:rsidP="00AE1C68" w:rsidR="00AE1C68">
      <w:pPr>
        <w:ind w:firstLine="708" w:left="4956"/>
      </w:pPr>
      <w:r>
        <w:t>Vinka Mihalinčić</w:t>
      </w:r>
    </w:p>
    <w:p w:rsidRDefault="00AA6ECC" w:rsidP="00372F80" w:rsidR="00AA6ECC" w:rsidRPr="00271BF3">
      <w:pPr>
        <w:tabs>
          <w:tab w:pos="1440" w:val="left"/>
        </w:tabs>
      </w:pPr>
    </w:p>
    <w:p w:rsidRDefault="00DB4F7A" w:rsidP="00372F80" w:rsidR="00DB4F7A" w:rsidRPr="00271BF3">
      <w:pPr>
        <w:tabs>
          <w:tab w:pos="1440" w:val="left"/>
        </w:tabs>
      </w:pPr>
      <w:r w:rsidRPr="00271BF3">
        <w:tab/>
      </w:r>
      <w:r w:rsidRPr="00271BF3">
        <w:tab/>
      </w:r>
      <w:r w:rsidRPr="00271BF3">
        <w:tab/>
      </w:r>
      <w:r w:rsidRPr="00271BF3">
        <w:tab/>
      </w:r>
      <w:r w:rsidR="00143BF0" w:rsidRPr="00271BF3">
        <w:tab/>
      </w:r>
      <w:r w:rsidR="00143BF0" w:rsidRPr="00271BF3">
        <w:tab/>
      </w:r>
      <w:r w:rsidR="00143BF0" w:rsidRPr="00271BF3">
        <w:tab/>
      </w:r>
    </w:p>
    <w:p w:rsidRDefault="00AA6ECC" w:rsidP="00372F80" w:rsidR="00AA6ECC" w:rsidRPr="00271BF3">
      <w:pPr>
        <w:tabs>
          <w:tab w:pos="1440" w:val="left"/>
        </w:tabs>
        <w:ind w:left="360"/>
        <w:rPr>
          <w:bCs/>
        </w:rPr>
      </w:pPr>
      <w:r w:rsidRPr="00271BF3">
        <w:rPr>
          <w:bCs/>
        </w:rPr>
        <w:t xml:space="preserve"> </w:t>
      </w:r>
    </w:p>
    <w:p w:rsidRDefault="00DB4F7A" w:rsidP="00372F80" w:rsidR="00AA6ECC" w:rsidRPr="00271BF3">
      <w:pPr>
        <w:tabs>
          <w:tab w:pos="1440" w:val="left"/>
        </w:tabs>
      </w:pP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</w:r>
    </w:p>
    <w:p w:rsidRDefault="00DB4F7A" w:rsidP="00372F80" w:rsidR="00DB4F7A" w:rsidRPr="00271BF3">
      <w:pPr>
        <w:tabs>
          <w:tab w:pos="1440" w:val="left"/>
        </w:tabs>
        <w:ind w:left="360"/>
      </w:pPr>
      <w:r w:rsidRPr="00271BF3">
        <w:t xml:space="preserve"> </w:t>
      </w:r>
    </w:p>
    <w:sectPr w:rsidSect="00863A7F" w:rsidR="00DB4F7A" w:rsidRPr="00271BF3">
      <w:headerReference w:type="even" r:id="rId10"/>
      <w:headerReference w:type="default" r:id="rId11"/>
      <w:pgSz w:h="16838" w:w="11906"/>
      <w:pgMar w:gutter="0" w:footer="709" w:header="709" w:left="1418" w:bottom="1259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1C6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BC1997">
      <w:t>261/15-15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77C1B"/>
    <w:rsid w:val="000838C1"/>
    <w:rsid w:val="000A36D7"/>
    <w:rsid w:val="000A7240"/>
    <w:rsid w:val="000C5863"/>
    <w:rsid w:val="000D10DB"/>
    <w:rsid w:val="000E042E"/>
    <w:rsid w:val="000F03F6"/>
    <w:rsid w:val="0011336F"/>
    <w:rsid w:val="001410C8"/>
    <w:rsid w:val="00143BF0"/>
    <w:rsid w:val="001A407E"/>
    <w:rsid w:val="001B057F"/>
    <w:rsid w:val="001C5CCA"/>
    <w:rsid w:val="001E028A"/>
    <w:rsid w:val="001F5CFB"/>
    <w:rsid w:val="00212572"/>
    <w:rsid w:val="00233E53"/>
    <w:rsid w:val="00250538"/>
    <w:rsid w:val="00251C52"/>
    <w:rsid w:val="00271BF3"/>
    <w:rsid w:val="00280C42"/>
    <w:rsid w:val="00297C64"/>
    <w:rsid w:val="002A4DCE"/>
    <w:rsid w:val="002B36F9"/>
    <w:rsid w:val="002C5747"/>
    <w:rsid w:val="002E31C0"/>
    <w:rsid w:val="002F3BF5"/>
    <w:rsid w:val="003049DA"/>
    <w:rsid w:val="0030618C"/>
    <w:rsid w:val="00315EA9"/>
    <w:rsid w:val="00325DD6"/>
    <w:rsid w:val="0033499F"/>
    <w:rsid w:val="003357EC"/>
    <w:rsid w:val="00367DA4"/>
    <w:rsid w:val="00372F80"/>
    <w:rsid w:val="003756C2"/>
    <w:rsid w:val="003B0982"/>
    <w:rsid w:val="003E02AA"/>
    <w:rsid w:val="003E701C"/>
    <w:rsid w:val="00441F28"/>
    <w:rsid w:val="004467FC"/>
    <w:rsid w:val="00461AE4"/>
    <w:rsid w:val="004A64DD"/>
    <w:rsid w:val="004D03A5"/>
    <w:rsid w:val="004E31E5"/>
    <w:rsid w:val="00515FDF"/>
    <w:rsid w:val="00525A3A"/>
    <w:rsid w:val="0053157B"/>
    <w:rsid w:val="00540507"/>
    <w:rsid w:val="00545B05"/>
    <w:rsid w:val="005611B1"/>
    <w:rsid w:val="00576D41"/>
    <w:rsid w:val="00593FC7"/>
    <w:rsid w:val="005A14DD"/>
    <w:rsid w:val="005A690D"/>
    <w:rsid w:val="005B10A4"/>
    <w:rsid w:val="005C2620"/>
    <w:rsid w:val="005C6007"/>
    <w:rsid w:val="005F5C8B"/>
    <w:rsid w:val="006122B3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22964"/>
    <w:rsid w:val="00790845"/>
    <w:rsid w:val="00795A29"/>
    <w:rsid w:val="007B17CF"/>
    <w:rsid w:val="007C28E9"/>
    <w:rsid w:val="0080751D"/>
    <w:rsid w:val="00811746"/>
    <w:rsid w:val="00832370"/>
    <w:rsid w:val="00863A7F"/>
    <w:rsid w:val="008825CB"/>
    <w:rsid w:val="008F2078"/>
    <w:rsid w:val="008F7F6A"/>
    <w:rsid w:val="00921F3F"/>
    <w:rsid w:val="00953A92"/>
    <w:rsid w:val="0095467C"/>
    <w:rsid w:val="009803B4"/>
    <w:rsid w:val="009A1EE8"/>
    <w:rsid w:val="009A7B81"/>
    <w:rsid w:val="009E1F79"/>
    <w:rsid w:val="009F73F1"/>
    <w:rsid w:val="00A003C6"/>
    <w:rsid w:val="00A030B8"/>
    <w:rsid w:val="00A23208"/>
    <w:rsid w:val="00A319A1"/>
    <w:rsid w:val="00A35695"/>
    <w:rsid w:val="00A577A7"/>
    <w:rsid w:val="00A87EE6"/>
    <w:rsid w:val="00AA6ECC"/>
    <w:rsid w:val="00AC7A0B"/>
    <w:rsid w:val="00AD6FEA"/>
    <w:rsid w:val="00AE1C68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821F6"/>
    <w:rsid w:val="00BA274E"/>
    <w:rsid w:val="00BB0980"/>
    <w:rsid w:val="00BC1997"/>
    <w:rsid w:val="00BC1F8F"/>
    <w:rsid w:val="00BC34C8"/>
    <w:rsid w:val="00C25987"/>
    <w:rsid w:val="00C3703D"/>
    <w:rsid w:val="00C914F4"/>
    <w:rsid w:val="00CB4FDD"/>
    <w:rsid w:val="00CB75F6"/>
    <w:rsid w:val="00CC2173"/>
    <w:rsid w:val="00CF1FA1"/>
    <w:rsid w:val="00D24610"/>
    <w:rsid w:val="00D26A29"/>
    <w:rsid w:val="00D66F08"/>
    <w:rsid w:val="00D73B9B"/>
    <w:rsid w:val="00D86D3C"/>
    <w:rsid w:val="00DB3922"/>
    <w:rsid w:val="00DB4F7A"/>
    <w:rsid w:val="00DC0BBD"/>
    <w:rsid w:val="00DD1363"/>
    <w:rsid w:val="00DE6140"/>
    <w:rsid w:val="00DE6B58"/>
    <w:rsid w:val="00DE751C"/>
    <w:rsid w:val="00DF7E2C"/>
    <w:rsid w:val="00E008AF"/>
    <w:rsid w:val="00E27765"/>
    <w:rsid w:val="00E32BF2"/>
    <w:rsid w:val="00E34F83"/>
    <w:rsid w:val="00E72557"/>
    <w:rsid w:val="00E76C41"/>
    <w:rsid w:val="00E83A48"/>
    <w:rsid w:val="00E912A8"/>
    <w:rsid w:val="00E97510"/>
    <w:rsid w:val="00EA1B5B"/>
    <w:rsid w:val="00EC7DB0"/>
    <w:rsid w:val="00ED23B0"/>
    <w:rsid w:val="00EF1F2F"/>
    <w:rsid w:val="00F11BF0"/>
    <w:rsid w:val="00F43FC1"/>
    <w:rsid w:val="00F83FFA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E1C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1C68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1C68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1C68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1C68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E1C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1C68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1C68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1C68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1C68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2015.</izvorni_sadrzaj>
    <derivirana_varijabla naziv="DomainObject.Predmet.DatumOsnivanja_1">7.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St-261/2015</izvorni_sadrzaj>
    <derivirana_varijabla naziv="DomainObject.Predmet.OznakaBroj_1">St-261/2015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B-G d.o.o.</izvorni_sadrzaj>
    <derivirana_varijabla naziv="DomainObject.Predmet.ProtustrankaFormated_1">  B-G d.o.o.</derivirana_varijabla>
  </DomainObject.Predmet.ProtustrankaFormated>
  <DomainObject.Predmet.ProtustrankaFormatedOIB>
    <izvorni_sadrzaj>  B-G d.o.o., OIB 62359879021</izvorni_sadrzaj>
    <derivirana_varijabla naziv="DomainObject.Predmet.ProtustrankaFormatedOIB_1">  B-G d.o.o., OIB 62359879021</derivirana_varijabla>
  </DomainObject.Predmet.ProtustrankaFormatedOIB>
  <DomainObject.Predmet.ProtustrankaFormatedWithAdress>
    <izvorni_sadrzaj> B-G d.o.o., Josipa Zorića 99, 10370 Dugo Selo</izvorni_sadrzaj>
    <derivirana_varijabla naziv="DomainObject.Predmet.ProtustrankaFormatedWithAdress_1"> B-G d.o.o., Josipa Zorića 99, 10370 Dugo Selo</derivirana_varijabla>
  </DomainObject.Predmet.ProtustrankaFormatedWithAdress>
  <DomainObject.Predmet.ProtustrankaFormatedWithAdressOIB>
    <izvorni_sadrzaj> B-G d.o.o., OIB 62359879021, Josipa Zorića 99, 10370 Dugo Selo</izvorni_sadrzaj>
    <derivirana_varijabla naziv="DomainObject.Predmet.ProtustrankaFormatedWithAdressOIB_1"> B-G d.o.o., OIB 62359879021, Josipa Zorića 99, 10370 Dugo Selo</derivirana_varijabla>
  </DomainObject.Predmet.ProtustrankaFormatedWithAdressOIB>
  <DomainObject.Predmet.ProtustrankaWithAdress>
    <izvorni_sadrzaj>B-G d.o.o. Josipa Zorića 99, 10370 Dugo Selo</izvorni_sadrzaj>
    <derivirana_varijabla naziv="DomainObject.Predmet.ProtustrankaWithAdress_1">B-G d.o.o. Josipa Zorića 99, 10370 Dugo Selo</derivirana_varijabla>
  </DomainObject.Predmet.ProtustrankaWithAdress>
  <DomainObject.Predmet.ProtustrankaWithAdressOIB>
    <izvorni_sadrzaj>B-G d.o.o., OIB 62359879021, Josipa Zorića 99, 10370 Dugo Selo</izvorni_sadrzaj>
    <derivirana_varijabla naziv="DomainObject.Predmet.ProtustrankaWithAdressOIB_1">B-G d.o.o., OIB 62359879021, Josipa Zorića 99, 10370 Dugo Selo</derivirana_varijabla>
  </DomainObject.Predmet.ProtustrankaWithAdressOIB>
  <DomainObject.Predmet.ProtustrankaNazivFormated>
    <izvorni_sadrzaj>B-G d.o.o.</izvorni_sadrzaj>
    <derivirana_varijabla naziv="DomainObject.Predmet.ProtustrankaNazivFormated_1">B-G d.o.o.</derivirana_varijabla>
  </DomainObject.Predmet.ProtustrankaNazivFormated>
  <DomainObject.Predmet.ProtustrankaNazivFormatedOIB>
    <izvorni_sadrzaj>B-G d.o.o., OIB 62359879021</izvorni_sadrzaj>
    <derivirana_varijabla naziv="DomainObject.Predmet.ProtustrankaNazivFormatedOIB_1">B-G d.o.o., OIB 62359879021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Božidar Grgošić zastupanog po punomoćniku Mitar Knežić; VJEROVNICI</izvorni_sadrzaj>
    <derivirana_varijabla naziv="DomainObject.Predmet.StrankaFormated_1">  Božidar Grgošić zastupanog po punomoćniku Mitar Knežić; VJEROVNICI</derivirana_varijabla>
  </DomainObject.Predmet.StrankaFormated>
  <DomainObject.Predmet.StrankaFormatedOIB>
    <izvorni_sadrzaj>  Božidar Grgošić, OIB 18841887698 zastupanog po punomoćniku Mitar Knežić; VJEROVNICI</izvorni_sadrzaj>
    <derivirana_varijabla naziv="DomainObject.Predmet.StrankaFormatedOIB_1">  Božidar Grgošić, OIB 18841887698 zastupanog po punomoćniku Mitar Knežić; VJEROVNICI</derivirana_varijabla>
  </DomainObject.Predmet.StrankaFormatedOIB>
  <DomainObject.Predmet.StrankaFormatedWithAdress>
    <izvorni_sadrzaj> Božidar Grgošić, Josipa Zorića 99, 10370 Dugo Selo zastupanog po punomoćniku Mitar Knežić; VJEROVNICI</izvorni_sadrzaj>
    <derivirana_varijabla naziv="DomainObject.Predmet.StrankaFormatedWithAdress_1"> Božidar Grgošić, Josipa Zorića 99, 10370 Dugo Selo zastupanog po punomoćniku Mitar Knežić; VJEROVNICI</derivirana_varijabla>
  </DomainObject.Predmet.StrankaFormatedWithAdress>
  <DomainObject.Predmet.StrankaFormatedWithAdressOIB>
    <izvorni_sadrzaj> Božidar Grgošić, OIB 18841887698, Josipa Zorića 99, 10370 Dugo Selo zastupanog po punomoćniku Mitar Knežić; VJEROVNICI</izvorni_sadrzaj>
    <derivirana_varijabla naziv="DomainObject.Predmet.StrankaFormatedWithAdressOIB_1"> Božidar Grgošić, OIB 18841887698, Josipa Zorića 99, 10370 Dugo Selo zastupanog po punomoćniku Mitar Knežić; VJEROVNICI</derivirana_varijabla>
  </DomainObject.Predmet.StrankaFormatedWithAdressOIB>
  <DomainObject.Predmet.StrankaWithAdress>
    <izvorni_sadrzaj>Božidar Grgošić Josipa Zorića 99,10370 Dugo Selo,VJEROVNICI </izvorni_sadrzaj>
    <derivirana_varijabla naziv="DomainObject.Predmet.StrankaWithAdress_1">Božidar Grgošić Josipa Zorića 99,10370 Dugo Selo,VJEROVNICI </derivirana_varijabla>
  </DomainObject.Predmet.StrankaWithAdress>
  <DomainObject.Predmet.StrankaWithAdressOIB>
    <izvorni_sadrzaj>Božidar Grgošić, OIB 18841887698, Josipa Zorića 99,10370 Dugo Selo,VJEROVNICI</izvorni_sadrzaj>
    <derivirana_varijabla naziv="DomainObject.Predmet.StrankaWithAdressOIB_1">Božidar Grgošić, OIB 18841887698, Josipa Zorića 99,10370 Dugo Selo,VJEROVNICI</derivirana_varijabla>
  </DomainObject.Predmet.StrankaWithAdressOIB>
  <DomainObject.Predmet.StrankaNazivFormated>
    <izvorni_sadrzaj>Božidar Grgošić,VJEROVNICI</izvorni_sadrzaj>
    <derivirana_varijabla naziv="DomainObject.Predmet.StrankaNazivFormated_1">Božidar Grgošić,VJEROVNICI</derivirana_varijabla>
  </DomainObject.Predmet.StrankaNazivFormated>
  <DomainObject.Predmet.StrankaNazivFormatedOIB>
    <izvorni_sadrzaj>Božidar Grgošić, OIB 18841887698,VJEROVNICI</izvorni_sadrzaj>
    <derivirana_varijabla naziv="DomainObject.Predmet.StrankaNazivFormatedOIB_1">Božidar Grgošić, OIB 18841887698,VJEROVNICI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Božidar Grgošić zastupanog po punomoćniku Mitar Knežić</item>
      <item>VJEROVNICI</item>
    </izvorni_sadrzaj>
    <derivirana_varijabla naziv="DomainObject.Predmet.StrankaListFormated_1">
      <item>Božidar Grgošić zastupanog po punomoćniku Mitar Knežić</item>
      <item>VJEROVNICI</item>
    </derivirana_varijabla>
  </DomainObject.Predmet.StrankaListFormated>
  <DomainObject.Predmet.StrankaListFormatedOIB>
    <izvorni_sadrzaj>
      <item>Božidar Grgošić, OIB 18841887698 zastupanog po punomoćniku Mitar Knežić</item>
      <item>VJEROVNICI</item>
    </izvorni_sadrzaj>
    <derivirana_varijabla naziv="DomainObject.Predmet.StrankaListFormatedOIB_1">
      <item>Božidar Grgošić, OIB 18841887698 zastupanog po punomoćniku Mitar Knežić</item>
      <item>VJEROVNICI</item>
    </derivirana_varijabla>
  </DomainObject.Predmet.StrankaListFormatedOIB>
  <DomainObject.Predmet.StrankaListFormatedWithAdress>
    <izvorni_sadrzaj>
      <item>Božidar Grgošić, Josipa Zorića 99, 10370 Dugo Selo zastupanog po punomoćniku Mitar Knežić</item>
      <item>VJEROVNICI</item>
    </izvorni_sadrzaj>
    <derivirana_varijabla naziv="DomainObject.Predmet.StrankaListFormatedWithAdress_1">
      <item>Božidar Grgošić, Josipa Zorića 99, 10370 Dugo Selo zastupanog po punomoćniku Mitar Knežić</item>
      <item>VJEROVNICI</item>
    </derivirana_varijabla>
  </DomainObject.Predmet.StrankaListFormatedWithAdress>
  <DomainObject.Predmet.StrankaListFormatedWithAdressOIB>
    <izvorni_sadrzaj>
      <item>Božidar Grgošić, OIB 18841887698, Josipa Zorića 99, 10370 Dugo Selo zastupanog po punomoćniku Mitar Knežić</item>
      <item>VJEROVNICI</item>
    </izvorni_sadrzaj>
    <derivirana_varijabla naziv="DomainObject.Predmet.StrankaListFormatedWithAdressOIB_1">
      <item>Božidar Grgošić, OIB 18841887698, Josipa Zorića 99, 10370 Dugo Selo zastupanog po punomoćniku Mitar Knežić</item>
      <item>VJEROVNICI</item>
    </derivirana_varijabla>
  </DomainObject.Predmet.StrankaListFormatedWithAdressOIB>
  <DomainObject.Predmet.StrankaListNazivFormated>
    <izvorni_sadrzaj>
      <item>Božidar Grgošić</item>
      <item>VJEROVNICI</item>
    </izvorni_sadrzaj>
    <derivirana_varijabla naziv="DomainObject.Predmet.StrankaListNazivFormated_1">
      <item>Božidar Grgošić</item>
      <item>VJEROVNICI</item>
    </derivirana_varijabla>
  </DomainObject.Predmet.StrankaListNazivFormated>
  <DomainObject.Predmet.StrankaListNazivFormatedOIB>
    <izvorni_sadrzaj>
      <item>Božidar Grgošić, OIB 18841887698</item>
      <item>VJEROVNICI</item>
    </izvorni_sadrzaj>
    <derivirana_varijabla naziv="DomainObject.Predmet.StrankaListNazivFormatedOIB_1">
      <item>Božidar Grgošić, OIB 18841887698</item>
      <item>VJEROVNICI</item>
    </derivirana_varijabla>
  </DomainObject.Predmet.StrankaListNazivFormatedOIB>
  <DomainObject.Predmet.ProtuStrankaListFormated>
    <izvorni_sadrzaj>
      <item>B-G d.o.o.</item>
    </izvorni_sadrzaj>
    <derivirana_varijabla naziv="DomainObject.Predmet.ProtuStrankaListFormated_1">
      <item>B-G d.o.o.</item>
    </derivirana_varijabla>
  </DomainObject.Predmet.ProtuStrankaListFormated>
  <DomainObject.Predmet.ProtuStrankaListFormatedOIB>
    <izvorni_sadrzaj>
      <item>B-G d.o.o., OIB 62359879021</item>
    </izvorni_sadrzaj>
    <derivirana_varijabla naziv="DomainObject.Predmet.ProtuStrankaListFormatedOIB_1">
      <item>B-G d.o.o., OIB 62359879021</item>
    </derivirana_varijabla>
  </DomainObject.Predmet.ProtuStrankaListFormatedOIB>
  <DomainObject.Predmet.ProtuStrankaListFormatedWithAdress>
    <izvorni_sadrzaj>
      <item>B-G d.o.o., Josipa Zorića 99, 10370 Dugo Selo</item>
    </izvorni_sadrzaj>
    <derivirana_varijabla naziv="DomainObject.Predmet.ProtuStrankaListFormatedWithAdress_1">
      <item>B-G d.o.o., Josipa Zorića 99, 10370 Dugo Selo</item>
    </derivirana_varijabla>
  </DomainObject.Predmet.ProtuStrankaListFormatedWithAdress>
  <DomainObject.Predmet.ProtuStrankaListFormatedWithAdressOIB>
    <izvorni_sadrzaj>
      <item>B-G d.o.o., OIB 62359879021, Josipa Zorića 99, 10370 Dugo Selo</item>
    </izvorni_sadrzaj>
    <derivirana_varijabla naziv="DomainObject.Predmet.ProtuStrankaListFormatedWithAdressOIB_1">
      <item>B-G d.o.o., OIB 62359879021, Josipa Zorića 99, 10370 Dugo Selo</item>
    </derivirana_varijabla>
  </DomainObject.Predmet.ProtuStrankaListFormatedWithAdressOIB>
  <DomainObject.Predmet.ProtuStrankaListNazivFormated>
    <izvorni_sadrzaj>
      <item>B-G d.o.o.</item>
    </izvorni_sadrzaj>
    <derivirana_varijabla naziv="DomainObject.Predmet.ProtuStrankaListNazivFormated_1">
      <item>B-G d.o.o.</item>
    </derivirana_varijabla>
  </DomainObject.Predmet.ProtuStrankaListNazivFormated>
  <DomainObject.Predmet.ProtuStrankaListNazivFormatedOIB>
    <izvorni_sadrzaj>
      <item>B-G d.o.o., OIB 62359879021</item>
    </izvorni_sadrzaj>
    <derivirana_varijabla naziv="DomainObject.Predmet.ProtuStrankaListNazivFormatedOIB_1">
      <item>B-G d.o.o., OIB 62359879021</item>
    </derivirana_varijabla>
  </DomainObject.Predmet.ProtuStrankaListNazivFormatedOIB>
  <DomainObject.Predmet.OstaliListFormated>
    <izvorni_sadrzaj>
      <item>Mitar Knežić punomoćnik sudionika u postupku Božidar Grgošić</item>
      <item>Bara Grgošić</item>
      <item>VJEROVNICI</item>
    </izvorni_sadrzaj>
    <derivirana_varijabla naziv="DomainObject.Predmet.OstaliListFormated_1">
      <item>Mitar Knežić punomoćnik sudionika u postupku Božidar Grgošić</item>
      <item>Bara Grgošić</item>
      <item>VJEROVNICI</item>
    </derivirana_varijabla>
  </DomainObject.Predmet.OstaliListFormated>
  <DomainObject.Predmet.OstaliListFormatedOIB>
    <izvorni_sadrzaj>
      <item>Mitar Knežić punomoćnik sudionika u postupku Božidar Grgošić</item>
      <item>Bara Grgošić, OIB 18515596536</item>
      <item>VJEROVNICI</item>
    </izvorni_sadrzaj>
    <derivirana_varijabla naziv="DomainObject.Predmet.OstaliListFormatedOIB_1">
      <item>Mitar Knežić punomoćnik sudionika u postupku Božidar Grgošić</item>
      <item>Bara Grgošić, OIB 18515596536</item>
      <item>VJEROVNICI</item>
    </derivirana_varijabla>
  </DomainObject.Predmet.OstaliListFormatedOIB>
  <DomainObject.Predmet.OstaliListFormatedWithAdress>
    <izvorni_sadrzaj>
      <item>Mitar Knežić, Zagrebačka 21, 10370 Dugo Selo punomoćnik sudionika u postupku Božidar Grgošić</item>
      <item>Bara Grgošić, Josipa Zorića 99, 10370 Dugo Selo</item>
      <item>VJEROVNICI</item>
    </izvorni_sadrzaj>
    <derivirana_varijabla naziv="DomainObject.Predmet.OstaliListFormatedWithAdress_1">
      <item>Mitar Knežić, Zagrebačka 21, 10370 Dugo Selo punomoćnik sudionika u postupku Božidar Grgošić</item>
      <item>Bara Grgošić, Josipa Zorića 99, 10370 Dugo Selo</item>
      <item>VJEROVNICI</item>
    </derivirana_varijabla>
  </DomainObject.Predmet.OstaliListFormatedWithAdress>
  <DomainObject.Predmet.OstaliListFormatedWithAdressOIB>
    <izvorni_sadrzaj>
      <item>Mitar Knežić, Zagrebačka 21, 10370 Dugo Selo punomoćnik sudionika u postupku Božidar Grgošić</item>
      <item>Bara Grgošić, OIB 18515596536, Josipa Zorića 99, 10370 Dugo Selo</item>
      <item>VJEROVNICI</item>
    </izvorni_sadrzaj>
    <derivirana_varijabla naziv="DomainObject.Predmet.OstaliListFormatedWithAdressOIB_1">
      <item>Mitar Knežić, Zagrebačka 21, 10370 Dugo Selo punomoćnik sudionika u postupku Božidar Grgošić</item>
      <item>Bara Grgošić, OIB 18515596536, Josipa Zorića 99, 10370 Dugo Selo</item>
      <item>VJEROVNICI</item>
    </derivirana_varijabla>
  </DomainObject.Predmet.OstaliListFormatedWithAdressOIB>
  <DomainObject.Predmet.OstaliListNazivFormated>
    <izvorni_sadrzaj>
      <item>Mitar Knežić</item>
      <item>Bara Grgošić</item>
      <item>VJEROVNICI</item>
    </izvorni_sadrzaj>
    <derivirana_varijabla naziv="DomainObject.Predmet.OstaliListNazivFormated_1">
      <item>Mitar Knežić</item>
      <item>Bara Grgošić</item>
      <item>VJEROVNICI</item>
    </derivirana_varijabla>
  </DomainObject.Predmet.OstaliListNazivFormated>
  <DomainObject.Predmet.OstaliListNazivFormatedOIB>
    <izvorni_sadrzaj>
      <item>Mitar Knežić</item>
      <item>Bara Grgošić, OIB 18515596536</item>
      <item>VJEROVNICI</item>
    </izvorni_sadrzaj>
    <derivirana_varijabla naziv="DomainObject.Predmet.OstaliListNazivFormatedOIB_1">
      <item>Mitar Knežić</item>
      <item>Bara Grgošić, OIB 18515596536</item>
      <item>VJEROVNICI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Božidar Grgošić i dr.</izvorni_sadrzaj>
    <derivirana_varijabla naziv="DomainObject.Predmet.StrankaIDrugi_1">Božidar Grgošić i dr.</derivirana_varijabla>
  </DomainObject.Predmet.StrankaIDrugi>
  <DomainObject.Predmet.ProtustrankaIDrugi>
    <izvorni_sadrzaj>B-G d.o.o.</izvorni_sadrzaj>
    <derivirana_varijabla naziv="DomainObject.Predmet.ProtustrankaIDrugi_1">B-G d.o.o.</derivirana_varijabla>
  </DomainObject.Predmet.ProtustrankaIDrugi>
  <DomainObject.Predmet.StrankaIDrugiAdressOIB>
    <izvorni_sadrzaj>Božidar Grgošić, OIB 18841887698, Josipa Zorića 99, 10370 Dugo Selo i dr.</izvorni_sadrzaj>
    <derivirana_varijabla naziv="DomainObject.Predmet.StrankaIDrugiAdressOIB_1">Božidar Grgošić, OIB 18841887698, Josipa Zorića 99, 10370 Dugo Selo i dr.</derivirana_varijabla>
  </DomainObject.Predmet.StrankaIDrugiAdressOIB>
  <DomainObject.Predmet.ProtustrankaIDrugiAdressOIB>
    <izvorni_sadrzaj>B-G d.o.o., OIB 62359879021, Josipa Zorića 99, 10370 Dugo Selo</izvorni_sadrzaj>
    <derivirana_varijabla naziv="DomainObject.Predmet.ProtustrankaIDrugiAdressOIB_1">B-G d.o.o., OIB 62359879021, Josipa Zorića 99,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Božidar Grgošić</item>
      <item>B-G d.o.o.</item>
      <item>Mitar Knežić</item>
      <item>Bara Grgošić</item>
      <item>VJEROVNICI</item>
      <item>VJEROVNICI</item>
    </izvorni_sadrzaj>
    <derivirana_varijabla naziv="DomainObject.Predmet.SudioniciListNaziv_1">
      <item>Božidar Grgošić</item>
      <item>B-G d.o.o.</item>
      <item>Mitar Knežić</item>
      <item>Bara Grgošić</item>
      <item>VJEROVNICI</item>
      <item>VJEROVNICI</item>
    </derivirana_varijabla>
  </DomainObject.Predmet.SudioniciListNaziv>
  <DomainObject.Predmet.SudioniciListAdressOIB>
    <izvorni_sadrzaj>
      <item>Božidar Grgošić, OIB 18841887698, Josipa Zorića 99,10370 Dugo Selo</item>
      <item>B-G d.o.o., OIB 62359879021, Josipa Zorića 99,10370 Dugo Selo</item>
      <item>Mitar Knežić, Zagrebačka 21,10370 Dugo Selo</item>
      <item>Bara Grgošić, OIB 18515596536, Josipa Zorića 99,10370 Dugo Selo</item>
      <item>VJEROVNICI</item>
      <item>VJEROVNICI</item>
    </izvorni_sadrzaj>
    <derivirana_varijabla naziv="DomainObject.Predmet.SudioniciListAdressOIB_1">
      <item>Božidar Grgošić, OIB 18841887698, Josipa Zorića 99,10370 Dugo Selo</item>
      <item>B-G d.o.o., OIB 62359879021, Josipa Zorića 99,10370 Dugo Selo</item>
      <item>Mitar Knežić, Zagrebačka 21,10370 Dugo Selo</item>
      <item>Bara Grgošić, OIB 18515596536, Josipa Zorića 99,10370 Dugo Selo</item>
      <item>VJEROVNICI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18841887698</item>
      <item>, OIB 62359879021</item>
      <item>, OIB null</item>
      <item>, OIB 18515596536</item>
      <item>, OIB null</item>
      <item>, OIB null</item>
    </izvorni_sadrzaj>
    <derivirana_varijabla naziv="DomainObject.Predmet.SudioniciListNazivOIB_1">
      <item>, OIB 18841887698</item>
      <item>, OIB 62359879021</item>
      <item>, OIB null</item>
      <item>, OIB 18515596536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Grizelj, OIB 71007328639, Dragutina Golika 34 Zagreb</item>
    </izvorni_sadrzaj>
    <derivirana_varijabla naziv="DomainObject.Predmet.StecajniUpraviteljiListAddressOIB_1">
      <item>Pavao Grizelj, OIB 71007328639, Dragutina Golika 34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543</properties:Words>
  <properties:Characters>2950</properties:Characters>
  <properties:Lines>73</properties:Lines>
  <properties:Paragraphs>28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2016-03-15T13:34:00Z</dcterms:created>
  <dc:creator>Nada Kraljić</dc:creator>
  <cp:lastModifiedBy>Vinka Mihalinčić</cp:lastModifiedBy>
  <cp:lastPrinted>2015-05-14T12:42:00Z</cp:lastPrinted>
  <dcterms:modified xmlns:xsi="http://www.w3.org/2001/XMLSchema-instance" xsi:type="dcterms:W3CDTF">2016-03-16T07:51:00Z</dcterms:modified>
  <cp:revision>6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