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0c41" w14:paraId="9790c41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EF1E0A">
        <w:rPr>
          <w:b/>
        </w:rPr>
        <w:t>PRIJEVOZNIČKA ZADRUGA BARANJA, Darda, K. P. Krešimira IV 2A, MBS: 030105457</w:t>
      </w:r>
      <w:r w:rsidR="00EF1E0A">
        <w:t>,</w:t>
      </w:r>
      <w:r w:rsidR="00EF1E0A">
        <w:rPr>
          <w:b/>
        </w:rPr>
        <w:t xml:space="preserve"> OIB: 68912420077, </w:t>
      </w:r>
      <w:r w:rsidRPr="002A0C8C">
        <w:t xml:space="preserve">dana </w:t>
      </w:r>
      <w:r w:rsidR="00EB424D">
        <w:t>13. prosinca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EF1E0A">
        <w:rPr>
          <w:b/>
        </w:rPr>
        <w:t>PRIJEVOZNIČKA ZADRUGA BARANJA, Darda, K. P. Krešimira IV 2A, MBS: 030105457</w:t>
      </w:r>
      <w:r w:rsidR="00EF1E0A">
        <w:t>,</w:t>
      </w:r>
      <w:r w:rsidR="00EF1E0A">
        <w:rPr>
          <w:b/>
        </w:rPr>
        <w:t xml:space="preserve"> OIB: 68912420077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8C60AB">
        <w:rPr>
          <w:b/>
        </w:rPr>
        <w:t>17</w:t>
      </w:r>
      <w:r w:rsidR="00EF1E0A">
        <w:rPr>
          <w:b/>
        </w:rPr>
        <w:t>68</w:t>
      </w:r>
      <w:r w:rsidRPr="002A0C8C">
        <w:rPr>
          <w:b/>
        </w:rPr>
        <w:t>-1</w:t>
      </w:r>
      <w:r w:rsidR="008C60AB">
        <w:rPr>
          <w:b/>
        </w:rPr>
        <w:t>6</w:t>
      </w:r>
      <w:r w:rsidRPr="002A0C8C">
        <w:t xml:space="preserve"> kod Hrvatske poštanske banke iznos od </w:t>
      </w:r>
      <w:r w:rsidR="005B6E21">
        <w:rPr>
          <w:b/>
        </w:rPr>
        <w:t>45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5B6E21">
        <w:t>31</w:t>
      </w:r>
      <w:r w:rsidR="00D7730A">
        <w:t>. svibnja 2016</w:t>
      </w:r>
      <w:r w:rsidR="003E67AC">
        <w:t xml:space="preserve">. g. prijedlog za otvaranje </w:t>
      </w:r>
      <w:r w:rsidRPr="002A0C8C">
        <w:t xml:space="preserve">stečajnog postupka nad dužnikom </w:t>
      </w:r>
      <w:r w:rsidR="00FD287F">
        <w:rPr>
          <w:b/>
        </w:rPr>
        <w:t>PRIJEVOZNIČKA ZADRUGA BARANJA, Darda, K. P. Krešimira IV 2A, MBS: 030105457</w:t>
      </w:r>
      <w:r w:rsidR="00FD287F">
        <w:t>,</w:t>
      </w:r>
      <w:r w:rsidR="00FD287F">
        <w:rPr>
          <w:b/>
        </w:rPr>
        <w:t xml:space="preserve"> OIB: 68912420077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 xml:space="preserve">Sukladno Izvješću privremenog stečajnog upravitelja određenog rješenjem ovog suda </w:t>
      </w:r>
      <w:r w:rsidR="00EB6671" w:rsidRPr="00C0699C">
        <w:t>6 St-</w:t>
      </w:r>
      <w:r w:rsidR="00D7730A">
        <w:t>17</w:t>
      </w:r>
      <w:r w:rsidR="00FD287F">
        <w:t>68</w:t>
      </w:r>
      <w:r w:rsidR="00EB6671" w:rsidRPr="00C0699C">
        <w:t>/1</w:t>
      </w:r>
      <w:r w:rsidR="00D7730A">
        <w:t>6</w:t>
      </w:r>
      <w:r w:rsidR="00EB6671">
        <w:t>-</w:t>
      </w:r>
      <w:r w:rsidR="00D7730A">
        <w:t>4</w:t>
      </w:r>
      <w:r w:rsidR="00EB6671" w:rsidRPr="00C0699C">
        <w:t xml:space="preserve"> od </w:t>
      </w:r>
      <w:r w:rsidR="00D7730A">
        <w:t>2</w:t>
      </w:r>
      <w:r w:rsidR="002F199D">
        <w:t>1. listopada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000ED5">
        <w:t>13</w:t>
      </w:r>
      <w:r w:rsidRPr="002A0C8C">
        <w:t xml:space="preserve">. </w:t>
      </w:r>
      <w:r w:rsidR="00B22A9B">
        <w:t>prosinca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FD287F">
        <w:t>29</w:t>
      </w:r>
      <w:r w:rsidR="00073F19">
        <w:t xml:space="preserve">. </w:t>
      </w:r>
      <w:r w:rsidR="00226273">
        <w:t>studeni</w:t>
      </w:r>
      <w:r w:rsidR="00E4249A">
        <w:t xml:space="preserve"> 2016</w:t>
      </w:r>
      <w:r w:rsidR="000A42C8">
        <w:t xml:space="preserve">. godine, blokirano neprekidno u razdoblju od </w:t>
      </w:r>
      <w:r w:rsidR="00FD287F">
        <w:t>306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FD287F">
        <w:t>45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E4249A">
        <w:rPr>
          <w:sz w:val="24"/>
        </w:rPr>
        <w:t>13.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8A49B4">
        <w:t>29.12</w:t>
      </w:r>
      <w:r w:rsidR="00135E2A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E29" w:rsidR="003E5E29">
      <w:r>
        <w:separator/>
      </w:r>
    </w:p>
  </w:endnote>
  <w:endnote w:id="0" w:type="continuationSeparator">
    <w:p w:rsidRDefault="003E5E29" w:rsidR="003E5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E29" w:rsidR="003E5E29">
      <w:r>
        <w:separator/>
      </w:r>
    </w:p>
  </w:footnote>
  <w:footnote w:id="0" w:type="continuationSeparator">
    <w:p w:rsidRDefault="003E5E29" w:rsidR="003E5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D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12242E">
      <w:t>6 St-1768/16-8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E35EB">
      <w:t>17</w:t>
    </w:r>
    <w:r w:rsidR="0012242E">
      <w:t>68</w:t>
    </w:r>
    <w:r w:rsidR="006F7D28">
      <w:t>/</w:t>
    </w:r>
    <w:r w:rsidR="00CE35EB">
      <w:t>16-</w:t>
    </w:r>
    <w:r w:rsidR="0012242E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5E29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5DD4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49A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7D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15D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5D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D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D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7D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15D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5D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D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D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St-1768/2016</izvorni_sadrzaj>
    <derivirana_varijabla naziv="DomainObject.Predmet.OznakaBroj_1">St-1768/2016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PRIJEVOZNIČKA ZADRUGA BARANJA</izvorni_sadrzaj>
    <derivirana_varijabla naziv="DomainObject.Predmet.ProtustrankaFormated_1">  PRIJEVOZNIČKA ZADRUGA BARANJA</derivirana_varijabla>
  </DomainObject.Predmet.ProtustrankaFormated>
  <DomainObject.Predmet.ProtustrankaFormatedOIB>
    <izvorni_sadrzaj>  PRIJEVOZNIČKA ZADRUGA BARANJA, OIB 68912420077</izvorni_sadrzaj>
    <derivirana_varijabla naziv="DomainObject.Predmet.ProtustrankaFormatedOIB_1">  PRIJEVOZNIČKA ZADRUGA BARANJA, OIB 68912420077</derivirana_varijabla>
  </DomainObject.Predmet.ProtustrankaFormatedOIB>
  <DomainObject.Predmet.ProtustrankaFormatedWithAdress>
    <izvorni_sadrzaj> PRIJEVOZNIČKA ZADRUGA BARANJA, K. P. Krešimira IV 2A, 31326 Darda</izvorni_sadrzaj>
    <derivirana_varijabla naziv="DomainObject.Predmet.ProtustrankaFormatedWithAdress_1"> PRIJEVOZNIČKA ZADRUGA BARANJA, K. P. Krešimira IV 2A, 31326 Darda</derivirana_varijabla>
  </DomainObject.Predmet.ProtustrankaFormatedWithAdress>
  <DomainObject.Predmet.ProtustrankaFormatedWithAdressOIB>
    <izvorni_sadrzaj> PRIJEVOZNIČKA ZADRUGA BARANJA, OIB 68912420077, K. P. Krešimira IV 2A, 31326 Darda</izvorni_sadrzaj>
    <derivirana_varijabla naziv="DomainObject.Predmet.ProtustrankaFormatedWithAdressOIB_1"> PRIJEVOZNIČKA ZADRUGA BARANJA, OIB 68912420077, K. P. Krešimira IV 2A, 31326 Darda</derivirana_varijabla>
  </DomainObject.Predmet.ProtustrankaFormatedWithAdressOIB>
  <DomainObject.Predmet.ProtustrankaWithAdress>
    <izvorni_sadrzaj>PRIJEVOZNIČKA ZADRUGA BARANJA K. P. Krešimira IV 2A, 31326 Darda</izvorni_sadrzaj>
    <derivirana_varijabla naziv="DomainObject.Predmet.ProtustrankaWithAdress_1">PRIJEVOZNIČKA ZADRUGA BARANJA K. P. Krešimira IV 2A, 31326 Darda</derivirana_varijabla>
  </DomainObject.Predmet.ProtustrankaWithAdress>
  <DomainObject.Predmet.ProtustrankaWithAdressOIB>
    <izvorni_sadrzaj>PRIJEVOZNIČKA ZADRUGA BARANJA, OIB 68912420077, K. P. Krešimira IV 2A, 31326 Darda</izvorni_sadrzaj>
    <derivirana_varijabla naziv="DomainObject.Predmet.ProtustrankaWithAdressOIB_1">PRIJEVOZNIČKA ZADRUGA BARANJA, OIB 68912420077, K. P. Krešimira IV 2A, 31326 Darda</derivirana_varijabla>
  </DomainObject.Predmet.ProtustrankaWithAdressOIB>
  <DomainObject.Predmet.ProtustrankaNazivFormated>
    <izvorni_sadrzaj>PRIJEVOZNIČKA ZADRUGA BARANJA</izvorni_sadrzaj>
    <derivirana_varijabla naziv="DomainObject.Predmet.ProtustrankaNazivFormated_1">PRIJEVOZNIČKA ZADRUGA BARANJA</derivirana_varijabla>
  </DomainObject.Predmet.ProtustrankaNazivFormated>
  <DomainObject.Predmet.ProtustrankaNazivFormatedOIB>
    <izvorni_sadrzaj>PRIJEVOZNIČKA ZADRUGA BARANJA, OIB 68912420077</izvorni_sadrzaj>
    <derivirana_varijabla naziv="DomainObject.Predmet.ProtustrankaNazivFormatedOIB_1">PRIJEVOZNIČKA ZADRUGA BARANJA, OIB 68912420077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PRIJEVOZNIČKA ZADRUGA BARANJA</item>
    </izvorni_sadrzaj>
    <derivirana_varijabla naziv="DomainObject.Predmet.ProtuStrankaListFormated_1">
      <item>PRIJEVOZNIČKA ZADRUGA BARANJA</item>
    </derivirana_varijabla>
  </DomainObject.Predmet.ProtuStrankaListFormated>
  <DomainObject.Predmet.ProtuStrankaListFormatedOIB>
    <izvorni_sadrzaj>
      <item>PRIJEVOZNIČKA ZADRUGA BARANJA, OIB 68912420077</item>
    </izvorni_sadrzaj>
    <derivirana_varijabla naziv="DomainObject.Predmet.ProtuStrankaListFormatedOIB_1">
      <item>PRIJEVOZNIČKA ZADRUGA BARANJA, OIB 68912420077</item>
    </derivirana_varijabla>
  </DomainObject.Predmet.ProtuStrankaListFormatedOIB>
  <DomainObject.Predmet.ProtuStrankaListFormatedWithAdress>
    <izvorni_sadrzaj>
      <item>PRIJEVOZNIČKA ZADRUGA BARANJA, K. P. Krešimira IV 2A, 31326 Darda</item>
    </izvorni_sadrzaj>
    <derivirana_varijabla naziv="DomainObject.Predmet.ProtuStrankaListFormatedWithAdress_1">
      <item>PRIJEVOZNIČKA ZADRUGA BARANJA, K. P. Krešimira IV 2A, 31326 Darda</item>
    </derivirana_varijabla>
  </DomainObject.Predmet.ProtuStrankaListFormatedWithAdress>
  <DomainObject.Predmet.ProtuStrankaListFormatedWithAdressOIB>
    <izvorni_sadrzaj>
      <item>PRIJEVOZNIČKA ZADRUGA BARANJA, OIB 68912420077, K. P. Krešimira IV 2A, 31326 Darda</item>
    </izvorni_sadrzaj>
    <derivirana_varijabla naziv="DomainObject.Predmet.ProtuStrankaListFormatedWithAdressOIB_1">
      <item>PRIJEVOZNIČKA ZADRUGA BARANJA, OIB 68912420077, K. P. Krešimira IV 2A, 31326 Darda</item>
    </derivirana_varijabla>
  </DomainObject.Predmet.ProtuStrankaListFormatedWithAdressOIB>
  <DomainObject.Predmet.ProtuStrankaListNazivFormated>
    <izvorni_sadrzaj>
      <item>PRIJEVOZNIČKA ZADRUGA BARANJA</item>
    </izvorni_sadrzaj>
    <derivirana_varijabla naziv="DomainObject.Predmet.ProtuStrankaListNazivFormated_1">
      <item>PRIJEVOZNIČKA ZADRUGA BARANJA</item>
    </derivirana_varijabla>
  </DomainObject.Predmet.ProtuStrankaListNazivFormated>
  <DomainObject.Predmet.ProtuStrankaListNazivFormatedOIB>
    <izvorni_sadrzaj>
      <item>PRIJEVOZNIČKA ZADRUGA BARANJA, OIB 68912420077</item>
    </izvorni_sadrzaj>
    <derivirana_varijabla naziv="DomainObject.Predmet.ProtuStrankaListNazivFormatedOIB_1">
      <item>PRIJEVOZNIČKA ZADRUGA BARANJA, OIB 68912420077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PRIJEVOZNIČKA ZADRUGA BARANJA</izvorni_sadrzaj>
    <derivirana_varijabla naziv="DomainObject.Predmet.ProtustrankaIDrugi_1">PRIJEVOZNIČKA ZADRUGA BARANJA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PRIJEVOZNIČKA ZADRUGA BARANJA, OIB 68912420077, K. P. Krešimira IV 2A, 31326 Darda</izvorni_sadrzaj>
    <derivirana_varijabla naziv="DomainObject.Predmet.ProtustrankaIDrugiAdressOIB_1">PRIJEVOZNIČKA ZADRUGA BARANJA, OIB 68912420077, K. P.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PRIJEVOZNIČKA ZADRUGA BARANJA</item>
    </izvorni_sadrzaj>
    <derivirana_varijabla naziv="DomainObject.Predmet.SudioniciListNaziv_1">
      <item>FINA RC OSIJEK</item>
      <item>PRIJEVOZNIČKA ZADRUGA BARANJA</item>
    </derivirana_varijabla>
  </DomainObject.Predmet.SudioniciListNaziv>
  <DomainObject.Predmet.SudioniciListAdressOIB>
    <izvorni_sadrzaj>
      <item>FINA RC OSIJEK, OIB 85821130368</item>
      <item>PRIJEVOZNIČKA ZADRUGA BARANJA, OIB 68912420077, K. P. Krešimira IV 2A,31326 Darda</item>
    </izvorni_sadrzaj>
    <derivirana_varijabla naziv="DomainObject.Predmet.SudioniciListAdressOIB_1">
      <item>FINA RC OSIJEK, OIB 85821130368</item>
      <item>PRIJEVOZNIČKA ZADRUGA BARANJA, OIB 68912420077, K. P.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68912420077</item>
    </izvorni_sadrzaj>
    <derivirana_varijabla naziv="DomainObject.Predmet.SudioniciListNazivOIB_1">
      <item>, OIB 85821130368</item>
      <item>, OIB 68912420077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F68E7-5C02-46AA-941E-1295C0514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449</properties:Words>
  <properties:Characters>2366</properties:Characters>
  <properties:Lines>143</properties:Lines>
  <properties:Paragraphs>20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2016-12-13T11:48:00Z</dcterms:modified>
  <cp:revision>211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