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ee7846" w14:paraId="fee784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55990">
        <w:rPr>
          <w:rFonts w:hAnsi="Times New Roman" w:ascii="Times New Roman"/>
          <w:b/>
          <w:sz w:val="24"/>
          <w:szCs w:val="24"/>
        </w:rPr>
        <w:t>6182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55990">
        <w:rPr>
          <w:rFonts w:hAnsi="Times New Roman" w:ascii="Times New Roman"/>
          <w:sz w:val="24"/>
          <w:szCs w:val="24"/>
        </w:rPr>
        <w:t>6182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55990" w:rsidRPr="00F55990">
        <w:rPr>
          <w:rFonts w:hAnsi="Times New Roman" w:ascii="Times New Roman"/>
          <w:sz w:val="24"/>
          <w:szCs w:val="24"/>
        </w:rPr>
        <w:t>UDRUGA ZA PROMICANJE GLAZBENE, FILMSKE I LIKOVNE KULTURE SOBA</w:t>
      </w:r>
      <w:r w:rsidR="00F5599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833A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55990" w:rsidRPr="00F55990">
        <w:rPr>
          <w:rFonts w:hAnsi="Times New Roman" w:ascii="Times New Roman"/>
          <w:sz w:val="24"/>
          <w:szCs w:val="24"/>
        </w:rPr>
        <w:t>21183110846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B3483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4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4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St-6182/2015</izvorni_sadrzaj>
    <derivirana_varijabla naziv="DomainObject.Predmet.OznakaBroj_1">St-6182/2015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GLAZBENE, FILMSKE I LIKOVNE KULTURE SOBA</izvorni_sadrzaj>
    <derivirana_varijabla naziv="DomainObject.Predmet.ProtustrankaFormated_1">  UDRUGA ZA PROMICANJE GLAZBENE, FILMSKE I LIKOVNE KULTURE SOBA</derivirana_varijabla>
  </DomainObject.Predmet.ProtustrankaFormated>
  <DomainObject.Predmet.ProtustrankaFormatedOIB>
    <izvorni_sadrzaj>  UDRUGA ZA PROMICANJE GLAZBENE, FILMSKE I LIKOVNE KULTURE SOBA, OIB 21183110846</izvorni_sadrzaj>
    <derivirana_varijabla naziv="DomainObject.Predmet.ProtustrankaFormatedOIB_1">  UDRUGA ZA PROMICANJE GLAZBENE, FILMSKE I LIKOVNE KULTURE SOBA, OIB 21183110846</derivirana_varijabla>
  </DomainObject.Predmet.ProtustrankaFormatedOIB>
  <DomainObject.Predmet.ProtustrankaFormatedWithAdress>
    <izvorni_sadrzaj> UDRUGA ZA PROMICANJE GLAZBENE, FILMSKE I LIKOVNE KULTURE SOBA, Magazinska cesta 7, 10000 Zagreb</izvorni_sadrzaj>
    <derivirana_varijabla naziv="DomainObject.Predmet.ProtustrankaFormatedWithAdress_1"> UDRUGA ZA PROMICANJE GLAZBENE, FILMSKE I LIKOVNE KULTURE SOBA, Magazinska cesta 7, 10000 Zagreb</derivirana_varijabla>
  </DomainObject.Predmet.ProtustrankaFormatedWithAdress>
  <DomainObject.Predmet.ProtustrankaFormatedWithAdressOIB>
    <izvorni_sadrzaj> UDRUGA ZA PROMICANJE GLAZBENE, FILMSKE I LIKOVNE KULTURE SOBA, OIB 21183110846, Magazinska cesta 7, 10000 Zagreb</izvorni_sadrzaj>
    <derivirana_varijabla naziv="DomainObject.Predmet.ProtustrankaFormatedWithAdressOIB_1"> UDRUGA ZA PROMICANJE GLAZBENE, FILMSKE I LIKOVNE KULTURE SOBA, OIB 21183110846, Magazinska cesta 7, 10000 Zagreb</derivirana_varijabla>
  </DomainObject.Predmet.ProtustrankaFormatedWithAdressOIB>
  <DomainObject.Predmet.ProtustrankaWithAdress>
    <izvorni_sadrzaj>UDRUGA ZA PROMICANJE GLAZBENE, FILMSKE I LIKOVNE KULTURE SOBA Magazinska cesta 7, 10000 Zagreb</izvorni_sadrzaj>
    <derivirana_varijabla naziv="DomainObject.Predmet.ProtustrankaWithAdress_1">UDRUGA ZA PROMICANJE GLAZBENE, FILMSKE I LIKOVNE KULTURE SOBA Magazinska cesta 7, 10000 Zagreb</derivirana_varijabla>
  </DomainObject.Predmet.ProtustrankaWithAdress>
  <DomainObject.Predmet.ProtustrankaWithAdressOIB>
    <izvorni_sadrzaj>UDRUGA ZA PROMICANJE GLAZBENE, FILMSKE I LIKOVNE KULTURE SOBA, OIB 21183110846, Magazinska cesta 7, 10000 Zagreb</izvorni_sadrzaj>
    <derivirana_varijabla naziv="DomainObject.Predmet.ProtustrankaWithAdressOIB_1">UDRUGA ZA PROMICANJE GLAZBENE, FILMSKE I LIKOVNE KULTURE SOBA, OIB 21183110846, Magazinska cesta 7, 10000 Zagreb</derivirana_varijabla>
  </DomainObject.Predmet.ProtustrankaWithAdressOIB>
  <DomainObject.Predmet.ProtustrankaNazivFormated>
    <izvorni_sadrzaj>UDRUGA ZA PROMICANJE GLAZBENE, FILMSKE I LIKOVNE KULTURE SOBA</izvorni_sadrzaj>
    <derivirana_varijabla naziv="DomainObject.Predmet.ProtustrankaNazivFormated_1">UDRUGA ZA PROMICANJE GLAZBENE, FILMSKE I LIKOVNE KULTURE SOBA</derivirana_varijabla>
  </DomainObject.Predmet.ProtustrankaNazivFormated>
  <DomainObject.Predmet.ProtustrankaNazivFormatedOIB>
    <izvorni_sadrzaj>UDRUGA ZA PROMICANJE GLAZBENE, FILMSKE I LIKOVNE KULTURE SOBA, OIB 21183110846</izvorni_sadrzaj>
    <derivirana_varijabla naziv="DomainObject.Predmet.ProtustrankaNazivFormatedOIB_1">UDRUGA ZA PROMICANJE GLAZBENE, FILMSKE I LIKOVNE KULTURE SOBA, OIB 21183110846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GLAZBENE, FILMSKE I LIKOVNE KULTURE SOBA</item>
    </izvorni_sadrzaj>
    <derivirana_varijabla naziv="DomainObject.Predmet.ProtuStrankaListFormated_1">
      <item>UDRUGA ZA PROMICANJE GLAZBENE, FILMSKE I LIKOVNE KULTURE SOBA</item>
    </derivirana_varijabla>
  </DomainObject.Predmet.ProtuStrankaListFormated>
  <DomainObject.Predmet.ProtuStrankaListFormatedOIB>
    <izvorni_sadrzaj>
      <item>UDRUGA ZA PROMICANJE GLAZBENE, FILMSKE I LIKOVNE KULTURE SOBA, OIB 21183110846</item>
    </izvorni_sadrzaj>
    <derivirana_varijabla naziv="DomainObject.Predmet.ProtuStrankaListFormatedOIB_1">
      <item>UDRUGA ZA PROMICANJE GLAZBENE, FILMSKE I LIKOVNE KULTURE SOBA, OIB 21183110846</item>
    </derivirana_varijabla>
  </DomainObject.Predmet.ProtuStrankaListFormatedOIB>
  <DomainObject.Predmet.ProtuStrankaListFormatedWithAdress>
    <izvorni_sadrzaj>
      <item>UDRUGA ZA PROMICANJE GLAZBENE, FILMSKE I LIKOVNE KULTURE SOBA, Magazinska cesta 7, 10000 Zagreb</item>
    </izvorni_sadrzaj>
    <derivirana_varijabla naziv="DomainObject.Predmet.ProtuStrankaListFormatedWithAdress_1">
      <item>UDRUGA ZA PROMICANJE GLAZBENE, FILMSKE I LIKOVNE KULTURE SOBA, Magazinska cesta 7, 10000 Zagreb</item>
    </derivirana_varijabla>
  </DomainObject.Predmet.ProtuStrankaListFormatedWithAdress>
  <DomainObject.Predmet.ProtuStrankaListFormatedWithAdressOIB>
    <izvorni_sadrzaj>
      <item>UDRUGA ZA PROMICANJE GLAZBENE, FILMSKE I LIKOVNE KULTURE SOBA, OIB 21183110846, Magazinska cesta 7, 10000 Zagreb</item>
    </izvorni_sadrzaj>
    <derivirana_varijabla naziv="DomainObject.Predmet.ProtuStrankaListFormatedWithAdressOIB_1">
      <item>UDRUGA ZA PROMICANJE GLAZBENE, FILMSKE I LIKOVNE KULTURE SOBA, OIB 21183110846, Magazinska cesta 7, 10000 Zagreb</item>
    </derivirana_varijabla>
  </DomainObject.Predmet.ProtuStrankaListFormatedWithAdressOIB>
  <DomainObject.Predmet.ProtuStrankaListNazivFormated>
    <izvorni_sadrzaj>
      <item>UDRUGA ZA PROMICANJE GLAZBENE, FILMSKE I LIKOVNE KULTURE SOBA</item>
    </izvorni_sadrzaj>
    <derivirana_varijabla naziv="DomainObject.Predmet.ProtuStrankaListNazivFormated_1">
      <item>UDRUGA ZA PROMICANJE GLAZBENE, FILMSKE I LIKOVNE KULTURE SOBA</item>
    </derivirana_varijabla>
  </DomainObject.Predmet.ProtuStrankaListNazivFormated>
  <DomainObject.Predmet.ProtuStrankaListNazivFormatedOIB>
    <izvorni_sadrzaj>
      <item>UDRUGA ZA PROMICANJE GLAZBENE, FILMSKE I LIKOVNE KULTURE SOBA, OIB 21183110846</item>
    </izvorni_sadrzaj>
    <derivirana_varijabla naziv="DomainObject.Predmet.ProtuStrankaListNazivFormatedOIB_1">
      <item>UDRUGA ZA PROMICANJE GLAZBENE, FILMSKE I LIKOVNE KULTURE SOBA, OIB 21183110846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GLAZBENE, FILMSKE I LIKOVNE KULTURE SOBA</izvorni_sadrzaj>
    <derivirana_varijabla naziv="DomainObject.Predmet.ProtustrankaIDrugi_1">UDRUGA ZA PROMICANJE GLAZBENE, FILMSKE I LIKOVNE KULTURE SOBA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GLAZBENE, FILMSKE I LIKOVNE KULTURE SOBA, OIB 21183110846, Magazinska cesta 7, 10000 Zagreb</izvorni_sadrzaj>
    <derivirana_varijabla naziv="DomainObject.Predmet.ProtustrankaIDrugiAdressOIB_1">UDRUGA ZA PROMICANJE GLAZBENE, FILMSKE I LIKOVNE KULTURE SOBA, OIB 21183110846, Magazinska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GLAZBENE, FILMSKE I LIKOVNE KULTURE SOBA</item>
      <item>FINA Regionalni centar Zagreb</item>
    </izvorni_sadrzaj>
    <derivirana_varijabla naziv="DomainObject.Predmet.SudioniciListNaziv_1">
      <item>UDRUGA ZA PROMICANJE GLAZBENE, FILMSKE I LIKOVNE KULTURE SOBA</item>
      <item>FINA Regionalni centar Zagreb</item>
    </derivirana_varijabla>
  </DomainObject.Predmet.SudioniciListNaziv>
  <DomainObject.Predmet.SudioniciListAdressOIB>
    <izvorni_sadrzaj>
      <item>UDRUGA ZA PROMICANJE GLAZBENE, FILMSKE I LIKOVNE KULTURE SOBA, OIB 21183110846, Magazinska cesta 7,10000 Zagreb</item>
      <item>FINA Regionalni centar Zagreb, OIB 85821130368, Trg svibanjskih žrtava 1995. 1,10000 Zagreb</item>
    </izvorni_sadrzaj>
    <derivirana_varijabla naziv="DomainObject.Predmet.SudioniciListAdressOIB_1">
      <item>UDRUGA ZA PROMICANJE GLAZBENE, FILMSKE I LIKOVNE KULTURE SOBA, OIB 21183110846, Magazinska cesta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21183110846</item>
      <item>, OIB 85821130368</item>
    </izvorni_sadrzaj>
    <derivirana_varijabla naziv="DomainObject.Predmet.SudioniciListNazivOIB_1">
      <item>, OIB 21183110846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817</properties:Characters>
  <properties:Lines>45</properties:Lines>
  <properties:Paragraphs>21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2016-04-18T07:28:00Z</cp:lastPrinted>
  <dcterms:modified xmlns:xsi="http://www.w3.org/2001/XMLSchema-instance" xsi:type="dcterms:W3CDTF">2016-04-18T07:30:00Z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