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ccea" w14:paraId="0f3ccea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BD14F2" w:rsidP="000E261F" w:rsidR="000E261F" w:rsidRPr="00180EFA">
      <w:pPr>
        <w:jc w:val="right"/>
      </w:pPr>
      <w:r w:rsidRPr="00BD14F2">
        <w:t>87. St-433/2019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65705E" w:rsidP="000E261F" w:rsidR="0065705E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D14F2" w:rsidRPr="00BD14F2">
        <w:t>FINANCIJSKE AGENCIJE, OIB 85821130368, Zagreb, Ulica grada Vukovara 70, za otvaranje stečajnog postupka nad dužnikom DRAGIC</w:t>
      </w:r>
      <w:r w:rsidR="00BD14F2">
        <w:t>A UGOSTITELJSTVO j.d.o.o.  OIB</w:t>
      </w:r>
      <w:r w:rsidR="00BD14F2" w:rsidRPr="00BD14F2">
        <w:t xml:space="preserve"> 35025779951, Zagreb, Ulica Divka Budaka 1/A,</w:t>
      </w:r>
      <w:r w:rsidRPr="00180EFA">
        <w:t xml:space="preserve"> </w:t>
      </w:r>
      <w:r w:rsidR="00BD14F2">
        <w:t>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A2177D" w:rsidRPr="00A2177D">
        <w:rPr>
          <w:lang w:val="pt-BR"/>
        </w:rPr>
        <w:t>DRAGICA UGOSTITELJSTVO j.d.o.o.  OIB 35025779951, Zagreb</w:t>
      </w:r>
      <w:r w:rsidR="00A2177D">
        <w:rPr>
          <w:lang w:val="pt-BR"/>
        </w:rPr>
        <w:t>, Ulica Divka Budaka 1/A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2177D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2177D">
        <w:t>433-19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0379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A2177D">
        <w:t>13. veljače 2019</w:t>
      </w:r>
      <w:r w:rsidR="00103798" w:rsidRPr="00103798">
        <w:t>. u Očevidniku redoslijeda osnova za plaćanje ima evidentirane neizvršene osnove za plaćanje u neprekinutom razdoblju od</w:t>
      </w:r>
      <w:r w:rsidR="00103798" w:rsidRPr="00A2177D">
        <w:t xml:space="preserve"> 120</w:t>
      </w:r>
      <w:r w:rsidR="00103798" w:rsidRPr="00103798">
        <w:t xml:space="preserve"> dana, u ukupnom iznosu od </w:t>
      </w:r>
      <w:r w:rsidR="00A2177D">
        <w:t>9.923,28</w:t>
      </w:r>
      <w:r w:rsidR="00103798" w:rsidRPr="00103798">
        <w:t xml:space="preserve"> kn, kao i da dužnik </w:t>
      </w:r>
      <w:r w:rsidR="00103798" w:rsidRPr="00A2177D">
        <w:t xml:space="preserve">ima </w:t>
      </w:r>
      <w:r w:rsidR="00BE39D6" w:rsidRPr="00A2177D">
        <w:t>1</w:t>
      </w:r>
      <w:r w:rsidR="00103798" w:rsidRPr="00A2177D">
        <w:t xml:space="preserve"> zaposlen</w:t>
      </w:r>
      <w:r w:rsidR="00BE39D6" w:rsidRPr="00A2177D">
        <w:t>og</w:t>
      </w:r>
      <w:r w:rsidR="005C6B01">
        <w:t xml:space="preserve">. </w:t>
      </w:r>
      <w:r w:rsidR="00103798" w:rsidRPr="0010379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A2177D">
        <w:t>16.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A2177D">
        <w:t xml:space="preserve"> za plaćanje s kamatom iznosi 9.999,</w:t>
      </w:r>
      <w:r w:rsidR="004714A2">
        <w:t>79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4714A2">
      <w:pPr>
        <w:pStyle w:val="Tijeloteksta"/>
        <w:ind w:firstLine="708"/>
      </w:pPr>
      <w:r w:rsidRPr="004714A2">
        <w:t xml:space="preserve">Dužnikov zastupnik po zakonu nije dostavio pisano izvješće o financijsko-gospodarskom stanju dužnika, niti je pristupio na ročište radi očitovanja o prijedlogu za otvaranje stečajnog postupka, </w:t>
      </w:r>
      <w:r w:rsidR="004714A2" w:rsidRPr="004714A2">
        <w:t>kao ni na ročište</w:t>
      </w:r>
      <w:r w:rsidRPr="004714A2">
        <w:t xml:space="preserve">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4714A2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4714A2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4714A2">
        <w:t xml:space="preserve">Pri tome se napominje da iz prijedloga za otvaranje stečajnog postupka, kao i iz Očevidnika neizvršenih osnova za plaćanje na dan </w:t>
      </w:r>
      <w:r w:rsidR="004714A2">
        <w:t>16. svibnja</w:t>
      </w:r>
      <w:r w:rsidR="000D2ADB" w:rsidRPr="004714A2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BD14F2">
        <w:t>16. svibnja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E17F68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BD14F2" w:rsidRPr="00BD14F2">
      <w:t>87. St-433/2019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714A2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5705E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2177D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0AE"/>
    <w:rsid w:val="00B76B04"/>
    <w:rsid w:val="00B9015B"/>
    <w:rsid w:val="00B93ACD"/>
    <w:rsid w:val="00BC2D3A"/>
    <w:rsid w:val="00BC67EF"/>
    <w:rsid w:val="00BD14F2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17F68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6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6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St-433/2019-19</izvorni_sadrzaj>
    <derivirana_varijabla naziv="DomainObject.Oznaka_1">St-433/2019-19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St-433/2019</izvorni_sadrzaj>
    <derivirana_varijabla naziv="DomainObject.Predmet.OznakaBroj_1">St-433/2019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UGOSTITELJSTVO j.d.o.o. za usluge zastupanog po punomoćniku Dragica Ručević</izvorni_sadrzaj>
    <derivirana_varijabla naziv="DomainObject.Predmet.ProtustrankaFormated_1">  DRAGICA UGOSTITELJSTVO j.d.o.o. za usluge zastupanog po punomoćniku Dragica Ručević</derivirana_varijabla>
  </DomainObject.Predmet.ProtustrankaFormated>
  <DomainObject.Predmet.ProtustrankaFormatedOIB>
    <izvorni_sadrzaj>  DRAGICA UGOSTITELJSTVO j.d.o.o. za usluge, OIB 35025779951 zastupanog po punomoćniku Dragica Ručević</izvorni_sadrzaj>
    <derivirana_varijabla naziv="DomainObject.Predmet.ProtustrankaFormatedOIB_1">  DRAGICA UGOSTITELJSTVO j.d.o.o. za usluge, OIB 35025779951 zastupanog po punomoćniku Dragica Ručević</derivirana_varijabla>
  </DomainObject.Predmet.ProtustrankaFormatedOIB>
  <DomainObject.Predmet.ProtustrankaFormatedWithAdress>
    <izvorni_sadrzaj> DRAGICA UGOSTITELJSTVO j.d.o.o. za usluge, Ulica Budaka Divka 1/A, 10000 Zagreb zastupanog po punomoćniku Dragica Ručević</izvorni_sadrzaj>
    <derivirana_varijabla naziv="DomainObject.Predmet.ProtustrankaFormatedWithAdress_1"> DRAGICA UGOSTITELJSTVO j.d.o.o. za usluge, Ulica Budaka Divka 1/A, 10000 Zagreb zastupanog po punomoćniku Dragica Ručević</derivirana_varijabla>
  </DomainObject.Predmet.ProtustrankaFormatedWithAdress>
  <DomainObject.Predmet.ProtustrankaFormatedWithAdressOIB>
    <izvorni_sadrzaj> DRAGICA UGOSTITELJSTVO j.d.o.o. za usluge, OIB 35025779951, Ulica Budaka Divka 1/A, 10000 Zagreb zastupanog po punomoćniku Dragica Ručević</izvorni_sadrzaj>
    <derivirana_varijabla naziv="DomainObject.Predmet.ProtustrankaFormatedWithAdressOIB_1"> DRAGICA UGOSTITELJSTVO j.d.o.o. za usluge, OIB 35025779951, Ulica Budaka Divka 1/A, 10000 Zagreb zastupanog po punomoćniku Dragica Ručević</derivirana_varijabla>
  </DomainObject.Predmet.ProtustrankaFormatedWithAdressOIB>
  <DomainObject.Predmet.ProtustrankaWithAdress>
    <izvorni_sadrzaj>DRAGICA UGOSTITELJSTVO j.d.o.o. za usluge Ulica Budaka Divka 1/A, 10000 Zagreb</izvorni_sadrzaj>
    <derivirana_varijabla naziv="DomainObject.Predmet.ProtustrankaWithAdress_1">DRAGICA UGOSTITELJSTVO j.d.o.o. za usluge Ulica Budaka Divka 1/A, 10000 Zagreb</derivirana_varijabla>
  </DomainObject.Predmet.ProtustrankaWithAdress>
  <DomainObject.Predmet.ProtustrankaWithAdressOIB>
    <izvorni_sadrzaj>DRAGICA UGOSTITELJSTVO j.d.o.o. za usluge, OIB 35025779951, Ulica Budaka Divka 1/A, 10000 Zagreb</izvorni_sadrzaj>
    <derivirana_varijabla naziv="DomainObject.Predmet.ProtustrankaWithAdressOIB_1">DRAGICA UGOSTITELJSTVO j.d.o.o. za usluge, OIB 35025779951, Ulica Budaka Divka 1/A, 10000 Zagreb</derivirana_varijabla>
  </DomainObject.Predmet.ProtustrankaWithAdressOIB>
  <DomainObject.Predmet.ProtustrankaNazivFormated>
    <izvorni_sadrzaj>DRAGICA UGOSTITELJSTVO j.d.o.o. za usluge</izvorni_sadrzaj>
    <derivirana_varijabla naziv="DomainObject.Predmet.ProtustrankaNazivFormated_1">DRAGICA UGOSTITELJSTVO j.d.o.o. za usluge</derivirana_varijabla>
  </DomainObject.Predmet.ProtustrankaNazivFormated>
  <DomainObject.Predmet.ProtustrankaNazivFormatedOIB>
    <izvorni_sadrzaj>DRAGICA UGOSTITELJSTVO j.d.o.o. za usluge, OIB 35025779951</izvorni_sadrzaj>
    <derivirana_varijabla naziv="DomainObject.Predmet.ProtustrankaNazivFormatedOIB_1">DRAGICA UGOSTITELJSTVO j.d.o.o. za usluge, OIB 35025779951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UGOSTITELJSTVO j.d.o.o. za usluge zastupanog po punomoćniku Dragica Ručević</item>
    </izvorni_sadrzaj>
    <derivirana_varijabla naziv="DomainObject.Predmet.ProtuStrankaListFormated_1">
      <item>DRAGICA UGOSTITELJSTVO j.d.o.o. za usluge zastupanog po punomoćniku Dragica Ručević</item>
    </derivirana_varijabla>
  </DomainObject.Predmet.ProtuStrankaListFormated>
  <DomainObject.Predmet.ProtuStrankaListFormatedOIB>
    <izvorni_sadrzaj>
      <item>DRAGICA UGOSTITELJSTVO j.d.o.o. za usluge, OIB 35025779951 zastupanog po punomoćniku Dragica Ručević</item>
    </izvorni_sadrzaj>
    <derivirana_varijabla naziv="DomainObject.Predmet.ProtuStrankaListFormatedOIB_1">
      <item>DRAGICA UGOSTITELJSTVO j.d.o.o. za usluge, OIB 35025779951 zastupanog po punomoćniku Dragica Ručević</item>
    </derivirana_varijabla>
  </DomainObject.Predmet.ProtuStrankaListFormatedOIB>
  <DomainObject.Predmet.ProtuStrankaListFormatedWithAdress>
    <izvorni_sadrzaj>
      <item>DRAGICA UGOSTITELJSTVO j.d.o.o. za usluge, Ulica Budaka Divka 1/A, 10000 Zagreb zastupanog po punomoćniku Dragica Ručević</item>
    </izvorni_sadrzaj>
    <derivirana_varijabla naziv="DomainObject.Predmet.ProtuStrankaListFormatedWithAdress_1">
      <item>DRAGICA UGOSTITELJSTVO j.d.o.o. za usluge, Ulica Budaka Divka 1/A, 10000 Zagreb zastupanog po punomoćniku Dragica Ručević</item>
    </derivirana_varijabla>
  </DomainObject.Predmet.ProtuStrankaListFormatedWithAdress>
  <DomainObject.Predmet.ProtuStrankaListFormatedWithAdressOIB>
    <izvorni_sadrzaj>
      <item>DRAGICA UGOSTITELJSTVO j.d.o.o. za usluge, OIB 35025779951, Ulica Budaka Divka 1/A, 10000 Zagreb zastupanog po punomoćniku Dragica Ručević</item>
    </izvorni_sadrzaj>
    <derivirana_varijabla naziv="DomainObject.Predmet.ProtuStrankaListFormatedWithAdressOIB_1">
      <item>DRAGICA UGOSTITELJSTVO j.d.o.o. za usluge, OIB 35025779951, Ulica Budaka Divka 1/A, 10000 Zagreb zastupanog po punomoćniku Dragica Ručević</item>
    </derivirana_varijabla>
  </DomainObject.Predmet.ProtuStrankaListFormatedWithAdressOIB>
  <DomainObject.Predmet.ProtuStrankaListNazivFormated>
    <izvorni_sadrzaj>
      <item>DRAGICA UGOSTITELJSTVO j.d.o.o. za usluge</item>
    </izvorni_sadrzaj>
    <derivirana_varijabla naziv="DomainObject.Predmet.ProtuStrankaListNazivFormated_1">
      <item>DRAGICA UGOSTITELJSTVO j.d.o.o. za usluge</item>
    </derivirana_varijabla>
  </DomainObject.Predmet.ProtuStrankaListNazivFormated>
  <DomainObject.Predmet.ProtuStrankaListNazivFormatedOIB>
    <izvorni_sadrzaj>
      <item>DRAGICA UGOSTITELJSTVO j.d.o.o. za usluge, OIB 35025779951</item>
    </izvorni_sadrzaj>
    <derivirana_varijabla naziv="DomainObject.Predmet.ProtuStrankaListNazivFormatedOIB_1">
      <item>DRAGICA UGOSTITELJSTVO j.d.o.o. za usluge, OIB 35025779951</item>
    </derivirana_varijabla>
  </DomainObject.Predmet.ProtuStrankaListNazivFormatedOIB>
  <DomainObject.Predmet.OstaliListFormated>
    <izvorni_sadrzaj>
      <item>Dragica Ručević punomoćnica sudionika u postupku DRAGICA UGOSTITELJSTVO j.d.o.o. za usluge</item>
      <item>ZAGREBAČKA BANKA DIONIČKO DRUŠTVO</item>
    </izvorni_sadrzaj>
    <derivirana_varijabla naziv="DomainObject.Predmet.OstaliListFormated_1">
      <item>Dragica Ručević punomoćnica sudionika u postupku DRAGICA UGOSTITELJSTVO j.d.o.o. za usluge</item>
      <item>ZAGREBAČKA BANKA DIONIČKO DRUŠTVO</item>
    </derivirana_varijabla>
  </DomainObject.Predmet.OstaliListFormated>
  <DomainObject.Predmet.OstaliListFormatedOIB>
    <izvorni_sadrzaj>
      <item>Dragica Ručević, OIB 63724917454 punomoćnica sudionika u postupku DRAGICA UGOSTITELJSTVO j.d.o.o. za usluge</item>
      <item>ZAGREBAČKA BANKA DIONIČKO DRUŠTVO, OIB 92963223473</item>
    </izvorni_sadrzaj>
    <derivirana_varijabla naziv="DomainObject.Predmet.OstaliListFormatedOIB_1">
      <item>Dragica Ručević, OIB 63724917454 punomoćnica sudionika u postupku DRAGICA UGOSTITELJSTVO j.d.o.o. za usluge</item>
      <item>ZAGREBAČKA BANKA DIONIČKO DRUŠTVO, OIB 92963223473</item>
    </derivirana_varijabla>
  </DomainObject.Predmet.OstaliListFormatedOIB>
  <DomainObject.Predmet.OstaliListFormatedWithAdress>
    <izvorni_sadrzaj>
      <item>Dragica Ručević, Ulica Divka Budaka 1a, 10000 Zagreb punomoćnica sudionika u postupku DRAGICA UGOSTITELJSTVO j.d.o.o. za usluge</item>
      <item>ZAGREBAČKA BANKA DIONIČKO DRUŠTVO, Trg bana Josipa Jelačića 10, 10000 Zagreb</item>
    </izvorni_sadrzaj>
    <derivirana_varijabla naziv="DomainObject.Predmet.OstaliListFormatedWithAdress_1">
      <item>Dragica Ručević, Ulica Divka Budaka 1a, 10000 Zagreb punomoćnica sudionika u postupku DRAGICA UGOSTITELJSTVO j.d.o.o.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Dragica Ručević, OIB 63724917454, Ulica Divka Budaka 1a, 10000 Zagreb punomoćnica sudionika u postupku DRAGICA UGOSTITELJSTVO j.d.o.o. za usluge</item>
      <item>ZAGREBAČKA BANKA DIONIČKO DRUŠTVO, OIB 92963223473, Trg bana Josipa Jelačića 10, 10000 Zagreb</item>
    </izvorni_sadrzaj>
    <derivirana_varijabla naziv="DomainObject.Predmet.OstaliListFormatedWithAdressOIB_1">
      <item>Dragica Ručević, OIB 63724917454, Ulica Divka Budaka 1a, 10000 Zagreb punomoćnica sudionika u postupku DRAGICA UGOSTITELJSTVO j.d.o.o.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Dragica Ručević</item>
      <item>ZAGREBAČKA BANKA DIONIČKO DRUŠTVO</item>
    </izvorni_sadrzaj>
    <derivirana_varijabla naziv="DomainObject.Predmet.OstaliListNazivFormated_1">
      <item>Dragica Ručević</item>
      <item>ZAGREBAČKA BANKA DIONIČKO DRUŠTVO</item>
    </derivirana_varijabla>
  </DomainObject.Predmet.OstaliListNazivFormated>
  <DomainObject.Predmet.OstaliListNazivFormatedOIB>
    <izvorni_sadrzaj>
      <item>Dragica Ručević, OIB 63724917454</item>
      <item>ZAGREBAČKA BANKA DIONIČKO DRUŠTVO, OIB 92963223473</item>
    </izvorni_sadrzaj>
    <derivirana_varijabla naziv="DomainObject.Predmet.OstaliListNazivFormatedOIB_1">
      <item>Dragica Ručević, OIB 63724917454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St-433/2019-19</izvorni_sadrzaj>
    <derivirana_varijabla naziv="DomainObject.PoslovniBrojDokumenta_1">St-433/2019-19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UGOSTITELJSTVO j.d.o.o. za usluge</izvorni_sadrzaj>
    <derivirana_varijabla naziv="DomainObject.Predmet.ProtustrankaIDrugi_1">DRAGICA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DRAGICA UGOSTITELJSTVO j.d.o.o. za usluge, OIB 35025779951, Ulica Budaka Divka 1/A, 10000 Zagreb</izvorni_sadrzaj>
    <derivirana_varijabla naziv="DomainObject.Predmet.ProtustrankaIDrugiAdressOIB_1">DRAGICA UGOSTITELJSTVO j.d.o.o. za usluge, OIB 35025779951, Ulica Budaka Divka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DRAGICA UGOSTITELJSTVO j.d.o.o. za usluge</item>
      <item>FINA Regionalni centar Zagreb</item>
      <item>Dragica Ručević</item>
      <item>ZAGREBAČKA BANKA DIONIČKO DRUŠTVO</item>
    </izvorni_sadrzaj>
    <derivirana_varijabla naziv="DomainObject.Predmet.SudioniciListNaziv_1">
      <item>DRAGICA UGOSTITELJSTVO j.d.o.o. za usluge</item>
      <item>FINA Regionalni centar Zagreb</item>
      <item>Dragica Ručević</item>
      <item>ZAGREBAČKA BANKA DIONIČKO DRUŠTVO</item>
    </derivirana_varijabla>
  </DomainObject.Predmet.SudioniciListNaziv>
  <DomainObject.Predmet.SudioniciListAdressOIB>
    <izvorni_sadrzaj>
      <item>DRAGICA UGOSTITELJSTVO j.d.o.o. za usluge, OIB 35025779951, Ulica Budaka Divka 1/A,10000 Zagreb</item>
      <item>FINA Regionalni centar Zagreb, OIB 85821130368, Trg svibanjskih žrtava 1995. 1,10000 Zagreb</item>
      <item>Dragica Ručević, OIB 63724917454, Ulica Divka Budaka 1a,10000 Zagreb</item>
      <item>ZAGREBAČKA BANKA DIONIČKO DRUŠTVO, OIB 92963223473, Trg bana Josipa Jelačića 10,10000 Zagreb</item>
    </izvorni_sadrzaj>
    <derivirana_varijabla naziv="DomainObject.Predmet.SudioniciListAdressOIB_1">
      <item>DRAGICA UGOSTITELJSTVO j.d.o.o. za usluge, OIB 35025779951, Ulica Budaka Divka 1/A,10000 Zagreb</item>
      <item>FINA Regionalni centar Zagreb, OIB 85821130368, Trg svibanjskih žrtava 1995. 1,10000 Zagreb</item>
      <item>Dragica Ručević, OIB 63724917454, Ulica Divka Budaka 1a,10000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35025779951</item>
      <item>, OIB 85821130368</item>
      <item>, OIB 63724917454</item>
      <item>, OIB 92963223473</item>
    </izvorni_sadrzaj>
    <derivirana_varijabla naziv="DomainObject.Predmet.SudioniciListNazivOIB_1">
      <item>, OIB 35025779951</item>
      <item>, OIB 85821130368</item>
      <item>, OIB 63724917454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St-433/2019-15</izvorni_sadrzaj>
    <derivirana_varijabla naziv="DomainObject.PredzadnjaOdlukaIzPredmeta.Oznaka_1">St-433/2019-15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98994-F95A-4D53-AC98-3E9073ED4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904</properties:Words>
  <properties:Characters>4961</properties:Characters>
  <properties:Lines>111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2019-05-16T11:43:00Z</cp:lastPrinted>
  <dcterms:modified xmlns:xsi="http://www.w3.org/2001/XMLSchema-instance" xsi:type="dcterms:W3CDTF">2019-05-16T11:43:00Z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St-433/2019-19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