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b9f0e" w14:paraId="c1b9f0e" w:rsidRDefault="0021689D" w:rsidP="0021689D" w:rsidR="0021689D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 w:rsidR="007A1DD7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21689D" w:rsidP="0021689D" w:rsidR="0021689D">
      <w:pPr>
        <w:jc w:val="both"/>
      </w:pPr>
      <w:r>
        <w:t xml:space="preserve">       REPUBLIKA HRVATSKA</w:t>
      </w:r>
    </w:p>
    <w:p w:rsidRDefault="0021689D" w:rsidP="0021689D" w:rsidR="0021689D">
      <w:pPr>
        <w:jc w:val="both"/>
      </w:pPr>
      <w:r>
        <w:t>TRGOVAČKI SUD U VARAŽDINU</w:t>
      </w:r>
    </w:p>
    <w:p w:rsidRDefault="0021689D" w:rsidP="001B402A" w:rsidR="0021689D" w:rsidRPr="0021689D"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</w:p>
    <w:p w:rsidRDefault="00E422D8" w:rsidP="00773073" w:rsidR="001B402A" w:rsidRPr="00E422D8">
      <w:pPr>
        <w:jc w:val="center"/>
      </w:pPr>
      <w:r>
        <w:t xml:space="preserve">R E P U B L I K A    H R V A T S K  A </w:t>
      </w:r>
    </w:p>
    <w:p w:rsidRDefault="00AE2489" w:rsidP="00773073" w:rsidR="00AE2489" w:rsidRPr="00BA62F2">
      <w:pPr>
        <w:jc w:val="center"/>
        <w:rPr>
          <w:b/>
        </w:rPr>
      </w:pPr>
    </w:p>
    <w:p w:rsidRDefault="00773073" w:rsidP="00773073" w:rsidR="00773073" w:rsidRPr="00E422D8">
      <w:pPr>
        <w:jc w:val="center"/>
      </w:pPr>
      <w:r w:rsidRPr="00E422D8">
        <w:t>R J E Š E N J E</w:t>
      </w:r>
    </w:p>
    <w:p w:rsidRDefault="00773073" w:rsidP="007A6403" w:rsidR="00773073" w:rsidRPr="00BA62F2">
      <w:pPr>
        <w:rPr>
          <w:b/>
        </w:rPr>
      </w:pPr>
    </w:p>
    <w:p w:rsidRDefault="00773073" w:rsidP="00E75A6A" w:rsidR="000237B1">
      <w:pPr>
        <w:jc w:val="both"/>
      </w:pPr>
      <w:r>
        <w:tab/>
        <w:t>TRGOVAČKI SUD U VARAŽDINU</w:t>
      </w:r>
      <w:r w:rsidR="000237B1">
        <w:t xml:space="preserve">, </w:t>
      </w:r>
      <w:r>
        <w:t xml:space="preserve">po sucu toga suda </w:t>
      </w:r>
      <w:r w:rsidR="003E302F">
        <w:t>Kseniji Flack-Makitan</w:t>
      </w:r>
      <w:r>
        <w:t xml:space="preserve">, kao stečajnom sucu </w:t>
      </w:r>
      <w:r w:rsidR="003E302F">
        <w:t xml:space="preserve">u stečajnom predmetu </w:t>
      </w:r>
      <w:r>
        <w:t>po</w:t>
      </w:r>
      <w:r w:rsidR="003E302F">
        <w:t>vodom prijedloga</w:t>
      </w:r>
      <w:r>
        <w:t xml:space="preserve"> predlagatelja </w:t>
      </w:r>
      <w:r w:rsidR="00A8650F">
        <w:t xml:space="preserve">Financijske agencije, Regionalni centar Zagreb, </w:t>
      </w:r>
      <w:r w:rsidR="00A63D57">
        <w:t xml:space="preserve">za otvaranje stečajnog postupka </w:t>
      </w:r>
      <w:r w:rsidR="003E302F">
        <w:t xml:space="preserve">nad dužnikom </w:t>
      </w:r>
      <w:r w:rsidR="00694FFD">
        <w:t>STANOING-NEKRETNINE d.o.o., Varaždin, Juraja Habdelića 4, OIB: 10673598754,</w:t>
      </w:r>
      <w:r w:rsidR="00953688">
        <w:t xml:space="preserve"> </w:t>
      </w:r>
      <w:r w:rsidR="00CF3FF0">
        <w:t>5. studenog 2015.</w:t>
      </w:r>
    </w:p>
    <w:p w:rsidRDefault="00E422D8" w:rsidP="00773073" w:rsidR="00E422D8">
      <w:pPr>
        <w:jc w:val="both"/>
      </w:pPr>
    </w:p>
    <w:p w:rsidRDefault="000237B1" w:rsidP="00773073" w:rsidR="00773073">
      <w:pPr>
        <w:jc w:val="center"/>
      </w:pPr>
      <w:r w:rsidRPr="000237B1">
        <w:t>r i j e š i o     j e</w:t>
      </w:r>
    </w:p>
    <w:p w:rsidRDefault="00773073" w:rsidP="00061B33" w:rsidR="00773073"/>
    <w:p w:rsidRDefault="001B402A" w:rsidP="000237B1" w:rsidR="00A63D57">
      <w:pPr>
        <w:numPr>
          <w:ilvl w:val="0"/>
          <w:numId w:val="5"/>
        </w:numPr>
        <w:jc w:val="both"/>
      </w:pPr>
      <w:r>
        <w:t xml:space="preserve">Ročište radi </w:t>
      </w:r>
      <w:r w:rsidR="00A8650F">
        <w:t xml:space="preserve">rasprave o </w:t>
      </w:r>
      <w:r w:rsidR="003944C5">
        <w:t xml:space="preserve">pretpostavkama </w:t>
      </w:r>
      <w:r>
        <w:t>za otvaranje steča</w:t>
      </w:r>
      <w:r w:rsidR="00A8650F">
        <w:t xml:space="preserve">jnog postupka </w:t>
      </w:r>
      <w:r w:rsidR="003944C5">
        <w:t xml:space="preserve">u skladu s čl. 128. st. 2. Stečajnog zakona (Narodne novine br. 71/15) </w:t>
      </w:r>
      <w:r w:rsidR="00A8650F">
        <w:t xml:space="preserve">zakazuje se za </w:t>
      </w:r>
      <w:r w:rsidR="00CF3FF0">
        <w:rPr>
          <w:b/>
        </w:rPr>
        <w:t>1. prosinca 2015</w:t>
      </w:r>
      <w:r w:rsidR="00F425EF" w:rsidRPr="00694FFD">
        <w:rPr>
          <w:b/>
        </w:rPr>
        <w:t xml:space="preserve">. u </w:t>
      </w:r>
      <w:r w:rsidR="00CF3FF0">
        <w:rPr>
          <w:b/>
        </w:rPr>
        <w:t>08,00</w:t>
      </w:r>
      <w:r w:rsidR="00953688" w:rsidRPr="00694FFD">
        <w:rPr>
          <w:b/>
        </w:rPr>
        <w:t xml:space="preserve"> </w:t>
      </w:r>
      <w:r w:rsidR="00044FAF" w:rsidRPr="00694FFD">
        <w:rPr>
          <w:b/>
        </w:rPr>
        <w:t>sati</w:t>
      </w:r>
      <w:r w:rsidR="00A63D57">
        <w:t xml:space="preserve">, te se dostavom ovog rješenja na ročište smatraju pozvani: </w:t>
      </w:r>
    </w:p>
    <w:p w:rsidRDefault="000237B1" w:rsidP="000237B1" w:rsidR="000237B1">
      <w:pPr>
        <w:ind w:left="1425"/>
        <w:jc w:val="both"/>
      </w:pPr>
    </w:p>
    <w:p w:rsidRDefault="00694FFD" w:rsidP="00A8650F" w:rsidR="00694FFD">
      <w:pPr>
        <w:numPr>
          <w:ilvl w:val="0"/>
          <w:numId w:val="4"/>
        </w:numPr>
        <w:jc w:val="both"/>
      </w:pPr>
      <w:r>
        <w:t>predlagatelj Financijska agencija, Regionalni centar Zagreb, Ulica grada Vukovara 70,</w:t>
      </w:r>
    </w:p>
    <w:p w:rsidRDefault="000237B1" w:rsidP="00A8650F" w:rsidR="005C652B">
      <w:pPr>
        <w:numPr>
          <w:ilvl w:val="0"/>
          <w:numId w:val="4"/>
        </w:numPr>
        <w:jc w:val="both"/>
      </w:pPr>
      <w:r>
        <w:t xml:space="preserve">dužnik </w:t>
      </w:r>
      <w:r w:rsidR="00694FFD">
        <w:t>STANOING-NEKRETNINE d.o.o., Varaždin, Juraja Habdelića 4,</w:t>
      </w:r>
    </w:p>
    <w:p w:rsidRDefault="00044FAF" w:rsidP="00A8650F" w:rsidR="00044FAF">
      <w:pPr>
        <w:numPr>
          <w:ilvl w:val="0"/>
          <w:numId w:val="4"/>
        </w:numPr>
        <w:jc w:val="both"/>
      </w:pPr>
      <w:r>
        <w:t xml:space="preserve">direktor dužnika </w:t>
      </w:r>
      <w:r w:rsidR="00694FFD">
        <w:t>Denis Pavlic, Varaždin, Maksimilijana Vrhovca 9,</w:t>
      </w:r>
    </w:p>
    <w:p w:rsidRDefault="00694FFD" w:rsidP="00A8650F" w:rsidR="00694FFD">
      <w:pPr>
        <w:numPr>
          <w:ilvl w:val="0"/>
          <w:numId w:val="4"/>
        </w:numPr>
        <w:jc w:val="both"/>
      </w:pPr>
      <w:r>
        <w:t>Županijsko državno odvjetništvo u Varaždinu, Građansko-upravni odjel, B. Radić 2.</w:t>
      </w:r>
    </w:p>
    <w:p w:rsidRDefault="00A8650F" w:rsidP="00A8650F" w:rsidR="00A8650F">
      <w:pPr>
        <w:ind w:left="1068"/>
        <w:jc w:val="both"/>
      </w:pPr>
    </w:p>
    <w:p w:rsidRDefault="000237B1" w:rsidP="00A8650F" w:rsidR="000237B1">
      <w:pPr>
        <w:numPr>
          <w:ilvl w:val="0"/>
          <w:numId w:val="5"/>
        </w:numPr>
        <w:jc w:val="both"/>
      </w:pPr>
      <w:r>
        <w:t xml:space="preserve">Nalaže se </w:t>
      </w:r>
      <w:r w:rsidR="00044FAF">
        <w:t>direktoru dužnika</w:t>
      </w:r>
      <w:r>
        <w:t xml:space="preserve"> dostavi prokazni popis imovine za dužnika</w:t>
      </w:r>
      <w:r w:rsidR="00694FFD">
        <w:t xml:space="preserve"> STANOING-NEKRETNINE d.o.o., Varaždin, Juraja Habdelića 4, OIB: 10673598754</w:t>
      </w:r>
      <w:r w:rsidR="00F1377A">
        <w:t xml:space="preserve">, </w:t>
      </w:r>
      <w:r>
        <w:t xml:space="preserve">ovjeren od javnog bilježnika, očevidnik o redoslijedu naplate za dužnika i </w:t>
      </w:r>
      <w:r w:rsidR="007A6403">
        <w:t xml:space="preserve">podatke </w:t>
      </w:r>
      <w:r>
        <w:t>o</w:t>
      </w:r>
      <w:r w:rsidR="007A6403">
        <w:t xml:space="preserve"> solventnosti za dužnika - o</w:t>
      </w:r>
      <w:r>
        <w:t>brazac SOL-2.</w:t>
      </w:r>
    </w:p>
    <w:p w:rsidRDefault="00E422D8" w:rsidP="002B17BC" w:rsidR="00E422D8"/>
    <w:p w:rsidRDefault="002B17BC" w:rsidP="00C229D0" w:rsidR="002B17BC">
      <w:pPr>
        <w:jc w:val="center"/>
      </w:pPr>
      <w:r>
        <w:t>Obrazloženje</w:t>
      </w:r>
    </w:p>
    <w:p w:rsidRDefault="00D746EE" w:rsidP="002B17BC" w:rsidR="00D746EE"/>
    <w:p w:rsidRDefault="00A63D57" w:rsidP="00A63D57" w:rsidR="000F1F1D">
      <w:pPr>
        <w:jc w:val="both"/>
      </w:pPr>
      <w:r>
        <w:tab/>
      </w:r>
      <w:r w:rsidR="000F1F1D">
        <w:t xml:space="preserve">Predlagatelj </w:t>
      </w:r>
      <w:r w:rsidR="00A8650F">
        <w:t xml:space="preserve">Financijska agencija Zagreb, je </w:t>
      </w:r>
      <w:r w:rsidR="00CF3FF0">
        <w:t>16. listopada 2015</w:t>
      </w:r>
      <w:r w:rsidR="00A8650F">
        <w:t>. podnijela</w:t>
      </w:r>
      <w:r w:rsidR="000F1F1D">
        <w:t xml:space="preserve"> ovome sudu prijedlog za otvaranje stečajnog postupka nad dužnikom</w:t>
      </w:r>
      <w:r w:rsidR="00953688">
        <w:t xml:space="preserve"> </w:t>
      </w:r>
      <w:r w:rsidR="00694FFD">
        <w:t>STANOING-NEKRETNINE d.o.o., Varaždin, Juraja Habdelića 4, OIB: 10673598754</w:t>
      </w:r>
      <w:r w:rsidR="00921C1E">
        <w:t xml:space="preserve">, </w:t>
      </w:r>
      <w:r w:rsidR="00A8650F">
        <w:t>jer nije uspjela predstečajna nagodba, a dužnik ima evidentirane neizvršene osnove za plaćanje u razdoblju dužem od 60 dana.</w:t>
      </w:r>
    </w:p>
    <w:p w:rsidRDefault="00E422D8" w:rsidP="00A63D57" w:rsidR="00E422D8">
      <w:pPr>
        <w:jc w:val="both"/>
      </w:pPr>
    </w:p>
    <w:p w:rsidRDefault="00A8650F" w:rsidP="00A8650F" w:rsidR="000F1F1D">
      <w:pPr>
        <w:ind w:firstLine="708"/>
        <w:jc w:val="both"/>
      </w:pPr>
      <w:r>
        <w:t xml:space="preserve">S obzirom da je potrebno u ovom postupku pribaviti prokazni popis imovine, te održati ročište radi rasprave o uvjetima za otvaranje stečajnog postupka, valjalo je primjenom čl. 42. i 43., te 49. </w:t>
      </w:r>
      <w:r w:rsidR="003E302F">
        <w:t xml:space="preserve">Stečajnog zakona </w:t>
      </w:r>
      <w:r w:rsidR="003E302F" w:rsidRPr="004F195B">
        <w:t>(Narodne novine broj 44/96,</w:t>
      </w:r>
      <w:r w:rsidR="000F1F1D">
        <w:t xml:space="preserve"> 29/99, 129/00, 123/03, 82/06, </w:t>
      </w:r>
      <w:r w:rsidR="003E302F" w:rsidRPr="004F195B">
        <w:t xml:space="preserve">116/10, </w:t>
      </w:r>
      <w:r w:rsidR="003944C5">
        <w:t>125/12, 133/12 i 71/15</w:t>
      </w:r>
      <w:r w:rsidR="000F1F1D">
        <w:t xml:space="preserve"> </w:t>
      </w:r>
      <w:r w:rsidR="003E302F" w:rsidRPr="004F195B">
        <w:t>dalje SZ)</w:t>
      </w:r>
      <w:r w:rsidR="003E302F">
        <w:t xml:space="preserve">, </w:t>
      </w:r>
      <w:r>
        <w:t>odlučiti kao u izreci ovog rješenja.</w:t>
      </w:r>
    </w:p>
    <w:p w:rsidRDefault="00E422D8" w:rsidP="002B17BC" w:rsidR="00E422D8"/>
    <w:p w:rsidRDefault="00C229D0" w:rsidP="00C229D0" w:rsidR="00C229D0">
      <w:pPr>
        <w:jc w:val="center"/>
      </w:pPr>
      <w:r>
        <w:t xml:space="preserve">U Varaždinu, </w:t>
      </w:r>
      <w:r w:rsidR="00CF3FF0">
        <w:t>5. studenog 2015</w:t>
      </w:r>
      <w:r>
        <w:t>. godine.</w:t>
      </w:r>
    </w:p>
    <w:p w:rsidRDefault="00D746EE" w:rsidP="00F472B4" w:rsidR="00D746EE"/>
    <w:p w:rsidRDefault="003944C5" w:rsidP="003944C5" w:rsidR="003944C5" w:rsidRPr="006F44C4">
      <w:pPr>
        <w:ind w:firstLine="708" w:left="5664"/>
        <w:jc w:val="both"/>
      </w:pPr>
      <w:r w:rsidRPr="006F44C4">
        <w:t>SUDAC</w:t>
      </w:r>
    </w:p>
    <w:p w:rsidRDefault="003944C5" w:rsidP="003944C5" w:rsidR="003944C5" w:rsidRPr="006F44C4">
      <w:pPr>
        <w:ind w:firstLine="708" w:left="4956"/>
        <w:jc w:val="both"/>
      </w:pPr>
      <w:r w:rsidRPr="006F44C4">
        <w:t>Ksenija Flack-Makitan, v.r.</w:t>
      </w:r>
    </w:p>
    <w:p w:rsidRDefault="003944C5" w:rsidP="003944C5" w:rsidR="003944C5" w:rsidRPr="006F44C4">
      <w:pPr>
        <w:ind w:left="4956"/>
        <w:jc w:val="both"/>
      </w:pPr>
      <w:r w:rsidRPr="006F44C4">
        <w:t>Za točnost otpravka – ovlašteni službenik:</w:t>
      </w:r>
    </w:p>
    <w:p w:rsidRDefault="00D746EE" w:rsidP="00D746EE" w:rsidR="00D746EE"/>
    <w:p w:rsidRDefault="001B402A" w:rsidP="00C229D0" w:rsidR="001B402A">
      <w:pPr>
        <w:ind w:firstLine="708" w:left="4248"/>
        <w:jc w:val="center"/>
      </w:pPr>
    </w:p>
    <w:p w:rsidRDefault="00626101" w:rsidP="00C229D0" w:rsidR="00626101">
      <w:pPr>
        <w:ind w:firstLine="708" w:left="4248"/>
        <w:jc w:val="center"/>
      </w:pPr>
    </w:p>
    <w:p w:rsidRDefault="00E75A6A" w:rsidP="001B402A" w:rsidR="00C229D0" w:rsidRPr="00900174">
      <w:pPr>
        <w:rPr>
          <w:u w:val="single"/>
        </w:rPr>
      </w:pPr>
      <w:r w:rsidRPr="00900174">
        <w:rPr>
          <w:u w:val="single"/>
        </w:rPr>
        <w:lastRenderedPageBreak/>
        <w:t>Pouka o pravnom lijeku:</w:t>
      </w:r>
    </w:p>
    <w:p w:rsidRDefault="00E75A6A" w:rsidP="001B402A" w:rsidR="00E75A6A" w:rsidRPr="00900174">
      <w:pPr>
        <w:jc w:val="both"/>
      </w:pPr>
      <w:r w:rsidRPr="00900174">
        <w:t>Protiv ovog rješenja posebna žalba nije dopuštena (čl. 11. u svezi sa čl. 42 SZ-a).</w:t>
      </w:r>
    </w:p>
    <w:p w:rsidRDefault="00E75A6A" w:rsidP="00F472B4" w:rsidR="00E75A6A"/>
    <w:p w:rsidRDefault="000237B1" w:rsidP="00F472B4" w:rsidR="000237B1"/>
    <w:p w:rsidRDefault="00E75A6A" w:rsidP="001B402A" w:rsidR="00E75A6A">
      <w:r>
        <w:t>DNA:</w:t>
      </w:r>
    </w:p>
    <w:p w:rsidRDefault="0000620E" w:rsidP="001B402A" w:rsidR="0000620E"/>
    <w:p w:rsidRDefault="00694FFD" w:rsidP="00A8650F" w:rsidR="00694FFD">
      <w:pPr>
        <w:numPr>
          <w:ilvl w:val="0"/>
          <w:numId w:val="3"/>
        </w:numPr>
        <w:jc w:val="both"/>
      </w:pPr>
      <w:r>
        <w:t>Predlagatelj Financijska agencija, Regionalni centar Zagreb, Ulica grada Vukovara 70,</w:t>
      </w:r>
    </w:p>
    <w:p w:rsidRDefault="001B402A" w:rsidP="00A8650F" w:rsidR="00A8650F">
      <w:pPr>
        <w:numPr>
          <w:ilvl w:val="0"/>
          <w:numId w:val="3"/>
        </w:numPr>
        <w:jc w:val="both"/>
      </w:pPr>
      <w:r>
        <w:t>dužniku</w:t>
      </w:r>
      <w:r w:rsidR="0000620E" w:rsidRPr="0000620E">
        <w:t xml:space="preserve"> </w:t>
      </w:r>
      <w:r w:rsidR="00694FFD">
        <w:t xml:space="preserve">STANOING-NEKRETNINE d.o.o., Varaždin, Juraja Habdelića 4, </w:t>
      </w:r>
    </w:p>
    <w:p w:rsidRDefault="00044FAF" w:rsidP="00061B33" w:rsidR="00061B33">
      <w:pPr>
        <w:numPr>
          <w:ilvl w:val="0"/>
          <w:numId w:val="3"/>
        </w:numPr>
        <w:jc w:val="both"/>
      </w:pPr>
      <w:r>
        <w:t xml:space="preserve">direktoru dužnika, </w:t>
      </w:r>
      <w:r w:rsidR="00694FFD">
        <w:t>Denis Pavlic, Varaždin, Maksimilijana Vrhovca 9,</w:t>
      </w:r>
    </w:p>
    <w:p w:rsidRDefault="00694FFD" w:rsidP="00694FFD" w:rsidR="00694FFD">
      <w:pPr>
        <w:numPr>
          <w:ilvl w:val="0"/>
          <w:numId w:val="3"/>
        </w:numPr>
        <w:jc w:val="both"/>
      </w:pPr>
      <w:r>
        <w:t>Županijsko državno odvjetništvo u Varaždinu, Građansko-upravni odjel, B. Radić 2,</w:t>
      </w:r>
    </w:p>
    <w:p w:rsidRDefault="00CF3FF0" w:rsidP="001B402A" w:rsidR="00E75A6A">
      <w:pPr>
        <w:numPr>
          <w:ilvl w:val="0"/>
          <w:numId w:val="3"/>
        </w:numPr>
        <w:jc w:val="both"/>
      </w:pPr>
      <w:r>
        <w:t>E-O</w:t>
      </w:r>
      <w:r w:rsidR="00E75A6A">
        <w:t>glasna ploča suda</w:t>
      </w:r>
      <w:r w:rsidR="00953688">
        <w:t xml:space="preserve"> za dužnika,</w:t>
      </w:r>
    </w:p>
    <w:p w:rsidRDefault="00D82AED" w:rsidP="00810C70" w:rsidR="00D82AED" w:rsidRPr="00810C70">
      <w:pPr>
        <w:jc w:val="both"/>
        <w:rPr>
          <w:u w:val="single"/>
        </w:rPr>
      </w:pPr>
    </w:p>
    <w:sectPr w:rsidSect="00061B33" w:rsidR="00D82AED" w:rsidRPr="00810C70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2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6EB6" w:rsidR="00D56EB6">
      <w:r>
        <w:separator/>
      </w:r>
    </w:p>
  </w:endnote>
  <w:endnote w:id="0" w:type="continuationSeparator">
    <w:p w:rsidRDefault="00D56EB6" w:rsidR="00D56E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6EB6" w:rsidR="00D56EB6">
      <w:r>
        <w:separator/>
      </w:r>
    </w:p>
  </w:footnote>
  <w:footnote w:id="0" w:type="continuationSeparator">
    <w:p w:rsidRDefault="00D56EB6" w:rsidR="00D56E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01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97B7E" w:rsidR="00D97B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35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402A" w:rsidP="003210FF" w:rsidR="001B402A">
    <w:pPr>
      <w:ind w:left="5664"/>
    </w:pPr>
    <w:r w:rsidRPr="001B402A">
      <w:t xml:space="preserve">Poslovni </w:t>
    </w:r>
    <w:r>
      <w:t>b</w:t>
    </w:r>
    <w:r w:rsidRPr="001B402A">
      <w:t>roj: 5 St-</w:t>
    </w:r>
    <w:r w:rsidR="00CF3FF0">
      <w:t>272/15-</w:t>
    </w:r>
    <w:r w:rsidR="00624404">
      <w:t>3</w:t>
    </w:r>
  </w:p>
  <w:p w:rsidRDefault="000F1F1D" w:rsidP="003210FF" w:rsidR="000F1F1D" w:rsidRPr="001B402A">
    <w:pPr>
      <w:ind w:left="5664"/>
    </w:pPr>
  </w:p>
  <w:p w:rsidRDefault="00D97B7E" w:rsidR="00D97B7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02A" w:rsidP="003210FF" w:rsidR="001B402A" w:rsidRPr="001B402A">
    <w:pPr>
      <w:ind w:left="5664"/>
    </w:pPr>
    <w:r w:rsidRPr="001B402A">
      <w:t xml:space="preserve">Poslovni </w:t>
    </w:r>
    <w:r>
      <w:t>b</w:t>
    </w:r>
    <w:r w:rsidRPr="001B402A">
      <w:t>roj: 5 St-</w:t>
    </w:r>
    <w:r w:rsidR="00CF3FF0">
      <w:t>272/15-</w:t>
    </w:r>
    <w:r w:rsidR="00624404">
      <w:t>3</w:t>
    </w:r>
  </w:p>
  <w:p w:rsidRDefault="001B402A" w:rsidR="001B402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37C6A"/>
    <w:multiLevelType w:val="hybridMultilevel"/>
    <w:tmpl w:val="CA20D1E4"/>
    <w:lvl w:tplc="F500C9BC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F7171B7"/>
    <w:multiLevelType w:val="hybridMultilevel"/>
    <w:tmpl w:val="59E2CF6A"/>
    <w:lvl w:tplc="56D6C3A0" w:ilvl="0">
      <w:start w:val="1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3073"/>
    <w:rsid w:val="0000620E"/>
    <w:rsid w:val="000237B1"/>
    <w:rsid w:val="00044FAF"/>
    <w:rsid w:val="00061B33"/>
    <w:rsid w:val="000C0012"/>
    <w:rsid w:val="000F1F1D"/>
    <w:rsid w:val="00176AF4"/>
    <w:rsid w:val="001B402A"/>
    <w:rsid w:val="0021689D"/>
    <w:rsid w:val="002B17BC"/>
    <w:rsid w:val="002E36B9"/>
    <w:rsid w:val="003210FF"/>
    <w:rsid w:val="00344BF4"/>
    <w:rsid w:val="00356405"/>
    <w:rsid w:val="0037340C"/>
    <w:rsid w:val="003944C5"/>
    <w:rsid w:val="003B2AA6"/>
    <w:rsid w:val="003E302F"/>
    <w:rsid w:val="004329E6"/>
    <w:rsid w:val="004709ED"/>
    <w:rsid w:val="00522754"/>
    <w:rsid w:val="00525F66"/>
    <w:rsid w:val="005C652B"/>
    <w:rsid w:val="00624404"/>
    <w:rsid w:val="00626101"/>
    <w:rsid w:val="006763ED"/>
    <w:rsid w:val="00694FFD"/>
    <w:rsid w:val="00762C72"/>
    <w:rsid w:val="00773073"/>
    <w:rsid w:val="007A1DD7"/>
    <w:rsid w:val="007A6403"/>
    <w:rsid w:val="007D5803"/>
    <w:rsid w:val="00810C70"/>
    <w:rsid w:val="00852133"/>
    <w:rsid w:val="008F20EE"/>
    <w:rsid w:val="00900174"/>
    <w:rsid w:val="00921C1E"/>
    <w:rsid w:val="0095027D"/>
    <w:rsid w:val="00953688"/>
    <w:rsid w:val="009A25AA"/>
    <w:rsid w:val="009C5D48"/>
    <w:rsid w:val="00A30183"/>
    <w:rsid w:val="00A63D57"/>
    <w:rsid w:val="00A8650F"/>
    <w:rsid w:val="00A872FD"/>
    <w:rsid w:val="00A95229"/>
    <w:rsid w:val="00AE2489"/>
    <w:rsid w:val="00BA4B28"/>
    <w:rsid w:val="00BB7D8A"/>
    <w:rsid w:val="00BD3543"/>
    <w:rsid w:val="00BE5576"/>
    <w:rsid w:val="00C20AF2"/>
    <w:rsid w:val="00C229D0"/>
    <w:rsid w:val="00C261A6"/>
    <w:rsid w:val="00C82768"/>
    <w:rsid w:val="00CF277D"/>
    <w:rsid w:val="00CF3FF0"/>
    <w:rsid w:val="00D35A94"/>
    <w:rsid w:val="00D56EB6"/>
    <w:rsid w:val="00D746EE"/>
    <w:rsid w:val="00D82AED"/>
    <w:rsid w:val="00D905B4"/>
    <w:rsid w:val="00D97B7E"/>
    <w:rsid w:val="00DD66C0"/>
    <w:rsid w:val="00E422D8"/>
    <w:rsid w:val="00E75A6A"/>
    <w:rsid w:val="00EB44D6"/>
    <w:rsid w:val="00F1377A"/>
    <w:rsid w:val="00F425EF"/>
    <w:rsid w:val="00F472B4"/>
    <w:rsid w:val="00F71C68"/>
    <w:rsid w:val="00F82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30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35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54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54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54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54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30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35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54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54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54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54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6508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2015.</izvorni_sadrzaj>
    <derivirana_varijabla naziv="DomainObject.Predmet.DatumOsnivanja_1">16.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St-272/2015</izvorni_sadrzaj>
    <derivirana_varijabla naziv="DomainObject.Predmet.OznakaBroj_1">St-272/2015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STANOING-NEKRETNINE, društvo s ograničenom odgovornošću za poslovanje nekretninama, iznajmljivanje i poslovne usluge</izvorni_sadrzaj>
    <derivirana_varijabla naziv="DomainObject.Predmet.ProtustrankaFormated_1">  STANOING-NEKRETNINE, društvo s ograničenom odgovornošću za poslovanje nekretninama, iznajmljivanje i poslovne usluge</derivirana_varijabla>
  </DomainObject.Predmet.ProtustrankaFormated>
  <DomainObject.Predmet.ProtustrankaFormatedOIB>
    <izvorni_sadrzaj>  STANOING-NEKRETNINE, društvo s ograničenom odgovornošću za poslovanje nekretninama, iznajmljivanje i poslovne usluge, OIB 10673598754</izvorni_sadrzaj>
    <derivirana_varijabla naziv="DomainObject.Predmet.ProtustrankaFormatedOIB_1">  STANOING-NEKRETNINE, društvo s ograničenom odgovornošću za poslovanje nekretninama, iznajmljivanje i poslovne usluge, OIB 10673598754</derivirana_varijabla>
  </DomainObject.Predmet.ProtustrankaFormatedOIB>
  <DomainObject.Predmet.ProtustrankaFormatedWithAdress>
    <izvorni_sadrzaj> STANOING-NEKRETNINE, društvo s ograničenom odgovornošću za poslovanje nekretninama, iznajmljivanje i poslovne usluge, Juraja Habdelića 4, 42000 Varaždin</izvorni_sadrzaj>
    <derivirana_varijabla naziv="DomainObject.Predmet.ProtustrankaFormatedWithAdress_1"> STANOING-NEKRETNINE, društvo s ograničenom odgovornošću za poslovanje nekretninama, iznajmljivanje i poslovne usluge, Juraja Habdelića 4, 42000 Varaždin</derivirana_varijabla>
  </DomainObject.Predmet.ProtustrankaFormatedWithAdress>
  <DomainObject.Predmet.ProtustrankaFormatedWithAdressOIB>
    <izvorni_sadrzaj> STANOING-NEKRETNINE, društvo s ograničenom odgovornošću za poslovanje nekretninama, iznajmljivanje i poslovne usluge, OIB 10673598754, Juraja Habdelića 4, 42000 Varaždin</izvorni_sadrzaj>
    <derivirana_varijabla naziv="DomainObject.Predmet.ProtustrankaFormatedWithAdressOIB_1"> STANOING-NEKRETNINE, društvo s ograničenom odgovornošću za poslovanje nekretninama, iznajmljivanje i poslovne usluge, OIB 10673598754, Juraja Habdelića 4, 42000 Varaždin</derivirana_varijabla>
  </DomainObject.Predmet.ProtustrankaFormatedWithAdressOIB>
  <DomainObject.Predmet.ProtustrankaWithAdress>
    <izvorni_sadrzaj>STANOING-NEKRETNINE, društvo s ograničenom odgovornošću za poslovanje nekretninama, iznajmljivanje i poslovne usluge Juraja Habdelića 4, 42000 Varaždin</izvorni_sadrzaj>
    <derivirana_varijabla naziv="DomainObject.Predmet.ProtustrankaWithAdress_1">STANOING-NEKRETNINE, društvo s ograničenom odgovornošću za poslovanje nekretninama, iznajmljivanje i poslovne usluge Juraja Habdelića 4, 42000 Varaždin</derivirana_varijabla>
  </DomainObject.Predmet.ProtustrankaWithAdress>
  <DomainObject.Predmet.ProtustrankaWithAdressOIB>
    <izvorni_sadrzaj>STANOING-NEKRETNINE, društvo s ograničenom odgovornošću za poslovanje nekretninama, iznajmljivanje i poslovne usluge, OIB 10673598754, Juraja Habdelića 4, 42000 Varaždin</izvorni_sadrzaj>
    <derivirana_varijabla naziv="DomainObject.Predmet.ProtustrankaWithAdressOIB_1">STANOING-NEKRETNINE, društvo s ograničenom odgovornošću za poslovanje nekretninama, iznajmljivanje i poslovne usluge, OIB 10673598754, Juraja Habdelića 4, 42000 Varaždin</derivirana_varijabla>
  </DomainObject.Predmet.ProtustrankaWithAdressOIB>
  <DomainObject.Predmet.ProtustrankaNazivFormated>
    <izvorni_sadrzaj>STANOING-NEKRETNINE, društvo s ograničenom odgovornošću za poslovanje nekretninama, iznajmljivanje i poslovne usluge</izvorni_sadrzaj>
    <derivirana_varijabla naziv="DomainObject.Predmet.ProtustrankaNazivFormated_1">STANOING-NEKRETNINE, društvo s ograničenom odgovornošću za poslovanje nekretninama, iznajmljivanje i poslovne usluge</derivirana_varijabla>
  </DomainObject.Predmet.ProtustrankaNazivFormated>
  <DomainObject.Predmet.ProtustrankaNazivFormatedOIB>
    <izvorni_sadrzaj>STANOING-NEKRETNINE, društvo s ograničenom odgovornošću za poslovanje nekretninama, iznajmljivanje i poslovne usluge, OIB 10673598754</izvorni_sadrzaj>
    <derivirana_varijabla naziv="DomainObject.Predmet.ProtustrankaNazivFormatedOIB_1">STANOING-NEKRETNINE, društvo s ograničenom odgovornošću za poslovanje nekretninama, iznajmljivanje i poslovne usluge, OIB 10673598754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</izvorni_sadrzaj>
    <derivirana_varijabla naziv="DomainObject.Predmet.StrankaFormated_1">  Financijska agencija, Regionalni centar Zagreb</derivirana_varijabla>
  </DomainObject.Predmet.StrankaFormated>
  <DomainObject.Predmet.StrankaFormatedOIB>
    <izvorni_sadrzaj>  Financijska agencija, Regionalni centar Zagreb</izvorni_sadrzaj>
    <derivirana_varijabla naziv="DomainObject.Predmet.StrankaFormatedOIB_1">  Financijska agencija, Regionalni centar Zagreb</derivirana_varijabla>
  </DomainObject.Predmet.StrankaFormatedOIB>
  <DomainObject.Predmet.StrankaFormatedWithAdress>
    <izvorni_sadrzaj> Financijska agencija, Regionalni centar Zagreb, Ulica grada Vukovara 70, 10000 Zagreb</izvorni_sadrzaj>
    <derivirana_varijabla naziv="DomainObject.Predmet.StrankaFormatedWithAdress_1"> Financijska agencija, Regionalni centar Zagreb, Ulica grada Vukovara 70, 10000 Zagreb</derivirana_varijabla>
  </DomainObject.Predmet.StrankaFormatedWithAdress>
  <DomainObject.Predmet.StrankaFormatedWithAdressOIB>
    <izvorni_sadrzaj> Financijska agencija, Regionalni centar Zagreb, Ulica grada Vukovara 70, 10000 Zagreb</izvorni_sadrzaj>
    <derivirana_varijabla naziv="DomainObject.Predmet.StrankaFormatedWithAdressOIB_1"> Financijska agencija, Regionalni centar Zagreb, Ulica grada Vukovara 70, 10000 Zagreb</derivirana_varijabla>
  </DomainObject.Predmet.StrankaFormatedWithAdressOIB>
  <DomainObject.Predmet.StrankaWithAdress>
    <izvorni_sadrzaj>Financijska agencija, Regionalni centar Zagreb Ulica grada Vukovara 70,10000 Zagreb</izvorni_sadrzaj>
    <derivirana_varijabla naziv="DomainObject.Predmet.StrankaWithAdress_1">Financijska agencija, Regionalni centar Zagreb Ulica grada Vukovara 70,10000 Zagreb</derivirana_varijabla>
  </DomainObject.Predmet.StrankaWithAdress>
  <DomainObject.Predmet.StrankaWithAdressOIB>
    <izvorni_sadrzaj>Financijska agencija, Regionalni centar Zagreb, Ulica grada Vukovara 70,10000 Zagreb</izvorni_sadrzaj>
    <derivirana_varijabla naziv="DomainObject.Predmet.StrankaWithAdressOIB_1">Financijska agencija, Regionalni centar Zagreb, Ulica grada Vukovara 70,10000 Zagreb</derivirana_varijabla>
  </DomainObject.Predmet.StrankaWithAdressOIB>
  <DomainObject.Predmet.StrankaNazivFormated>
    <izvorni_sadrzaj>Financijska agencija, Regionalni centar Zagreb</izvorni_sadrzaj>
    <derivirana_varijabla naziv="DomainObject.Predmet.StrankaNazivFormated_1">Financijska agencija, Regionalni centar Zagreb</derivirana_varijabla>
  </DomainObject.Predmet.StrankaNazivFormated>
  <DomainObject.Predmet.StrankaNazivFormatedOIB>
    <izvorni_sadrzaj>Financijska agencija, Regionalni centar Zagreb</izvorni_sadrzaj>
    <derivirana_varijabla naziv="DomainObject.Predmet.StrankaNazivFormatedOIB_1">Financijska agencija, Regionalni centar Zagreb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agencija, Regionalni centar Zagreb</item>
    </izvorni_sadrzaj>
    <derivirana_varijabla naziv="DomainObject.Predmet.StrankaListFormated_1">
      <item>Financijska agencija, Regionalni centar Zagreb</item>
    </derivirana_varijabla>
  </DomainObject.Predmet.StrankaListFormated>
  <DomainObject.Predmet.StrankaListFormatedOIB>
    <izvorni_sadrzaj>
      <item>Financijska agencija, Regionalni centar Zagreb</item>
    </izvorni_sadrzaj>
    <derivirana_varijabla naziv="DomainObject.Predmet.StrankaListFormatedOIB_1">
      <item>Financijska agencija, Regionalni centar Zagreb</item>
    </derivirana_varijabla>
  </DomainObject.Predmet.StrankaListFormatedOIB>
  <DomainObject.Predmet.StrankaListFormatedWithAdress>
    <izvorni_sadrzaj>
      <item>Financijska agencija, Regionalni centar Zagreb, Ulica grada Vukovara 70, 10000 Zagreb</item>
    </izvorni_sadrzaj>
    <derivirana_varijabla naziv="DomainObject.Predmet.StrankaListFormatedWithAdress_1">
      <item>Financijska agencija, Regionalni centar Zagreb, Ulica grada Vukovara 70, 10000 Zagreb</item>
    </derivirana_varijabla>
  </DomainObject.Predmet.StrankaListFormatedWithAdress>
  <DomainObject.Predmet.StrankaListFormatedWithAdressOIB>
    <izvorni_sadrzaj>
      <item>Financijska agencija, Regionalni centar Zagreb, Ulica grada Vukovara 70, 10000 Zagreb</item>
    </izvorni_sadrzaj>
    <derivirana_varijabla naziv="DomainObject.Predmet.StrankaListFormatedWithAdressOIB_1">
      <item>Financijska agencija, Regionalni centar Zagreb, Ulica grada Vukovara 70, 10000 Zagreb</item>
    </derivirana_varijabla>
  </DomainObject.Predmet.StrankaListFormatedWithAdressOIB>
  <DomainObject.Predmet.StrankaListNazivFormated>
    <izvorni_sadrzaj>
      <item>Financijska agencija, Regionalni centar Zagreb</item>
    </izvorni_sadrzaj>
    <derivirana_varijabla naziv="DomainObject.Predmet.StrankaListNazivFormated_1">
      <item>Financijska agencija, Regionalni centar Zagreb</item>
    </derivirana_varijabla>
  </DomainObject.Predmet.StrankaListNazivFormated>
  <DomainObject.Predmet.StrankaListNazivFormatedOIB>
    <izvorni_sadrzaj>
      <item>Financijska agencija, Regionalni centar Zagreb</item>
    </izvorni_sadrzaj>
    <derivirana_varijabla naziv="DomainObject.Predmet.StrankaListNazivFormatedOIB_1">
      <item>Financijska agencija, Regionalni centar Zagreb</item>
    </derivirana_varijabla>
  </DomainObject.Predmet.StrankaListNazivFormatedOIB>
  <DomainObject.Predmet.ProtuStrankaListFormated>
    <izvorni_sadrzaj>
      <item>STANOING-NEKRETNINE, društvo s ograničenom odgovornošću za poslovanje nekretninama, iznajmljivanje i poslovne usluge</item>
    </izvorni_sadrzaj>
    <derivirana_varijabla naziv="DomainObject.Predmet.ProtuStrankaListFormated_1">
      <item>STANOING-NEKRETNINE, društvo s ograničenom odgovornošću za poslovanje nekretninama, iznajmljivanje i poslovne usluge</item>
    </derivirana_varijabla>
  </DomainObject.Predmet.ProtuStrankaListFormated>
  <DomainObject.Predmet.ProtuStrankaListFormatedOIB>
    <izvorni_sadrzaj>
      <item>STANOING-NEKRETNINE, društvo s ograničenom odgovornošću za poslovanje nekretninama, iznajmljivanje i poslovne usluge, OIB 10673598754</item>
    </izvorni_sadrzaj>
    <derivirana_varijabla naziv="DomainObject.Predmet.ProtuStrankaListFormatedOIB_1">
      <item>STANOING-NEKRETNINE, društvo s ograničenom odgovornošću za poslovanje nekretninama, iznajmljivanje i poslovne usluge, OIB 10673598754</item>
    </derivirana_varijabla>
  </DomainObject.Predmet.ProtuStrankaListFormatedOIB>
  <DomainObject.Predmet.ProtuStrankaListFormatedWithAdress>
    <izvorni_sadrzaj>
      <item>STANOING-NEKRETNINE, društvo s ograničenom odgovornošću za poslovanje nekretninama, iznajmljivanje i poslovne usluge, Juraja Habdelića 4, 42000 Varaždin</item>
    </izvorni_sadrzaj>
    <derivirana_varijabla naziv="DomainObject.Predmet.ProtuStrankaListFormatedWithAdress_1">
      <item>STANOING-NEKRETNINE, društvo s ograničenom odgovornošću za poslovanje nekretninama, iznajmljivanje i poslovne usluge, Juraja Habdelića 4, 42000 Varaždin</item>
    </derivirana_varijabla>
  </DomainObject.Predmet.ProtuStrankaListFormatedWithAdress>
  <DomainObject.Predmet.ProtuStrankaListFormatedWithAdressOIB>
    <izvorni_sadrzaj>
      <item>STANOING-NEKRETNINE, društvo s ograničenom odgovornošću za poslovanje nekretninama, iznajmljivanje i poslovne usluge, OIB 10673598754, Juraja Habdelića 4, 42000 Varaždin</item>
    </izvorni_sadrzaj>
    <derivirana_varijabla naziv="DomainObject.Predmet.ProtuStrankaListFormatedWithAdressOIB_1">
      <item>STANOING-NEKRETNINE, društvo s ograničenom odgovornošću za poslovanje nekretninama, iznajmljivanje i poslovne usluge, OIB 10673598754, Juraja Habdelića 4, 42000 Varaždin</item>
    </derivirana_varijabla>
  </DomainObject.Predmet.ProtuStrankaListFormatedWithAdressOIB>
  <DomainObject.Predmet.ProtuStrankaListNazivFormated>
    <izvorni_sadrzaj>
      <item>STANOING-NEKRETNINE, društvo s ograničenom odgovornošću za poslovanje nekretninama, iznajmljivanje i poslovne usluge</item>
    </izvorni_sadrzaj>
    <derivirana_varijabla naziv="DomainObject.Predmet.ProtuStrankaListNazivFormated_1">
      <item>STANOING-NEKRETNINE, društvo s ograničenom odgovornošću za poslovanje nekretninama, iznajmljivanje i poslovne usluge</item>
    </derivirana_varijabla>
  </DomainObject.Predmet.ProtuStrankaListNazivFormated>
  <DomainObject.Predmet.ProtuStrankaListNazivFormatedOIB>
    <izvorni_sadrzaj>
      <item>STANOING-NEKRETNINE, društvo s ograničenom odgovornošću za poslovanje nekretninama, iznajmljivanje i poslovne usluge, OIB 10673598754</item>
    </izvorni_sadrzaj>
    <derivirana_varijabla naziv="DomainObject.Predmet.ProtuStrankaListNazivFormatedOIB_1">
      <item>STANOING-NEKRETNINE, društvo s ograničenom odgovornošću za poslovanje nekretninama, iznajmljivanje i poslovne usluge, OIB 10673598754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</izvorni_sadrzaj>
    <derivirana_varijabla naziv="DomainObject.Predmet.StrankaIDrugi_1">Financijska agencija, Regionalni centar Zagreb</derivirana_varijabla>
  </DomainObject.Predmet.StrankaIDrugi>
  <DomainObject.Predmet.ProtustrankaIDrugi>
    <izvorni_sadrzaj>STANOING-NEKRETNINE, društvo s ograničenom odgovornošću za poslovanje nekretninama, iznajmljivanje i poslovne usluge</izvorni_sadrzaj>
    <derivirana_varijabla naziv="DomainObject.Predmet.ProtustrankaIDrugi_1">STANOING-NEKRETNINE, društvo s ograničenom odgovornošću za poslovanje nekretninama, iznajmljivanje i poslovne usluge</derivirana_varijabla>
  </DomainObject.Predmet.ProtustrankaIDrugi>
  <DomainObject.Predmet.StrankaIDrugiAdressOIB>
    <izvorni_sadrzaj>Financijska agencija, Regionalni centar Zagreb, Ulica grada Vukovara 70, 10000 Zagreb</izvorni_sadrzaj>
    <derivirana_varijabla naziv="DomainObject.Predmet.StrankaIDrugiAdressOIB_1">Financijska agencija, Regionalni centar Zagreb, Ulica grada Vukovara 70, 10000 Zagreb</derivirana_varijabla>
  </DomainObject.Predmet.StrankaIDrugiAdressOIB>
  <DomainObject.Predmet.ProtustrankaIDrugiAdressOIB>
    <izvorni_sadrzaj>STANOING-NEKRETNINE, društvo s ograničenom odgovornošću za poslovanje nekretninama, iznajmljivanje i poslovne usluge, OIB 10673598754, Juraja Habdelića 4, 42000 Varaždin</izvorni_sadrzaj>
    <derivirana_varijabla naziv="DomainObject.Predmet.ProtustrankaIDrugiAdressOIB_1">STANOING-NEKRETNINE, društvo s ograničenom odgovornošću za poslovanje nekretninama, iznajmljivanje i poslovne usluge, OIB 10673598754, Juraja Habdelića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</item>
      <item>STANOING-NEKRETNINE, društvo s ograničenom odgovornošću za poslovanje nekretninama, iznajmljivanje i poslovne usluge</item>
      <item>Sudski registar</item>
    </izvorni_sadrzaj>
    <derivirana_varijabla naziv="DomainObject.Predmet.SudioniciListNaziv_1">
      <item>Financijska agencija, Regionalni centar Zagreb</item>
      <item>STANOING-NEKRETNINE, društvo s ograničenom odgovornošću za poslovanje nekretninama, iznajmljivanje i poslovne usluge</item>
      <item>Sudski registar</item>
    </derivirana_varijabla>
  </DomainObject.Predmet.SudioniciListNaziv>
  <DomainObject.Predmet.SudioniciListAdressOIB>
    <izvorni_sadrzaj>
      <item>Financijska agencija, Regionalni centar Zagreb, Ulica grada Vukovara 70,10000 Zagreb</item>
      <item>STANOING-NEKRETNINE, društvo s ograničenom odgovornošću za poslovanje nekretninama, iznajmljivanje i poslovne usluge, OIB 10673598754, Juraja Habdelića 4,42000 Varaždin</item>
      <item>Sudski registar</item>
    </izvorni_sadrzaj>
    <derivirana_varijabla naziv="DomainObject.Predmet.SudioniciListAdressOIB_1">
      <item>Financijska agencija, Regionalni centar Zagreb, Ulica grada Vukovara 70,10000 Zagreb</item>
      <item>STANOING-NEKRETNINE, društvo s ograničenom odgovornošću za poslovanje nekretninama, iznajmljivanje i poslovne usluge, OIB 10673598754, Juraja Habdelića 4,42000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10673598754</item>
      <item>, OIB null</item>
    </izvorni_sadrzaj>
    <derivirana_varijabla naziv="DomainObject.Predmet.SudioniciListNazivOIB_1">
      <item>, OIB null</item>
      <item>, OIB 10673598754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383</properties:Words>
  <properties:Characters>2184</properties:Characters>
  <properties:Lines>63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2015-11-05T10:50:00Z</dcterms:created>
  <dc:creator>jlekic</dc:creator>
  <cp:lastModifiedBy>Lea Rogina</cp:lastModifiedBy>
  <cp:lastPrinted>2015-11-05T10:53:00Z</cp:lastPrinted>
  <dcterms:modified xmlns:xsi="http://www.w3.org/2001/XMLSchema-instance" xsi:type="dcterms:W3CDTF">2015-11-05T10:54:00Z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