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47c5" w14:paraId="ea547c5" w:rsidRDefault="00220815" w:rsidP="00220815" w:rsidR="0022081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815" w:rsidP="00220815" w:rsidR="0022081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20815" w:rsidP="00220815" w:rsidR="0022081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20815" w:rsidP="00220815" w:rsidR="0022081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20815" w:rsidP="00220815" w:rsidR="0022081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20815" w:rsidP="00220815" w:rsidR="0022081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20815" w:rsidP="00220815" w:rsidR="00220815" w:rsidRPr="005D578C">
      <w:pPr>
        <w:jc w:val="center"/>
        <w:rPr>
          <w:rFonts w:cs="Times New Roman" w:eastAsia="Times New Roman"/>
          <w:szCs w:val="24"/>
        </w:rPr>
      </w:pPr>
    </w:p>
    <w:p w:rsidRDefault="00220815" w:rsidP="00220815" w:rsidR="0022081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20815" w:rsidP="00220815" w:rsidR="00220815" w:rsidRPr="005D578C">
      <w:pPr>
        <w:rPr>
          <w:rFonts w:cs="Times New Roman" w:eastAsia="Times New Roman"/>
          <w:szCs w:val="24"/>
        </w:rPr>
      </w:pPr>
    </w:p>
    <w:p w:rsidRDefault="00220815" w:rsidP="00220815" w:rsidR="0022081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D. PET d. o. o. Novigrad, TN Pineta, Kastanija bb-07, OIB 24373247916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130019698,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115BB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220815" w:rsidP="00220815" w:rsidR="00220815" w:rsidRPr="005D578C">
      <w:pPr>
        <w:rPr>
          <w:rFonts w:cs="Times New Roman" w:eastAsia="Times New Roman"/>
          <w:szCs w:val="24"/>
        </w:rPr>
      </w:pPr>
    </w:p>
    <w:p w:rsidRDefault="00220815" w:rsidP="00220815" w:rsidR="0022081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20815" w:rsidP="00220815" w:rsidR="00220815" w:rsidRPr="005D578C">
      <w:pPr>
        <w:rPr>
          <w:rFonts w:cs="Times New Roman" w:eastAsia="Times New Roman"/>
          <w:szCs w:val="24"/>
        </w:rPr>
      </w:pPr>
    </w:p>
    <w:p w:rsidRDefault="00220815" w:rsidP="00220815" w:rsidR="0022081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D. PET d. o. o. Novigrad, TN Pineta, Kastanija bb-07, OIB 24373247916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130019698,</w:t>
      </w:r>
      <w:r w:rsidRPr="005D578C">
        <w:rPr>
          <w:rFonts w:cs="Times New Roman" w:eastAsia="Times New Roman"/>
          <w:szCs w:val="24"/>
        </w:rPr>
        <w:t xml:space="preserve"> s danom </w:t>
      </w:r>
      <w:r w:rsidR="005115BB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20815" w:rsidP="00220815" w:rsidR="00220815" w:rsidRPr="005D578C">
      <w:pPr>
        <w:rPr>
          <w:rFonts w:cs="Times New Roman" w:eastAsia="Times New Roman"/>
          <w:szCs w:val="24"/>
        </w:rPr>
      </w:pPr>
    </w:p>
    <w:p w:rsidRDefault="00220815" w:rsidP="00220815" w:rsidR="0022081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220815" w:rsidP="00220815" w:rsidR="00220815">
      <w:pPr>
        <w:rPr>
          <w:rFonts w:cs="Times New Roman" w:eastAsia="Times New Roman"/>
          <w:szCs w:val="20"/>
        </w:rPr>
      </w:pPr>
    </w:p>
    <w:p w:rsidRDefault="00220815" w:rsidP="00220815" w:rsidR="0022081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D. PET d. o. o. Novigrad, TN Pineta, Kastanija bb-07, OIB 24373247916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130019698.</w:t>
      </w:r>
    </w:p>
    <w:p w:rsidRDefault="00220815" w:rsidP="00220815" w:rsidR="00220815">
      <w:pPr>
        <w:ind w:firstLine="709"/>
        <w:rPr>
          <w:rFonts w:cs="Times New Roman" w:eastAsia="Times New Roman"/>
          <w:szCs w:val="24"/>
        </w:rPr>
      </w:pPr>
    </w:p>
    <w:p w:rsidRDefault="00220815" w:rsidP="00220815" w:rsidR="0022081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D. PET d. o. o. Novigrad, TN Pineta, Kastanija bb-07, OIB 24373247916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130019698.</w:t>
      </w:r>
    </w:p>
    <w:p w:rsidRDefault="00220815" w:rsidP="00220815" w:rsidR="00220815">
      <w:pPr>
        <w:rPr>
          <w:rFonts w:cs="Times New Roman" w:eastAsia="Times New Roman"/>
          <w:szCs w:val="24"/>
        </w:rPr>
      </w:pPr>
    </w:p>
    <w:p w:rsidRDefault="00134C95" w:rsidP="00220815" w:rsidR="00134C95" w:rsidRPr="005D578C">
      <w:pPr>
        <w:rPr>
          <w:rFonts w:cs="Times New Roman" w:eastAsia="Times New Roman"/>
          <w:szCs w:val="24"/>
        </w:rPr>
      </w:pPr>
    </w:p>
    <w:p w:rsidRDefault="00220815" w:rsidP="00220815" w:rsidR="0022081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20815" w:rsidP="00220815" w:rsidR="00220815">
      <w:pPr>
        <w:ind w:firstLine="708"/>
        <w:rPr>
          <w:rFonts w:cs="Times New Roman" w:eastAsia="Times New Roman"/>
          <w:szCs w:val="24"/>
        </w:rPr>
      </w:pPr>
    </w:p>
    <w:p w:rsidRDefault="00220815" w:rsidP="00220815" w:rsidR="0022081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134C95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D. PET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St-895/2015-3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20815" w:rsidP="00220815" w:rsidR="0022081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20815" w:rsidP="00220815" w:rsidR="00220815" w:rsidRPr="005D578C">
      <w:pPr>
        <w:rPr>
          <w:rFonts w:cs="Times New Roman" w:eastAsia="Times New Roman"/>
          <w:szCs w:val="24"/>
        </w:rPr>
      </w:pPr>
    </w:p>
    <w:p w:rsidRDefault="00220815" w:rsidP="00220815" w:rsidR="0022081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115BB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20815" w:rsidP="00220815" w:rsidR="00220815">
      <w:pPr>
        <w:rPr>
          <w:rFonts w:cs="Times New Roman" w:eastAsia="Times New Roman"/>
          <w:szCs w:val="24"/>
        </w:rPr>
      </w:pPr>
    </w:p>
    <w:p w:rsidRDefault="00220815" w:rsidP="00220815" w:rsidR="0022081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20815" w:rsidP="00220815" w:rsidR="0022081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82D49">
        <w:rPr>
          <w:rFonts w:cs="Times New Roman" w:eastAsia="Times New Roman"/>
          <w:szCs w:val="24"/>
        </w:rPr>
        <w:t>, v.r.</w:t>
      </w:r>
    </w:p>
    <w:p w:rsidRDefault="00220815" w:rsidP="00220815" w:rsidR="00220815">
      <w:pPr>
        <w:jc w:val="left"/>
        <w:rPr>
          <w:rFonts w:cs="Times New Roman" w:eastAsia="Times New Roman"/>
          <w:szCs w:val="24"/>
        </w:rPr>
      </w:pPr>
    </w:p>
    <w:p w:rsidRDefault="00220815" w:rsidP="00220815" w:rsidR="00220815" w:rsidRPr="005D578C">
      <w:pPr>
        <w:jc w:val="left"/>
        <w:rPr>
          <w:rFonts w:cs="Times New Roman" w:eastAsia="Times New Roman"/>
          <w:szCs w:val="24"/>
        </w:rPr>
      </w:pPr>
    </w:p>
    <w:p w:rsidRDefault="00220815" w:rsidP="00220815" w:rsidR="0022081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20815" w:rsidP="00220815" w:rsidR="0022081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20815" w:rsidP="00220815" w:rsidR="002208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20815" w:rsidP="00220815" w:rsidR="00220815">
      <w:pPr>
        <w:rPr>
          <w:rFonts w:cs="Times New Roman" w:eastAsia="Times New Roman"/>
          <w:szCs w:val="24"/>
        </w:rPr>
      </w:pPr>
    </w:p>
    <w:p w:rsidRDefault="00220815" w:rsidP="00220815" w:rsidR="00220815" w:rsidRPr="005D578C">
      <w:pPr>
        <w:rPr>
          <w:rFonts w:cs="Times New Roman" w:eastAsia="Times New Roman"/>
          <w:szCs w:val="24"/>
        </w:rPr>
      </w:pPr>
    </w:p>
    <w:p w:rsidRDefault="00220815" w:rsidP="00220815" w:rsidR="0022081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20815" w:rsidP="00220815" w:rsidR="002208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20815" w:rsidP="00220815" w:rsidR="002208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D. PET d. o. o. Novigrad, TN Pineta, Kastanija bb-07,</w:t>
      </w:r>
    </w:p>
    <w:p w:rsidRDefault="00220815" w:rsidP="00220815" w:rsidR="002208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Darja Damjanovič, R. Slovenija, Ljubljana, Petkovškovo nadbrežje 045, </w:t>
      </w:r>
    </w:p>
    <w:p w:rsidRDefault="00220815" w:rsidP="00220815" w:rsidR="0022081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220815" w:rsidP="00220815" w:rsidR="002208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20815" w:rsidP="00220815" w:rsidR="0022081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220815" w:rsidP="00220815" w:rsidR="0022081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20815" w:rsidP="00220815" w:rsidR="002208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20815" w:rsidP="00220815" w:rsidR="002208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20815" w:rsidP="00220815" w:rsidR="00220815"/>
    <w:p w:rsidRDefault="00220815" w:rsidP="00220815" w:rsidR="00220815"/>
    <w:p w:rsidRDefault="00220815" w:rsidP="00220815" w:rsidR="00220815"/>
    <w:p w:rsidRDefault="00782D49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815" w:rsidP="00220815" w:rsidR="00220815">
      <w:r>
        <w:separator/>
      </w:r>
    </w:p>
  </w:endnote>
  <w:endnote w:id="0" w:type="continuationSeparator">
    <w:p w:rsidRDefault="00220815" w:rsidP="00220815" w:rsidR="00220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815" w:rsidP="00220815" w:rsidR="00220815">
      <w:r>
        <w:separator/>
      </w:r>
    </w:p>
  </w:footnote>
  <w:footnote w:id="0" w:type="continuationSeparator">
    <w:p w:rsidRDefault="00220815" w:rsidP="00220815" w:rsidR="00220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815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82D4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St-895/2015-5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815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St-895/2015-5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402"/>
    <w:rsid w:val="00134C95"/>
    <w:rsid w:val="00220815"/>
    <w:rsid w:val="005115BB"/>
    <w:rsid w:val="0075528E"/>
    <w:rsid w:val="00782D49"/>
    <w:rsid w:val="0079403F"/>
    <w:rsid w:val="0096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081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081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2081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08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081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08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081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D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2D4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2D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2D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081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081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2081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0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081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08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081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D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2D4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2D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2D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St-895/2015</izvorni_sadrzaj>
    <derivirana_varijabla naziv="DomainObject.Predmet.OznakaBroj_1">St-895/2015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PET d.o.o. NOVIGRAD</izvorni_sadrzaj>
    <derivirana_varijabla naziv="DomainObject.Predmet.ProtustrankaFormated_1">  D. PET d.o.o. NOVIGRAD</derivirana_varijabla>
  </DomainObject.Predmet.ProtustrankaFormated>
  <DomainObject.Predmet.ProtustrankaFormatedOIB>
    <izvorni_sadrzaj>  D. PET d.o.o. NOVIGRAD, OIB 24373247916</izvorni_sadrzaj>
    <derivirana_varijabla naziv="DomainObject.Predmet.ProtustrankaFormatedOIB_1">  D. PET d.o.o. NOVIGRAD, OIB 24373247916</derivirana_varijabla>
  </DomainObject.Predmet.ProtustrankaFormatedOIB>
  <DomainObject.Predmet.ProtustrankaFormatedWithAdress>
    <izvorni_sadrzaj> D. PET d.o.o. NOVIGRAD, TN Pineta, Kastanija bb-07, 52466 Novigrad</izvorni_sadrzaj>
    <derivirana_varijabla naziv="DomainObject.Predmet.ProtustrankaFormatedWithAdress_1"> D. PET d.o.o. NOVIGRAD, TN Pineta, Kastanija bb-07, 52466 Novigrad</derivirana_varijabla>
  </DomainObject.Predmet.ProtustrankaFormatedWithAdress>
  <DomainObject.Predmet.ProtustrankaFormatedWithAdressOIB>
    <izvorni_sadrzaj> D. PET d.o.o. NOVIGRAD, OIB 24373247916, TN Pineta, Kastanija bb-07, 52466 Novigrad</izvorni_sadrzaj>
    <derivirana_varijabla naziv="DomainObject.Predmet.ProtustrankaFormatedWithAdressOIB_1"> D. PET d.o.o. NOVIGRAD, OIB 24373247916, TN Pineta, Kastanija bb-07, 52466 Novigrad</derivirana_varijabla>
  </DomainObject.Predmet.ProtustrankaFormatedWithAdressOIB>
  <DomainObject.Predmet.ProtustrankaWithAdress>
    <izvorni_sadrzaj>D. PET d.o.o. NOVIGRAD TN Pineta, Kastanija bb-07, 52466 Novigrad</izvorni_sadrzaj>
    <derivirana_varijabla naziv="DomainObject.Predmet.ProtustrankaWithAdress_1">D. PET d.o.o. NOVIGRAD TN Pineta, Kastanija bb-07, 52466 Novigrad</derivirana_varijabla>
  </DomainObject.Predmet.ProtustrankaWithAdress>
  <DomainObject.Predmet.ProtustrankaWithAdressOIB>
    <izvorni_sadrzaj>D. PET d.o.o. NOVIGRAD, OIB 24373247916, TN Pineta, Kastanija bb-07, 52466 Novigrad</izvorni_sadrzaj>
    <derivirana_varijabla naziv="DomainObject.Predmet.ProtustrankaWithAdressOIB_1">D. PET d.o.o. NOVIGRAD, OIB 24373247916, TN Pineta, Kastanija bb-07, 52466 Novigrad</derivirana_varijabla>
  </DomainObject.Predmet.ProtustrankaWithAdressOIB>
  <DomainObject.Predmet.ProtustrankaNazivFormated>
    <izvorni_sadrzaj>D. PET d.o.o. NOVIGRAD</izvorni_sadrzaj>
    <derivirana_varijabla naziv="DomainObject.Predmet.ProtustrankaNazivFormated_1">D. PET d.o.o. NOVIGRAD</derivirana_varijabla>
  </DomainObject.Predmet.ProtustrankaNazivFormated>
  <DomainObject.Predmet.ProtustrankaNazivFormatedOIB>
    <izvorni_sadrzaj>D. PET d.o.o. NOVIGRAD, OIB 24373247916</izvorni_sadrzaj>
    <derivirana_varijabla naziv="DomainObject.Predmet.ProtustrankaNazivFormatedOIB_1">D. PET d.o.o. NOVIGRAD, OIB 24373247916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190787.03</izvorni_sadrzaj>
    <derivirana_varijabla naziv="DomainObject.Predmet.TrenutnaVrijednost_1">190787.03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PET d.o.o. NOVIGRAD</item>
    </izvorni_sadrzaj>
    <derivirana_varijabla naziv="DomainObject.Predmet.ProtuStrankaListFormated_1">
      <item>D. PET d.o.o. NOVIGRAD</item>
    </derivirana_varijabla>
  </DomainObject.Predmet.ProtuStrankaListFormated>
  <DomainObject.Predmet.ProtuStrankaListFormatedOIB>
    <izvorni_sadrzaj>
      <item>D. PET d.o.o. NOVIGRAD, OIB 24373247916</item>
    </izvorni_sadrzaj>
    <derivirana_varijabla naziv="DomainObject.Predmet.ProtuStrankaListFormatedOIB_1">
      <item>D. PET d.o.o. NOVIGRAD, OIB 24373247916</item>
    </derivirana_varijabla>
  </DomainObject.Predmet.ProtuStrankaListFormatedOIB>
  <DomainObject.Predmet.ProtuStrankaListFormatedWithAdress>
    <izvorni_sadrzaj>
      <item>D. PET d.o.o. NOVIGRAD, TN Pineta, Kastanija bb-07, 52466 Novigrad</item>
    </izvorni_sadrzaj>
    <derivirana_varijabla naziv="DomainObject.Predmet.ProtuStrankaListFormatedWithAdress_1">
      <item>D. PET d.o.o. NOVIGRAD, TN Pineta, Kastanija bb-07, 52466 Novigrad</item>
    </derivirana_varijabla>
  </DomainObject.Predmet.ProtuStrankaListFormatedWithAdress>
  <DomainObject.Predmet.ProtuStrankaListFormatedWithAdressOIB>
    <izvorni_sadrzaj>
      <item>D. PET d.o.o. NOVIGRAD, OIB 24373247916, TN Pineta, Kastanija bb-07, 52466 Novigrad</item>
    </izvorni_sadrzaj>
    <derivirana_varijabla naziv="DomainObject.Predmet.ProtuStrankaListFormatedWithAdressOIB_1">
      <item>D. PET d.o.o. NOVIGRAD, OIB 24373247916, TN Pineta, Kastanija bb-07, 52466 Novigrad</item>
    </derivirana_varijabla>
  </DomainObject.Predmet.ProtuStrankaListFormatedWithAdressOIB>
  <DomainObject.Predmet.ProtuStrankaListNazivFormated>
    <izvorni_sadrzaj>
      <item>D. PET d.o.o. NOVIGRAD</item>
    </izvorni_sadrzaj>
    <derivirana_varijabla naziv="DomainObject.Predmet.ProtuStrankaListNazivFormated_1">
      <item>D. PET d.o.o. NOVIGRAD</item>
    </derivirana_varijabla>
  </DomainObject.Predmet.ProtuStrankaListNazivFormated>
  <DomainObject.Predmet.ProtuStrankaListNazivFormatedOIB>
    <izvorni_sadrzaj>
      <item>D. PET d.o.o. NOVIGRAD, OIB 24373247916</item>
    </izvorni_sadrzaj>
    <derivirana_varijabla naziv="DomainObject.Predmet.ProtuStrankaListNazivFormatedOIB_1">
      <item>D. PET d.o.o. NOVIGRAD, OIB 24373247916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PET d.o.o. NOVIGRAD</izvorni_sadrzaj>
    <derivirana_varijabla naziv="DomainObject.Predmet.ProtustrankaIDrugi_1">D. PET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PET d.o.o. NOVIGRAD, OIB 24373247916, TN Pineta, Kastanija bb-07, 52466 Novigrad</izvorni_sadrzaj>
    <derivirana_varijabla naziv="DomainObject.Predmet.ProtustrankaIDrugiAdressOIB_1">D. PET d.o.o. NOVIGRAD, OIB 24373247916, TN Pineta, Kastanija bb-07,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PET d.o.o. NOVIGRAD</item>
    </izvorni_sadrzaj>
    <derivirana_varijabla naziv="DomainObject.Predmet.SudioniciListNaziv_1">
      <item>FINANCIJSKA AGENCIJA, RC RIJEKA, PODRUŽNICA PULA, PULA</item>
      <item>D. PET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 PET d.o.o. NOVIGRAD, OIB 24373247916, TN Pineta, Kastanija bb-07,52466 Novigrad</item>
    </izvorni_sadrzaj>
    <derivirana_varijabla naziv="DomainObject.Predmet.SudioniciListAdressOIB_1">
      <item>FINANCIJSKA AGENCIJA, RC RIJEKA, PODRUŽNICA PULA, PULA, OIB 85821130368, GIARDINI 5,52100 Pula</item>
      <item>D. PET d.o.o. NOVIGRAD, OIB 24373247916, TN Pineta, Kastanija bb-07,52466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24373247916</item>
    </izvorni_sadrzaj>
    <derivirana_varijabla naziv="DomainObject.Predmet.SudioniciListNazivOIB_1">
      <item>, OIB 85821130368</item>
      <item>, OIB 24373247916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3141</properties:Characters>
  <properties:Lines>81</properties:Lines>
  <properties:Paragraphs>30</properties:Paragraphs>
  <properties:TotalTime>7</properties:TotalTime>
  <properties:ScaleCrop>false</properties:ScaleCrop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2016-03-14T13:07:00Z</dcterms:created>
  <dc:creator>Mihaela Kaligari</dc:creator>
  <dc:description/>
  <cp:keywords/>
  <cp:lastModifiedBy>Ana Jeromela</cp:lastModifiedBy>
  <cp:lastPrinted>2016-03-30T07:04:00Z</cp:lastPrinted>
  <dcterms:modified xmlns:xsi="http://www.w3.org/2001/XMLSchema-instance" xsi:type="dcterms:W3CDTF">2016-03-30T07:04:00Z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